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40E524E" w14:textId="77777777" w:rsidR="00DA7CD3" w:rsidRPr="000B54C0" w:rsidRDefault="00DA7CD3" w:rsidP="00DA7CD3">
      <w:pPr>
        <w:ind w:firstLine="880"/>
        <w:jc w:val="center"/>
        <w:rPr>
          <w:rFonts w:eastAsia="微软雅黑"/>
          <w:b/>
          <w:sz w:val="44"/>
          <w:szCs w:val="44"/>
        </w:rPr>
      </w:pPr>
    </w:p>
    <w:p w14:paraId="54782DBC" w14:textId="77777777" w:rsidR="00DA7CD3" w:rsidRDefault="00DA7CD3" w:rsidP="000B293B">
      <w:pPr>
        <w:ind w:firstLineChars="0" w:firstLine="0"/>
        <w:jc w:val="center"/>
        <w:rPr>
          <w:b/>
          <w:sz w:val="44"/>
          <w:szCs w:val="44"/>
          <w:u w:val="single"/>
        </w:rPr>
      </w:pPr>
    </w:p>
    <w:p w14:paraId="217F765E" w14:textId="77777777" w:rsidR="007B61F9" w:rsidRDefault="007B61F9" w:rsidP="00DA7CD3">
      <w:pPr>
        <w:ind w:firstLine="883"/>
        <w:jc w:val="center"/>
        <w:rPr>
          <w:b/>
          <w:sz w:val="44"/>
          <w:szCs w:val="44"/>
          <w:u w:val="single"/>
        </w:rPr>
      </w:pPr>
    </w:p>
    <w:p w14:paraId="31ECAB4C" w14:textId="7523DA86" w:rsidR="00DA7CD3" w:rsidRPr="000B293B" w:rsidRDefault="00392E76" w:rsidP="000B293B">
      <w:pPr>
        <w:spacing w:after="120" w:line="360" w:lineRule="atLeast"/>
        <w:ind w:firstLineChars="0" w:firstLine="0"/>
        <w:jc w:val="center"/>
        <w:rPr>
          <w:rFonts w:eastAsia="微软雅黑"/>
          <w:b/>
          <w:color w:val="FF0000"/>
          <w:sz w:val="28"/>
          <w:szCs w:val="42"/>
        </w:rPr>
      </w:pPr>
      <w:proofErr w:type="gramStart"/>
      <w:r w:rsidRPr="00392E76">
        <w:rPr>
          <w:rFonts w:eastAsia="微软雅黑" w:hint="eastAsia"/>
          <w:b/>
          <w:sz w:val="44"/>
          <w:szCs w:val="44"/>
        </w:rPr>
        <w:t>易享课堂</w:t>
      </w:r>
      <w:proofErr w:type="gramEnd"/>
      <w:r w:rsidRPr="00392E76">
        <w:rPr>
          <w:rFonts w:eastAsia="微软雅黑" w:hint="eastAsia"/>
          <w:b/>
          <w:sz w:val="44"/>
          <w:szCs w:val="44"/>
        </w:rPr>
        <w:t>安装部署手册</w:t>
      </w:r>
    </w:p>
    <w:p w14:paraId="5F745075" w14:textId="77777777" w:rsidR="00133B24" w:rsidRDefault="00133B24" w:rsidP="000B293B">
      <w:pPr>
        <w:ind w:firstLineChars="0" w:firstLine="0"/>
        <w:jc w:val="left"/>
      </w:pPr>
    </w:p>
    <w:p w14:paraId="0C3F8E25" w14:textId="77777777" w:rsidR="000B293B" w:rsidRDefault="000B293B" w:rsidP="000B293B">
      <w:pPr>
        <w:ind w:firstLineChars="0" w:firstLine="0"/>
        <w:jc w:val="left"/>
      </w:pPr>
    </w:p>
    <w:p w14:paraId="7D3CDBA8" w14:textId="77777777" w:rsidR="000B293B" w:rsidRDefault="000B293B" w:rsidP="000B293B">
      <w:pPr>
        <w:ind w:firstLineChars="0" w:firstLine="0"/>
        <w:jc w:val="left"/>
      </w:pPr>
    </w:p>
    <w:p w14:paraId="22C3C168" w14:textId="77777777" w:rsidR="000B293B" w:rsidRDefault="000B293B" w:rsidP="000B293B">
      <w:pPr>
        <w:ind w:firstLineChars="0" w:firstLine="0"/>
        <w:jc w:val="left"/>
      </w:pPr>
    </w:p>
    <w:p w14:paraId="4ADF728B" w14:textId="77777777" w:rsidR="000B293B" w:rsidRDefault="000B293B" w:rsidP="000B293B">
      <w:pPr>
        <w:ind w:firstLineChars="0" w:firstLine="0"/>
        <w:jc w:val="left"/>
      </w:pPr>
    </w:p>
    <w:p w14:paraId="793A2E70" w14:textId="77777777" w:rsidR="000B293B" w:rsidRDefault="000B293B" w:rsidP="000B293B">
      <w:pPr>
        <w:ind w:firstLineChars="0" w:firstLine="0"/>
        <w:jc w:val="left"/>
      </w:pPr>
    </w:p>
    <w:p w14:paraId="481466C3" w14:textId="77777777" w:rsidR="000B293B" w:rsidRDefault="000B293B" w:rsidP="000B293B">
      <w:pPr>
        <w:ind w:firstLineChars="0" w:firstLine="0"/>
        <w:jc w:val="left"/>
      </w:pPr>
    </w:p>
    <w:p w14:paraId="51B72C38" w14:textId="77777777" w:rsidR="000B293B" w:rsidRDefault="000B293B" w:rsidP="000B293B">
      <w:pPr>
        <w:ind w:firstLineChars="0" w:firstLine="0"/>
        <w:jc w:val="left"/>
      </w:pPr>
    </w:p>
    <w:p w14:paraId="7B2830F7" w14:textId="77777777" w:rsidR="000B293B" w:rsidRDefault="000B293B" w:rsidP="000B293B">
      <w:pPr>
        <w:ind w:firstLineChars="0" w:firstLine="0"/>
        <w:jc w:val="left"/>
      </w:pPr>
    </w:p>
    <w:p w14:paraId="4FEB5EA7" w14:textId="77777777" w:rsidR="000B293B" w:rsidRDefault="000B293B" w:rsidP="000B293B">
      <w:pPr>
        <w:ind w:firstLineChars="0" w:firstLine="0"/>
        <w:jc w:val="left"/>
      </w:pPr>
    </w:p>
    <w:p w14:paraId="139B0E4D" w14:textId="77777777" w:rsidR="000B293B" w:rsidRDefault="000B293B" w:rsidP="000B293B">
      <w:pPr>
        <w:ind w:firstLineChars="0" w:firstLine="0"/>
        <w:jc w:val="left"/>
      </w:pPr>
    </w:p>
    <w:p w14:paraId="3E806D73" w14:textId="77777777" w:rsidR="000B293B" w:rsidRDefault="000B293B" w:rsidP="000B293B">
      <w:pPr>
        <w:ind w:firstLineChars="0" w:firstLine="0"/>
        <w:jc w:val="left"/>
      </w:pPr>
    </w:p>
    <w:p w14:paraId="5FF3A792" w14:textId="77777777" w:rsidR="000B293B" w:rsidRDefault="000B293B" w:rsidP="000B293B">
      <w:pPr>
        <w:ind w:firstLineChars="0" w:firstLine="0"/>
        <w:jc w:val="left"/>
      </w:pPr>
    </w:p>
    <w:p w14:paraId="2170813B" w14:textId="77777777" w:rsidR="000B293B" w:rsidRDefault="000B293B" w:rsidP="000B293B">
      <w:pPr>
        <w:ind w:firstLineChars="0" w:firstLine="0"/>
        <w:jc w:val="left"/>
      </w:pPr>
    </w:p>
    <w:p w14:paraId="741A6B34" w14:textId="77777777" w:rsidR="00392E76" w:rsidRDefault="00392E76" w:rsidP="000B293B">
      <w:pPr>
        <w:ind w:firstLineChars="0" w:firstLine="0"/>
        <w:jc w:val="left"/>
      </w:pPr>
    </w:p>
    <w:p w14:paraId="348FA1A1" w14:textId="77777777" w:rsidR="00392E76" w:rsidRDefault="00392E76" w:rsidP="000B293B">
      <w:pPr>
        <w:ind w:firstLineChars="0" w:firstLine="0"/>
        <w:jc w:val="left"/>
      </w:pPr>
    </w:p>
    <w:p w14:paraId="05385B28" w14:textId="77777777" w:rsidR="00392E76" w:rsidRDefault="00392E76" w:rsidP="000B293B">
      <w:pPr>
        <w:ind w:firstLineChars="0" w:firstLine="0"/>
        <w:jc w:val="left"/>
      </w:pPr>
    </w:p>
    <w:p w14:paraId="5E0DD3D0" w14:textId="77777777" w:rsidR="00392E76" w:rsidRDefault="00392E76" w:rsidP="000B293B">
      <w:pPr>
        <w:ind w:firstLineChars="0" w:firstLine="0"/>
        <w:jc w:val="left"/>
      </w:pPr>
    </w:p>
    <w:p w14:paraId="5383BAF0" w14:textId="77777777" w:rsidR="00392E76" w:rsidRDefault="00392E76" w:rsidP="000B293B">
      <w:pPr>
        <w:ind w:firstLineChars="0" w:firstLine="0"/>
        <w:jc w:val="left"/>
      </w:pPr>
    </w:p>
    <w:p w14:paraId="7FA763FF" w14:textId="77777777" w:rsidR="00392E76" w:rsidRDefault="00392E76" w:rsidP="000B293B">
      <w:pPr>
        <w:ind w:firstLineChars="0" w:firstLine="0"/>
        <w:jc w:val="left"/>
      </w:pPr>
    </w:p>
    <w:p w14:paraId="53B43388" w14:textId="77777777" w:rsidR="000B293B" w:rsidRPr="00392E76" w:rsidRDefault="000B293B" w:rsidP="00392E76">
      <w:pPr>
        <w:ind w:firstLine="640"/>
        <w:jc w:val="center"/>
        <w:rPr>
          <w:rFonts w:eastAsiaTheme="minorEastAsia"/>
          <w:sz w:val="32"/>
          <w:szCs w:val="32"/>
        </w:rPr>
      </w:pPr>
      <w:r w:rsidRPr="00392E76">
        <w:rPr>
          <w:rFonts w:eastAsiaTheme="minorEastAsia"/>
          <w:sz w:val="32"/>
          <w:szCs w:val="32"/>
        </w:rPr>
        <w:t>2019</w:t>
      </w:r>
      <w:r w:rsidRPr="00392E76">
        <w:rPr>
          <w:rFonts w:eastAsiaTheme="minorEastAsia"/>
          <w:sz w:val="32"/>
          <w:szCs w:val="32"/>
        </w:rPr>
        <w:t>年</w:t>
      </w:r>
      <w:r w:rsidR="007D4A1E" w:rsidRPr="00392E76">
        <w:rPr>
          <w:rFonts w:eastAsiaTheme="minorEastAsia" w:hint="eastAsia"/>
          <w:sz w:val="32"/>
          <w:szCs w:val="32"/>
        </w:rPr>
        <w:t>8</w:t>
      </w:r>
      <w:r w:rsidRPr="00392E76">
        <w:rPr>
          <w:rFonts w:eastAsiaTheme="minorEastAsia"/>
          <w:sz w:val="32"/>
          <w:szCs w:val="32"/>
        </w:rPr>
        <w:t>月</w:t>
      </w:r>
    </w:p>
    <w:p w14:paraId="4329D906" w14:textId="77777777" w:rsidR="000B293B" w:rsidRDefault="000B293B" w:rsidP="000B293B">
      <w:pPr>
        <w:ind w:firstLineChars="0" w:firstLine="0"/>
        <w:jc w:val="left"/>
      </w:pPr>
    </w:p>
    <w:p w14:paraId="6A0EB36E" w14:textId="77777777" w:rsidR="00B57BF9" w:rsidRDefault="00B57BF9" w:rsidP="00AB1ECE">
      <w:pPr>
        <w:sectPr w:rsidR="00B57BF9" w:rsidSect="0051675E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 w:code="9"/>
          <w:pgMar w:top="1701" w:right="1418" w:bottom="1418" w:left="1418" w:header="1021" w:footer="794" w:gutter="0"/>
          <w:pgNumType w:fmt="lowerRoman"/>
          <w:cols w:space="425"/>
          <w:docGrid w:linePitch="326"/>
        </w:sectPr>
      </w:pPr>
    </w:p>
    <w:p w14:paraId="2BAF7285" w14:textId="77777777" w:rsidR="00A465EE" w:rsidRPr="00A465EE" w:rsidRDefault="00A465EE" w:rsidP="00A465EE">
      <w:pPr>
        <w:pStyle w:val="27"/>
        <w:ind w:firstLine="640"/>
        <w:jc w:val="center"/>
        <w:rPr>
          <w:rFonts w:ascii="微软雅黑" w:eastAsia="微软雅黑" w:hAnsi="微软雅黑"/>
          <w:sz w:val="32"/>
          <w:szCs w:val="32"/>
        </w:rPr>
      </w:pPr>
      <w:r w:rsidRPr="00A465EE">
        <w:rPr>
          <w:rFonts w:ascii="微软雅黑" w:eastAsia="微软雅黑" w:hAnsi="微软雅黑" w:hint="eastAsia"/>
          <w:sz w:val="32"/>
          <w:szCs w:val="32"/>
        </w:rPr>
        <w:lastRenderedPageBreak/>
        <w:t>修改记录</w:t>
      </w:r>
    </w:p>
    <w:tbl>
      <w:tblPr>
        <w:tblW w:w="91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74"/>
        <w:gridCol w:w="1842"/>
        <w:gridCol w:w="2127"/>
        <w:gridCol w:w="3543"/>
      </w:tblGrid>
      <w:tr w:rsidR="00A465EE" w:rsidRPr="00A465EE" w14:paraId="1CFB9915" w14:textId="77777777" w:rsidTr="005374F9">
        <w:tc>
          <w:tcPr>
            <w:tcW w:w="1674" w:type="dxa"/>
            <w:shd w:val="clear" w:color="auto" w:fill="A6A6A6" w:themeFill="background1" w:themeFillShade="A6"/>
            <w:vAlign w:val="center"/>
          </w:tcPr>
          <w:p w14:paraId="04C91EE7" w14:textId="77777777" w:rsidR="00A465EE" w:rsidRPr="00A465EE" w:rsidRDefault="00A465EE" w:rsidP="00A465EE">
            <w:pPr>
              <w:pStyle w:val="aff5"/>
              <w:ind w:firstLineChars="0" w:firstLine="0"/>
              <w:jc w:val="center"/>
              <w:rPr>
                <w:rFonts w:asciiTheme="majorEastAsia" w:eastAsiaTheme="majorEastAsia" w:hAnsiTheme="majorEastAsia"/>
                <w:b/>
              </w:rPr>
            </w:pPr>
            <w:r w:rsidRPr="00A465EE">
              <w:rPr>
                <w:rFonts w:asciiTheme="majorEastAsia" w:eastAsiaTheme="majorEastAsia" w:hAnsiTheme="majorEastAsia" w:hint="eastAsia"/>
                <w:b/>
              </w:rPr>
              <w:t>版本号</w:t>
            </w:r>
          </w:p>
        </w:tc>
        <w:tc>
          <w:tcPr>
            <w:tcW w:w="1842" w:type="dxa"/>
            <w:shd w:val="clear" w:color="auto" w:fill="A6A6A6" w:themeFill="background1" w:themeFillShade="A6"/>
            <w:vAlign w:val="center"/>
          </w:tcPr>
          <w:p w14:paraId="32B33B71" w14:textId="23A094D0" w:rsidR="00A465EE" w:rsidRPr="00A465EE" w:rsidRDefault="00A465EE" w:rsidP="00A465EE">
            <w:pPr>
              <w:pStyle w:val="aff5"/>
              <w:ind w:firstLineChars="0" w:firstLine="0"/>
              <w:jc w:val="center"/>
              <w:rPr>
                <w:rFonts w:asciiTheme="majorEastAsia" w:eastAsiaTheme="majorEastAsia" w:hAnsiTheme="majorEastAsia"/>
                <w:b/>
              </w:rPr>
            </w:pPr>
            <w:r w:rsidRPr="00A465EE">
              <w:rPr>
                <w:rFonts w:asciiTheme="majorEastAsia" w:eastAsiaTheme="majorEastAsia" w:hAnsiTheme="majorEastAsia" w:hint="eastAsia"/>
                <w:b/>
              </w:rPr>
              <w:t>修改人</w:t>
            </w:r>
          </w:p>
        </w:tc>
        <w:tc>
          <w:tcPr>
            <w:tcW w:w="2127" w:type="dxa"/>
            <w:shd w:val="clear" w:color="auto" w:fill="A6A6A6" w:themeFill="background1" w:themeFillShade="A6"/>
            <w:vAlign w:val="center"/>
          </w:tcPr>
          <w:p w14:paraId="20FC2862" w14:textId="4DB5830A" w:rsidR="00A465EE" w:rsidRPr="00A465EE" w:rsidRDefault="00A465EE" w:rsidP="00A465EE">
            <w:pPr>
              <w:pStyle w:val="aff5"/>
              <w:ind w:firstLineChars="0" w:firstLine="0"/>
              <w:jc w:val="center"/>
              <w:rPr>
                <w:rFonts w:asciiTheme="majorEastAsia" w:eastAsiaTheme="majorEastAsia" w:hAnsiTheme="majorEastAsia"/>
                <w:b/>
              </w:rPr>
            </w:pPr>
            <w:r w:rsidRPr="00A465EE">
              <w:rPr>
                <w:rFonts w:asciiTheme="majorEastAsia" w:eastAsiaTheme="majorEastAsia" w:hAnsiTheme="majorEastAsia" w:hint="eastAsia"/>
                <w:b/>
              </w:rPr>
              <w:t>修改日期</w:t>
            </w:r>
          </w:p>
        </w:tc>
        <w:tc>
          <w:tcPr>
            <w:tcW w:w="3543" w:type="dxa"/>
            <w:shd w:val="clear" w:color="auto" w:fill="A6A6A6" w:themeFill="background1" w:themeFillShade="A6"/>
            <w:vAlign w:val="center"/>
          </w:tcPr>
          <w:p w14:paraId="6D4C2385" w14:textId="77777777" w:rsidR="00A465EE" w:rsidRPr="00A465EE" w:rsidRDefault="00A465EE" w:rsidP="00A465EE">
            <w:pPr>
              <w:pStyle w:val="aff5"/>
              <w:ind w:firstLineChars="0" w:firstLine="0"/>
              <w:jc w:val="center"/>
              <w:rPr>
                <w:rFonts w:asciiTheme="majorEastAsia" w:eastAsiaTheme="majorEastAsia" w:hAnsiTheme="majorEastAsia"/>
                <w:b/>
              </w:rPr>
            </w:pPr>
            <w:r w:rsidRPr="00A465EE">
              <w:rPr>
                <w:rFonts w:asciiTheme="majorEastAsia" w:eastAsiaTheme="majorEastAsia" w:hAnsiTheme="majorEastAsia" w:hint="eastAsia"/>
                <w:b/>
              </w:rPr>
              <w:t>主要更改内容</w:t>
            </w:r>
          </w:p>
        </w:tc>
      </w:tr>
      <w:tr w:rsidR="00A465EE" w:rsidRPr="00A465EE" w14:paraId="58363543" w14:textId="77777777" w:rsidTr="005374F9">
        <w:trPr>
          <w:trHeight w:val="362"/>
        </w:trPr>
        <w:tc>
          <w:tcPr>
            <w:tcW w:w="1674" w:type="dxa"/>
          </w:tcPr>
          <w:p w14:paraId="7B2C8687" w14:textId="1ACB125A" w:rsidR="00A465EE" w:rsidRPr="00A465EE" w:rsidRDefault="005374F9" w:rsidP="00F250C3">
            <w:pPr>
              <w:pStyle w:val="aff5"/>
              <w:ind w:firstLineChars="0" w:firstLine="0"/>
              <w:jc w:val="left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v</w:t>
            </w:r>
            <w:r w:rsidR="00A465EE" w:rsidRPr="00A465EE">
              <w:rPr>
                <w:rFonts w:asciiTheme="minorEastAsia" w:eastAsiaTheme="minorEastAsia" w:hAnsiTheme="minorEastAsia"/>
              </w:rPr>
              <w:t>1.0</w:t>
            </w:r>
          </w:p>
        </w:tc>
        <w:tc>
          <w:tcPr>
            <w:tcW w:w="1842" w:type="dxa"/>
          </w:tcPr>
          <w:p w14:paraId="7631E951" w14:textId="745E6F87" w:rsidR="00A465EE" w:rsidRPr="00A465EE" w:rsidRDefault="00A465EE" w:rsidP="005374F9">
            <w:pPr>
              <w:pStyle w:val="aff5"/>
              <w:ind w:firstLineChars="0" w:firstLine="0"/>
              <w:jc w:val="center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李源</w:t>
            </w:r>
          </w:p>
        </w:tc>
        <w:tc>
          <w:tcPr>
            <w:tcW w:w="2127" w:type="dxa"/>
          </w:tcPr>
          <w:p w14:paraId="73D0C76D" w14:textId="729B2766" w:rsidR="00A465EE" w:rsidRPr="00A465EE" w:rsidRDefault="005374F9" w:rsidP="005374F9">
            <w:pPr>
              <w:pStyle w:val="aff5"/>
              <w:ind w:firstLineChars="0" w:firstLine="0"/>
              <w:jc w:val="center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/>
              </w:rPr>
              <w:t>2019/</w:t>
            </w:r>
            <w:r>
              <w:rPr>
                <w:rFonts w:asciiTheme="minorEastAsia" w:eastAsiaTheme="minorEastAsia" w:hAnsiTheme="minorEastAsia" w:hint="eastAsia"/>
              </w:rPr>
              <w:t>6</w:t>
            </w:r>
            <w:r>
              <w:rPr>
                <w:rFonts w:asciiTheme="minorEastAsia" w:eastAsiaTheme="minorEastAsia" w:hAnsiTheme="minorEastAsia"/>
              </w:rPr>
              <w:t>/</w:t>
            </w:r>
            <w:r>
              <w:rPr>
                <w:rFonts w:asciiTheme="minorEastAsia" w:eastAsiaTheme="minorEastAsia" w:hAnsiTheme="minorEastAsia" w:hint="eastAsia"/>
              </w:rPr>
              <w:t>27</w:t>
            </w:r>
          </w:p>
        </w:tc>
        <w:tc>
          <w:tcPr>
            <w:tcW w:w="3543" w:type="dxa"/>
          </w:tcPr>
          <w:p w14:paraId="599C31FA" w14:textId="717FB56D" w:rsidR="00A465EE" w:rsidRPr="00A465EE" w:rsidRDefault="00A4378E" w:rsidP="005374F9">
            <w:pPr>
              <w:pStyle w:val="aff5"/>
              <w:ind w:firstLineChars="0" w:firstLine="0"/>
              <w:jc w:val="left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完成</w:t>
            </w:r>
            <w:r w:rsidR="005374F9">
              <w:rPr>
                <w:rFonts w:asciiTheme="minorEastAsia" w:eastAsiaTheme="minorEastAsia" w:hAnsiTheme="minorEastAsia" w:hint="eastAsia"/>
              </w:rPr>
              <w:t>授课端网络摄像头配置说明</w:t>
            </w:r>
          </w:p>
        </w:tc>
      </w:tr>
      <w:tr w:rsidR="00A465EE" w:rsidRPr="00A465EE" w14:paraId="488AAE7A" w14:textId="77777777" w:rsidTr="005374F9">
        <w:trPr>
          <w:trHeight w:val="362"/>
        </w:trPr>
        <w:tc>
          <w:tcPr>
            <w:tcW w:w="1674" w:type="dxa"/>
          </w:tcPr>
          <w:p w14:paraId="32A62554" w14:textId="21BDD77C" w:rsidR="00A465EE" w:rsidRPr="00A465EE" w:rsidRDefault="005374F9" w:rsidP="00F250C3">
            <w:pPr>
              <w:pStyle w:val="aff5"/>
              <w:ind w:firstLineChars="0" w:firstLine="0"/>
              <w:jc w:val="left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v</w:t>
            </w:r>
            <w:r w:rsidR="00A465EE">
              <w:rPr>
                <w:rFonts w:asciiTheme="minorEastAsia" w:eastAsiaTheme="minorEastAsia" w:hAnsiTheme="minorEastAsia" w:hint="eastAsia"/>
              </w:rPr>
              <w:t xml:space="preserve">2.0 </w:t>
            </w:r>
            <w:r w:rsidR="00A4378E">
              <w:rPr>
                <w:rFonts w:asciiTheme="minorEastAsia" w:eastAsiaTheme="minorEastAsia" w:hAnsiTheme="minorEastAsia" w:hint="eastAsia"/>
              </w:rPr>
              <w:t>-</w:t>
            </w:r>
            <w:r>
              <w:rPr>
                <w:rFonts w:asciiTheme="minorEastAsia" w:eastAsiaTheme="minorEastAsia" w:hAnsiTheme="minorEastAsia" w:hint="eastAsia"/>
              </w:rPr>
              <w:t xml:space="preserve"> </w:t>
            </w:r>
            <w:r>
              <w:rPr>
                <w:rFonts w:asciiTheme="minorEastAsia" w:eastAsiaTheme="minorEastAsia" w:hAnsiTheme="minorEastAsia"/>
              </w:rPr>
              <w:t>v</w:t>
            </w:r>
            <w:r w:rsidR="00A465EE">
              <w:rPr>
                <w:rFonts w:asciiTheme="minorEastAsia" w:eastAsiaTheme="minorEastAsia" w:hAnsiTheme="minorEastAsia" w:hint="eastAsia"/>
              </w:rPr>
              <w:t>2.4</w:t>
            </w:r>
          </w:p>
        </w:tc>
        <w:tc>
          <w:tcPr>
            <w:tcW w:w="1842" w:type="dxa"/>
          </w:tcPr>
          <w:p w14:paraId="2AF2E720" w14:textId="3F89C6E8" w:rsidR="00A465EE" w:rsidRPr="00A465EE" w:rsidRDefault="00A465EE" w:rsidP="005374F9">
            <w:pPr>
              <w:pStyle w:val="aff5"/>
              <w:ind w:firstLineChars="0" w:firstLine="0"/>
              <w:jc w:val="center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赵飞</w:t>
            </w:r>
          </w:p>
        </w:tc>
        <w:tc>
          <w:tcPr>
            <w:tcW w:w="2127" w:type="dxa"/>
          </w:tcPr>
          <w:p w14:paraId="439987C6" w14:textId="7491FB1F" w:rsidR="00A465EE" w:rsidRPr="00A465EE" w:rsidRDefault="005374F9" w:rsidP="005374F9">
            <w:pPr>
              <w:pStyle w:val="aff5"/>
              <w:ind w:firstLineChars="0" w:firstLine="0"/>
              <w:jc w:val="center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/>
              </w:rPr>
              <w:t>2019/</w:t>
            </w:r>
            <w:r>
              <w:rPr>
                <w:rFonts w:asciiTheme="minorEastAsia" w:eastAsiaTheme="minorEastAsia" w:hAnsiTheme="minorEastAsia" w:hint="eastAsia"/>
              </w:rPr>
              <w:t>8</w:t>
            </w:r>
            <w:r>
              <w:rPr>
                <w:rFonts w:asciiTheme="minorEastAsia" w:eastAsiaTheme="minorEastAsia" w:hAnsiTheme="minorEastAsia"/>
              </w:rPr>
              <w:t>/</w:t>
            </w:r>
            <w:r>
              <w:rPr>
                <w:rFonts w:asciiTheme="minorEastAsia" w:eastAsiaTheme="minorEastAsia" w:hAnsiTheme="minorEastAsia" w:hint="eastAsia"/>
              </w:rPr>
              <w:t>9</w:t>
            </w:r>
          </w:p>
        </w:tc>
        <w:tc>
          <w:tcPr>
            <w:tcW w:w="3543" w:type="dxa"/>
          </w:tcPr>
          <w:p w14:paraId="48DFD6B3" w14:textId="3BD9BBF3" w:rsidR="00A4378E" w:rsidRDefault="00A4378E" w:rsidP="005374F9">
            <w:pPr>
              <w:pStyle w:val="aff5"/>
              <w:ind w:firstLineChars="0" w:firstLine="0"/>
              <w:jc w:val="left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1）调整为4步法部署方案</w:t>
            </w:r>
          </w:p>
          <w:p w14:paraId="6CEFD9FD" w14:textId="2B0C3870" w:rsidR="00A465EE" w:rsidRPr="00A465EE" w:rsidRDefault="00A4378E" w:rsidP="005374F9">
            <w:pPr>
              <w:pStyle w:val="aff5"/>
              <w:ind w:firstLineChars="0" w:firstLine="0"/>
              <w:jc w:val="left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2）</w:t>
            </w:r>
            <w:r w:rsidR="005374F9">
              <w:rPr>
                <w:rFonts w:asciiTheme="minorEastAsia" w:eastAsiaTheme="minorEastAsia" w:hAnsiTheme="minorEastAsia" w:hint="eastAsia"/>
              </w:rPr>
              <w:t>增加方案介绍、物料准备、常见问题；</w:t>
            </w:r>
          </w:p>
        </w:tc>
      </w:tr>
      <w:tr w:rsidR="00A465EE" w:rsidRPr="00A465EE" w14:paraId="6F1FE2B1" w14:textId="77777777" w:rsidTr="005374F9">
        <w:trPr>
          <w:trHeight w:val="339"/>
        </w:trPr>
        <w:tc>
          <w:tcPr>
            <w:tcW w:w="1674" w:type="dxa"/>
          </w:tcPr>
          <w:p w14:paraId="0B5469FF" w14:textId="242CE202" w:rsidR="00A465EE" w:rsidRPr="00A465EE" w:rsidRDefault="005374F9" w:rsidP="00F250C3">
            <w:pPr>
              <w:pStyle w:val="aff5"/>
              <w:ind w:firstLineChars="0" w:firstLine="0"/>
              <w:jc w:val="left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v</w:t>
            </w:r>
            <w:r>
              <w:rPr>
                <w:rFonts w:asciiTheme="minorEastAsia" w:eastAsiaTheme="minorEastAsia" w:hAnsiTheme="minorEastAsia"/>
              </w:rPr>
              <w:t>2.5</w:t>
            </w:r>
          </w:p>
        </w:tc>
        <w:tc>
          <w:tcPr>
            <w:tcW w:w="1842" w:type="dxa"/>
          </w:tcPr>
          <w:p w14:paraId="40730FCA" w14:textId="6C7054FD" w:rsidR="00A465EE" w:rsidRPr="00A465EE" w:rsidRDefault="005374F9" w:rsidP="005374F9">
            <w:pPr>
              <w:pStyle w:val="aff5"/>
              <w:ind w:firstLineChars="0" w:firstLine="0"/>
              <w:jc w:val="center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冯大伟</w:t>
            </w:r>
          </w:p>
        </w:tc>
        <w:tc>
          <w:tcPr>
            <w:tcW w:w="2127" w:type="dxa"/>
          </w:tcPr>
          <w:p w14:paraId="19317C0C" w14:textId="7C5615D9" w:rsidR="00A465EE" w:rsidRPr="00A465EE" w:rsidRDefault="005374F9" w:rsidP="005374F9">
            <w:pPr>
              <w:pStyle w:val="aff5"/>
              <w:ind w:firstLineChars="0" w:firstLine="0"/>
              <w:jc w:val="center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/>
              </w:rPr>
              <w:t>2019/8/1</w:t>
            </w:r>
            <w:r>
              <w:rPr>
                <w:rFonts w:asciiTheme="minorEastAsia" w:eastAsiaTheme="minorEastAsia" w:hAnsiTheme="minorEastAsia" w:hint="eastAsia"/>
              </w:rPr>
              <w:t>2</w:t>
            </w:r>
          </w:p>
        </w:tc>
        <w:tc>
          <w:tcPr>
            <w:tcW w:w="3543" w:type="dxa"/>
            <w:vAlign w:val="center"/>
          </w:tcPr>
          <w:p w14:paraId="6AD100FD" w14:textId="129ACF31" w:rsidR="00A465EE" w:rsidRPr="00A465EE" w:rsidRDefault="005374F9" w:rsidP="005374F9">
            <w:pPr>
              <w:pStyle w:val="aff5"/>
              <w:ind w:firstLineChars="0" w:firstLine="0"/>
              <w:jc w:val="left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补充常见问题</w:t>
            </w:r>
          </w:p>
        </w:tc>
      </w:tr>
      <w:tr w:rsidR="00A465EE" w:rsidRPr="00A465EE" w14:paraId="1ED6DD07" w14:textId="77777777" w:rsidTr="008E7224">
        <w:trPr>
          <w:trHeight w:val="1123"/>
        </w:trPr>
        <w:tc>
          <w:tcPr>
            <w:tcW w:w="1674" w:type="dxa"/>
          </w:tcPr>
          <w:p w14:paraId="35489903" w14:textId="4DA5A01C" w:rsidR="00A465EE" w:rsidRPr="00A465EE" w:rsidRDefault="005374F9" w:rsidP="00F250C3">
            <w:pPr>
              <w:ind w:firstLineChars="0" w:firstLine="0"/>
              <w:jc w:val="left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/>
              </w:rPr>
              <w:t>v2.6</w:t>
            </w:r>
          </w:p>
        </w:tc>
        <w:tc>
          <w:tcPr>
            <w:tcW w:w="1842" w:type="dxa"/>
          </w:tcPr>
          <w:p w14:paraId="3D22D38B" w14:textId="1426184D" w:rsidR="00A465EE" w:rsidRPr="00A465EE" w:rsidRDefault="005374F9" w:rsidP="005374F9">
            <w:pPr>
              <w:pStyle w:val="aff5"/>
              <w:ind w:firstLineChars="0" w:firstLine="0"/>
              <w:jc w:val="center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赵飞</w:t>
            </w:r>
          </w:p>
        </w:tc>
        <w:tc>
          <w:tcPr>
            <w:tcW w:w="2127" w:type="dxa"/>
          </w:tcPr>
          <w:p w14:paraId="7C1A51F6" w14:textId="44268F47" w:rsidR="00A465EE" w:rsidRPr="00A465EE" w:rsidRDefault="005374F9" w:rsidP="005374F9">
            <w:pPr>
              <w:pStyle w:val="aff5"/>
              <w:ind w:firstLineChars="0" w:firstLine="0"/>
              <w:jc w:val="center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/>
              </w:rPr>
              <w:t>2019/8/1</w:t>
            </w:r>
            <w:r>
              <w:rPr>
                <w:rFonts w:asciiTheme="minorEastAsia" w:eastAsiaTheme="minorEastAsia" w:hAnsiTheme="minorEastAsia" w:hint="eastAsia"/>
              </w:rPr>
              <w:t>3</w:t>
            </w:r>
          </w:p>
        </w:tc>
        <w:tc>
          <w:tcPr>
            <w:tcW w:w="3543" w:type="dxa"/>
          </w:tcPr>
          <w:p w14:paraId="2E4B6E65" w14:textId="52AD8A18" w:rsidR="00A465EE" w:rsidRPr="00A465EE" w:rsidRDefault="005374F9" w:rsidP="00F8044A">
            <w:pPr>
              <w:ind w:firstLineChars="0" w:firstLine="0"/>
              <w:jc w:val="left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优化静态IP配置</w:t>
            </w:r>
            <w:r w:rsidR="00F8044A">
              <w:rPr>
                <w:rFonts w:asciiTheme="minorEastAsia" w:eastAsiaTheme="minorEastAsia" w:hAnsiTheme="minorEastAsia" w:hint="eastAsia"/>
              </w:rPr>
              <w:t>、文档结构，</w:t>
            </w:r>
            <w:r w:rsidR="00501850">
              <w:rPr>
                <w:rFonts w:asciiTheme="minorEastAsia" w:eastAsiaTheme="minorEastAsia" w:hAnsiTheme="minorEastAsia" w:hint="eastAsia"/>
              </w:rPr>
              <w:t>补充</w:t>
            </w:r>
            <w:r w:rsidR="00F8044A">
              <w:rPr>
                <w:rFonts w:asciiTheme="minorEastAsia" w:eastAsiaTheme="minorEastAsia" w:hAnsiTheme="minorEastAsia" w:hint="eastAsia"/>
              </w:rPr>
              <w:t>常见问题</w:t>
            </w:r>
          </w:p>
        </w:tc>
      </w:tr>
      <w:tr w:rsidR="00A465EE" w:rsidRPr="00A465EE" w14:paraId="3843CB33" w14:textId="77777777" w:rsidTr="00ED0568">
        <w:trPr>
          <w:trHeight w:val="1549"/>
        </w:trPr>
        <w:tc>
          <w:tcPr>
            <w:tcW w:w="1674" w:type="dxa"/>
          </w:tcPr>
          <w:p w14:paraId="33EA2232" w14:textId="7A3E6831" w:rsidR="00A465EE" w:rsidRPr="00A465EE" w:rsidRDefault="008E7224" w:rsidP="008E7224">
            <w:pPr>
              <w:ind w:firstLineChars="0" w:firstLine="0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/>
              </w:rPr>
              <w:t>v2.7</w:t>
            </w:r>
          </w:p>
        </w:tc>
        <w:tc>
          <w:tcPr>
            <w:tcW w:w="1842" w:type="dxa"/>
          </w:tcPr>
          <w:p w14:paraId="382EAB09" w14:textId="76C06D6F" w:rsidR="00A465EE" w:rsidRPr="00A465EE" w:rsidRDefault="008E7224" w:rsidP="005374F9">
            <w:pPr>
              <w:pStyle w:val="aff5"/>
              <w:ind w:firstLineChars="0" w:firstLine="0"/>
              <w:jc w:val="center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冯大伟</w:t>
            </w:r>
          </w:p>
        </w:tc>
        <w:tc>
          <w:tcPr>
            <w:tcW w:w="2127" w:type="dxa"/>
          </w:tcPr>
          <w:p w14:paraId="71644E0F" w14:textId="2146ADE5" w:rsidR="00A465EE" w:rsidRPr="00A465EE" w:rsidRDefault="008E7224" w:rsidP="005374F9">
            <w:pPr>
              <w:pStyle w:val="aff5"/>
              <w:ind w:firstLineChars="0" w:firstLine="0"/>
              <w:jc w:val="center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/>
              </w:rPr>
              <w:t>2019/8/13</w:t>
            </w:r>
          </w:p>
        </w:tc>
        <w:tc>
          <w:tcPr>
            <w:tcW w:w="3543" w:type="dxa"/>
          </w:tcPr>
          <w:p w14:paraId="15A12C7A" w14:textId="633402CF" w:rsidR="00A465EE" w:rsidRPr="00ED0568" w:rsidRDefault="00ED0568" w:rsidP="00ED0568">
            <w:pPr>
              <w:pStyle w:val="affff2"/>
              <w:numPr>
                <w:ilvl w:val="0"/>
                <w:numId w:val="30"/>
              </w:numPr>
              <w:ind w:firstLineChars="0"/>
              <w:jc w:val="left"/>
              <w:rPr>
                <w:rFonts w:asciiTheme="minorEastAsia" w:eastAsiaTheme="minorEastAsia" w:hAnsiTheme="minorEastAsia"/>
              </w:rPr>
            </w:pPr>
            <w:r w:rsidRPr="00ED0568">
              <w:rPr>
                <w:rFonts w:asciiTheme="minorEastAsia" w:eastAsiaTheme="minorEastAsia" w:hAnsiTheme="minorEastAsia" w:hint="eastAsia"/>
              </w:rPr>
              <w:t>更新</w:t>
            </w:r>
            <w:r w:rsidR="008E7224" w:rsidRPr="00ED0568">
              <w:rPr>
                <w:rFonts w:asciiTheme="minorEastAsia" w:eastAsiaTheme="minorEastAsia" w:hAnsiTheme="minorEastAsia" w:hint="eastAsia"/>
              </w:rPr>
              <w:t>《安装结构示意图》</w:t>
            </w:r>
            <w:r w:rsidRPr="00ED0568">
              <w:rPr>
                <w:rFonts w:asciiTheme="minorEastAsia" w:eastAsiaTheme="minorEastAsia" w:hAnsiTheme="minorEastAsia" w:hint="eastAsia"/>
              </w:rPr>
              <w:t>，一体机音频输出3</w:t>
            </w:r>
            <w:r w:rsidRPr="00ED0568">
              <w:rPr>
                <w:rFonts w:asciiTheme="minorEastAsia" w:eastAsiaTheme="minorEastAsia" w:hAnsiTheme="minorEastAsia"/>
              </w:rPr>
              <w:t>.5</w:t>
            </w:r>
            <w:r w:rsidRPr="00ED0568">
              <w:rPr>
                <w:rFonts w:asciiTheme="minorEastAsia" w:eastAsiaTheme="minorEastAsia" w:hAnsiTheme="minorEastAsia" w:hint="eastAsia"/>
              </w:rPr>
              <w:t>接口到9</w:t>
            </w:r>
            <w:r w:rsidRPr="00ED0568">
              <w:rPr>
                <w:rFonts w:asciiTheme="minorEastAsia" w:eastAsiaTheme="minorEastAsia" w:hAnsiTheme="minorEastAsia"/>
              </w:rPr>
              <w:t>5</w:t>
            </w:r>
            <w:r w:rsidRPr="00ED0568">
              <w:rPr>
                <w:rFonts w:asciiTheme="minorEastAsia" w:eastAsiaTheme="minorEastAsia" w:hAnsiTheme="minorEastAsia" w:hint="eastAsia"/>
              </w:rPr>
              <w:t>主机R</w:t>
            </w:r>
            <w:r w:rsidRPr="00ED0568">
              <w:rPr>
                <w:rFonts w:asciiTheme="minorEastAsia" w:eastAsiaTheme="minorEastAsia" w:hAnsiTheme="minorEastAsia"/>
              </w:rPr>
              <w:t>CA</w:t>
            </w:r>
            <w:r w:rsidRPr="00ED0568">
              <w:rPr>
                <w:rFonts w:asciiTheme="minorEastAsia" w:eastAsiaTheme="minorEastAsia" w:hAnsiTheme="minorEastAsia" w:hint="eastAsia"/>
              </w:rPr>
              <w:t>接口</w:t>
            </w:r>
          </w:p>
          <w:p w14:paraId="7A415AC2" w14:textId="6141203D" w:rsidR="00ED0568" w:rsidRPr="00ED0568" w:rsidRDefault="00ED0568" w:rsidP="00ED0568">
            <w:pPr>
              <w:pStyle w:val="affff2"/>
              <w:numPr>
                <w:ilvl w:val="0"/>
                <w:numId w:val="30"/>
              </w:numPr>
              <w:ind w:firstLineChars="0"/>
              <w:jc w:val="left"/>
              <w:rPr>
                <w:rFonts w:asciiTheme="minorEastAsia" w:eastAsiaTheme="minorEastAsia" w:hAnsiTheme="minorEastAsia"/>
              </w:rPr>
            </w:pPr>
            <w:r>
              <w:rPr>
                <w:rFonts w:hint="eastAsia"/>
              </w:rPr>
              <w:t>更新《物料表》</w:t>
            </w:r>
            <w:r>
              <w:t>3.5</w:t>
            </w:r>
            <w:r>
              <w:rPr>
                <w:rFonts w:hint="eastAsia"/>
              </w:rPr>
              <w:t>转莲花头音频线</w:t>
            </w:r>
            <w:r>
              <w:rPr>
                <w:rFonts w:hint="eastAsia"/>
              </w:rPr>
              <w:t>*1</w:t>
            </w:r>
            <w:r>
              <w:rPr>
                <w:rFonts w:hint="eastAsia"/>
              </w:rPr>
              <w:t>，</w:t>
            </w:r>
            <w:r w:rsidRPr="00266A02">
              <w:rPr>
                <w:rFonts w:hint="eastAsia"/>
              </w:rPr>
              <w:t>教学一体机</w:t>
            </w:r>
            <w:r>
              <w:rPr>
                <w:rFonts w:hint="eastAsia"/>
              </w:rPr>
              <w:t>输出</w:t>
            </w:r>
            <w:r w:rsidRPr="00266A02">
              <w:rPr>
                <w:rFonts w:hint="eastAsia"/>
              </w:rPr>
              <w:t>到</w:t>
            </w:r>
            <w:r w:rsidRPr="00266A02">
              <w:rPr>
                <w:rFonts w:hint="eastAsia"/>
              </w:rPr>
              <w:t>ME95</w:t>
            </w:r>
            <w:r w:rsidRPr="00266A02">
              <w:rPr>
                <w:rFonts w:hint="eastAsia"/>
              </w:rPr>
              <w:t>主机</w:t>
            </w:r>
            <w:r>
              <w:rPr>
                <w:rFonts w:hint="eastAsia"/>
              </w:rPr>
              <w:t>RCA</w:t>
            </w:r>
            <w:r>
              <w:rPr>
                <w:rFonts w:hint="eastAsia"/>
              </w:rPr>
              <w:t>输入</w:t>
            </w:r>
          </w:p>
        </w:tc>
      </w:tr>
      <w:tr w:rsidR="00AB0595" w:rsidRPr="00A465EE" w14:paraId="757E707C" w14:textId="77777777" w:rsidTr="005374F9">
        <w:tc>
          <w:tcPr>
            <w:tcW w:w="1674" w:type="dxa"/>
          </w:tcPr>
          <w:p w14:paraId="1BD72DC9" w14:textId="331E427D" w:rsidR="00AB0595" w:rsidRPr="00A465EE" w:rsidRDefault="00AB0595" w:rsidP="002A4791">
            <w:pPr>
              <w:pStyle w:val="aff5"/>
              <w:ind w:firstLineChars="0" w:firstLine="0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/>
              </w:rPr>
              <w:t>V2.8</w:t>
            </w:r>
          </w:p>
        </w:tc>
        <w:tc>
          <w:tcPr>
            <w:tcW w:w="1842" w:type="dxa"/>
          </w:tcPr>
          <w:p w14:paraId="29042BB9" w14:textId="2AE979F9" w:rsidR="00AB0595" w:rsidRPr="00A465EE" w:rsidRDefault="00AB0595" w:rsidP="00AB0595">
            <w:pPr>
              <w:pStyle w:val="aff5"/>
              <w:ind w:firstLineChars="0" w:firstLine="0"/>
              <w:jc w:val="center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冯大伟</w:t>
            </w:r>
          </w:p>
        </w:tc>
        <w:tc>
          <w:tcPr>
            <w:tcW w:w="2127" w:type="dxa"/>
          </w:tcPr>
          <w:p w14:paraId="200E186C" w14:textId="5F2086E7" w:rsidR="00AB0595" w:rsidRPr="00A465EE" w:rsidRDefault="00AB0595" w:rsidP="00AB0595">
            <w:pPr>
              <w:pStyle w:val="aff5"/>
              <w:ind w:firstLineChars="0" w:firstLine="0"/>
              <w:jc w:val="center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2</w:t>
            </w:r>
            <w:r>
              <w:rPr>
                <w:rFonts w:asciiTheme="minorEastAsia" w:eastAsiaTheme="minorEastAsia" w:hAnsiTheme="minorEastAsia"/>
              </w:rPr>
              <w:t>019/8/23</w:t>
            </w:r>
          </w:p>
        </w:tc>
        <w:tc>
          <w:tcPr>
            <w:tcW w:w="3543" w:type="dxa"/>
          </w:tcPr>
          <w:p w14:paraId="561C454D" w14:textId="77777777" w:rsidR="00AB0595" w:rsidRDefault="00AB0595" w:rsidP="00AB0595">
            <w:pPr>
              <w:pStyle w:val="aff5"/>
              <w:ind w:firstLineChars="0" w:firstLine="0"/>
              <w:jc w:val="left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1）增加不导播排查办法</w:t>
            </w:r>
          </w:p>
          <w:p w14:paraId="6CCAE3F9" w14:textId="77777777" w:rsidR="00AB0595" w:rsidRDefault="00AB0595" w:rsidP="00AB0595">
            <w:pPr>
              <w:pStyle w:val="aff5"/>
              <w:ind w:firstLineChars="0" w:firstLine="0"/>
              <w:jc w:val="left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2</w:t>
            </w:r>
            <w:r>
              <w:rPr>
                <w:rFonts w:asciiTheme="minorEastAsia" w:eastAsiaTheme="minorEastAsia" w:hAnsiTheme="minorEastAsia"/>
              </w:rPr>
              <w:t xml:space="preserve">) </w:t>
            </w:r>
            <w:r>
              <w:rPr>
                <w:rFonts w:asciiTheme="minorEastAsia" w:eastAsiaTheme="minorEastAsia" w:hAnsiTheme="minorEastAsia" w:hint="eastAsia"/>
              </w:rPr>
              <w:t>解释说明听课端一体机</w:t>
            </w:r>
            <w:r w:rsidR="003737C4">
              <w:rPr>
                <w:rFonts w:asciiTheme="minorEastAsia" w:eastAsiaTheme="minorEastAsia" w:hAnsiTheme="minorEastAsia" w:hint="eastAsia"/>
              </w:rPr>
              <w:t>与抬头屏的显示</w:t>
            </w:r>
            <w:r w:rsidR="009730D6">
              <w:rPr>
                <w:rFonts w:asciiTheme="minorEastAsia" w:eastAsiaTheme="minorEastAsia" w:hAnsiTheme="minorEastAsia" w:hint="eastAsia"/>
              </w:rPr>
              <w:t>内容</w:t>
            </w:r>
          </w:p>
          <w:p w14:paraId="3CCF3DB0" w14:textId="0313D842" w:rsidR="00D764B5" w:rsidRPr="00D764B5" w:rsidRDefault="00D764B5" w:rsidP="00AB0595">
            <w:pPr>
              <w:pStyle w:val="aff5"/>
              <w:ind w:firstLineChars="0" w:firstLine="0"/>
              <w:jc w:val="left"/>
              <w:rPr>
                <w:rFonts w:asciiTheme="minorEastAsia" w:eastAsiaTheme="minorEastAsia" w:hAnsiTheme="minorEastAsia" w:hint="eastAsia"/>
              </w:rPr>
            </w:pPr>
            <w:r>
              <w:rPr>
                <w:rFonts w:asciiTheme="minorEastAsia" w:eastAsiaTheme="minorEastAsia" w:hAnsiTheme="minorEastAsia"/>
              </w:rPr>
              <w:t>3</w:t>
            </w:r>
            <w:r>
              <w:rPr>
                <w:rFonts w:asciiTheme="minorEastAsia" w:eastAsiaTheme="minorEastAsia" w:hAnsiTheme="minorEastAsia" w:hint="eastAsia"/>
              </w:rPr>
              <w:t>）9</w:t>
            </w:r>
            <w:r>
              <w:rPr>
                <w:rFonts w:asciiTheme="minorEastAsia" w:eastAsiaTheme="minorEastAsia" w:hAnsiTheme="minorEastAsia"/>
              </w:rPr>
              <w:t>5</w:t>
            </w:r>
            <w:r>
              <w:rPr>
                <w:rFonts w:asciiTheme="minorEastAsia" w:eastAsiaTheme="minorEastAsia" w:hAnsiTheme="minorEastAsia" w:hint="eastAsia"/>
              </w:rPr>
              <w:t>主机升级后灰屏的解决办法</w:t>
            </w:r>
          </w:p>
        </w:tc>
      </w:tr>
      <w:tr w:rsidR="00A465EE" w:rsidRPr="00A465EE" w14:paraId="3D487143" w14:textId="77777777" w:rsidTr="005374F9">
        <w:tc>
          <w:tcPr>
            <w:tcW w:w="1674" w:type="dxa"/>
          </w:tcPr>
          <w:p w14:paraId="0EAE464D" w14:textId="77777777" w:rsidR="00A465EE" w:rsidRPr="00A465EE" w:rsidRDefault="00A465EE" w:rsidP="005374F9">
            <w:pPr>
              <w:pStyle w:val="aff5"/>
              <w:ind w:firstLineChars="0" w:firstLine="0"/>
              <w:jc w:val="center"/>
              <w:rPr>
                <w:rFonts w:asciiTheme="minorEastAsia" w:eastAsiaTheme="minorEastAsia" w:hAnsiTheme="minorEastAsia"/>
              </w:rPr>
            </w:pPr>
          </w:p>
        </w:tc>
        <w:tc>
          <w:tcPr>
            <w:tcW w:w="1842" w:type="dxa"/>
          </w:tcPr>
          <w:p w14:paraId="4ECBB830" w14:textId="77777777" w:rsidR="00A465EE" w:rsidRPr="00A465EE" w:rsidRDefault="00A465EE" w:rsidP="005374F9">
            <w:pPr>
              <w:pStyle w:val="aff5"/>
              <w:ind w:firstLineChars="0" w:firstLine="0"/>
              <w:jc w:val="center"/>
              <w:rPr>
                <w:rFonts w:asciiTheme="minorEastAsia" w:eastAsiaTheme="minorEastAsia" w:hAnsiTheme="minorEastAsia"/>
              </w:rPr>
            </w:pPr>
          </w:p>
        </w:tc>
        <w:tc>
          <w:tcPr>
            <w:tcW w:w="2127" w:type="dxa"/>
          </w:tcPr>
          <w:p w14:paraId="7865D676" w14:textId="77777777" w:rsidR="00A465EE" w:rsidRPr="00A465EE" w:rsidRDefault="00A465EE" w:rsidP="005374F9">
            <w:pPr>
              <w:pStyle w:val="aff5"/>
              <w:ind w:firstLineChars="0" w:firstLine="0"/>
              <w:jc w:val="center"/>
              <w:rPr>
                <w:rFonts w:asciiTheme="minorEastAsia" w:eastAsiaTheme="minorEastAsia" w:hAnsiTheme="minorEastAsia"/>
              </w:rPr>
            </w:pPr>
          </w:p>
        </w:tc>
        <w:tc>
          <w:tcPr>
            <w:tcW w:w="3543" w:type="dxa"/>
          </w:tcPr>
          <w:p w14:paraId="628FAF64" w14:textId="77777777" w:rsidR="00A465EE" w:rsidRPr="00A465EE" w:rsidRDefault="00A465EE" w:rsidP="005374F9">
            <w:pPr>
              <w:pStyle w:val="aff5"/>
              <w:ind w:firstLineChars="0" w:firstLine="0"/>
              <w:jc w:val="left"/>
              <w:rPr>
                <w:rFonts w:asciiTheme="minorEastAsia" w:eastAsiaTheme="minorEastAsia" w:hAnsiTheme="minorEastAsia"/>
              </w:rPr>
            </w:pPr>
          </w:p>
        </w:tc>
      </w:tr>
      <w:tr w:rsidR="00A465EE" w:rsidRPr="00A465EE" w14:paraId="51704E20" w14:textId="77777777" w:rsidTr="005374F9">
        <w:tc>
          <w:tcPr>
            <w:tcW w:w="1674" w:type="dxa"/>
          </w:tcPr>
          <w:p w14:paraId="1F2DDA54" w14:textId="77777777" w:rsidR="00A465EE" w:rsidRPr="00A465EE" w:rsidRDefault="00A465EE" w:rsidP="005374F9">
            <w:pPr>
              <w:pStyle w:val="aff5"/>
              <w:ind w:firstLineChars="0" w:firstLine="0"/>
              <w:jc w:val="center"/>
              <w:rPr>
                <w:rFonts w:asciiTheme="minorEastAsia" w:eastAsiaTheme="minorEastAsia" w:hAnsiTheme="minorEastAsia"/>
              </w:rPr>
            </w:pPr>
          </w:p>
        </w:tc>
        <w:tc>
          <w:tcPr>
            <w:tcW w:w="1842" w:type="dxa"/>
          </w:tcPr>
          <w:p w14:paraId="3D1D8AD4" w14:textId="77777777" w:rsidR="00A465EE" w:rsidRPr="00A465EE" w:rsidRDefault="00A465EE" w:rsidP="005374F9">
            <w:pPr>
              <w:pStyle w:val="aff5"/>
              <w:ind w:firstLineChars="0" w:firstLine="0"/>
              <w:jc w:val="center"/>
              <w:rPr>
                <w:rFonts w:asciiTheme="minorEastAsia" w:eastAsiaTheme="minorEastAsia" w:hAnsiTheme="minorEastAsia"/>
              </w:rPr>
            </w:pPr>
          </w:p>
        </w:tc>
        <w:tc>
          <w:tcPr>
            <w:tcW w:w="2127" w:type="dxa"/>
          </w:tcPr>
          <w:p w14:paraId="3163B757" w14:textId="77777777" w:rsidR="00A465EE" w:rsidRPr="00A465EE" w:rsidRDefault="00A465EE" w:rsidP="005374F9">
            <w:pPr>
              <w:pStyle w:val="aff5"/>
              <w:ind w:firstLineChars="0" w:firstLine="0"/>
              <w:jc w:val="center"/>
              <w:rPr>
                <w:rFonts w:asciiTheme="minorEastAsia" w:eastAsiaTheme="minorEastAsia" w:hAnsiTheme="minorEastAsia"/>
              </w:rPr>
            </w:pPr>
          </w:p>
        </w:tc>
        <w:tc>
          <w:tcPr>
            <w:tcW w:w="3543" w:type="dxa"/>
          </w:tcPr>
          <w:p w14:paraId="37FF1FB6" w14:textId="77777777" w:rsidR="00A465EE" w:rsidRPr="00A465EE" w:rsidRDefault="00A465EE" w:rsidP="005374F9">
            <w:pPr>
              <w:pStyle w:val="aff5"/>
              <w:ind w:firstLineChars="0" w:firstLine="0"/>
              <w:jc w:val="left"/>
              <w:rPr>
                <w:rFonts w:asciiTheme="minorEastAsia" w:eastAsiaTheme="minorEastAsia" w:hAnsiTheme="minorEastAsia"/>
              </w:rPr>
            </w:pPr>
          </w:p>
        </w:tc>
      </w:tr>
      <w:tr w:rsidR="00A465EE" w:rsidRPr="00A465EE" w14:paraId="6CF4173B" w14:textId="77777777" w:rsidTr="005374F9">
        <w:tc>
          <w:tcPr>
            <w:tcW w:w="1674" w:type="dxa"/>
          </w:tcPr>
          <w:p w14:paraId="5C7206A0" w14:textId="77777777" w:rsidR="00A465EE" w:rsidRPr="00A465EE" w:rsidRDefault="00A465EE" w:rsidP="005374F9">
            <w:pPr>
              <w:pStyle w:val="aff5"/>
              <w:ind w:firstLineChars="0" w:firstLine="0"/>
              <w:jc w:val="center"/>
              <w:rPr>
                <w:rFonts w:asciiTheme="minorEastAsia" w:eastAsiaTheme="minorEastAsia" w:hAnsiTheme="minorEastAsia"/>
              </w:rPr>
            </w:pPr>
          </w:p>
        </w:tc>
        <w:tc>
          <w:tcPr>
            <w:tcW w:w="1842" w:type="dxa"/>
          </w:tcPr>
          <w:p w14:paraId="1D7522A3" w14:textId="77777777" w:rsidR="00A465EE" w:rsidRPr="00A465EE" w:rsidRDefault="00A465EE" w:rsidP="005374F9">
            <w:pPr>
              <w:pStyle w:val="aff5"/>
              <w:ind w:firstLineChars="0" w:firstLine="0"/>
              <w:jc w:val="center"/>
              <w:rPr>
                <w:rFonts w:asciiTheme="minorEastAsia" w:eastAsiaTheme="minorEastAsia" w:hAnsiTheme="minorEastAsia"/>
              </w:rPr>
            </w:pPr>
          </w:p>
        </w:tc>
        <w:tc>
          <w:tcPr>
            <w:tcW w:w="2127" w:type="dxa"/>
          </w:tcPr>
          <w:p w14:paraId="31BE7A04" w14:textId="77777777" w:rsidR="00A465EE" w:rsidRPr="00A465EE" w:rsidRDefault="00A465EE" w:rsidP="005374F9">
            <w:pPr>
              <w:pStyle w:val="aff5"/>
              <w:ind w:firstLineChars="0" w:firstLine="0"/>
              <w:jc w:val="center"/>
              <w:rPr>
                <w:rFonts w:asciiTheme="minorEastAsia" w:eastAsiaTheme="minorEastAsia" w:hAnsiTheme="minorEastAsia"/>
              </w:rPr>
            </w:pPr>
          </w:p>
        </w:tc>
        <w:tc>
          <w:tcPr>
            <w:tcW w:w="3543" w:type="dxa"/>
          </w:tcPr>
          <w:p w14:paraId="238CD5D5" w14:textId="77777777" w:rsidR="00A465EE" w:rsidRPr="00A465EE" w:rsidRDefault="00A465EE" w:rsidP="005374F9">
            <w:pPr>
              <w:pStyle w:val="aff5"/>
              <w:ind w:firstLineChars="0" w:firstLine="0"/>
              <w:jc w:val="left"/>
              <w:rPr>
                <w:rFonts w:asciiTheme="minorEastAsia" w:eastAsiaTheme="minorEastAsia" w:hAnsiTheme="minorEastAsia"/>
              </w:rPr>
            </w:pPr>
          </w:p>
        </w:tc>
      </w:tr>
    </w:tbl>
    <w:p w14:paraId="6B2C1DE1" w14:textId="77777777" w:rsidR="00A465EE" w:rsidRPr="002D2C3F" w:rsidRDefault="00A465EE" w:rsidP="00A465EE">
      <w:pPr>
        <w:widowControl/>
        <w:jc w:val="left"/>
        <w:rPr>
          <w:rFonts w:ascii="微软雅黑" w:eastAsia="微软雅黑" w:hAnsi="微软雅黑"/>
          <w:b/>
        </w:rPr>
      </w:pPr>
    </w:p>
    <w:p w14:paraId="3777953F" w14:textId="594C4FF0" w:rsidR="00B57BF9" w:rsidRDefault="00B57BF9" w:rsidP="00A465EE">
      <w:pPr>
        <w:tabs>
          <w:tab w:val="left" w:pos="2866"/>
        </w:tabs>
        <w:jc w:val="left"/>
      </w:pPr>
    </w:p>
    <w:p w14:paraId="5AAAD784" w14:textId="671ACB67" w:rsidR="00133B24" w:rsidRPr="00B57BF9" w:rsidRDefault="00B57BF9" w:rsidP="00B57BF9">
      <w:pPr>
        <w:tabs>
          <w:tab w:val="left" w:pos="2866"/>
        </w:tabs>
        <w:sectPr w:rsidR="00133B24" w:rsidRPr="00B57BF9" w:rsidSect="0051675E">
          <w:pgSz w:w="11906" w:h="16838" w:code="9"/>
          <w:pgMar w:top="1701" w:right="1418" w:bottom="1418" w:left="1418" w:header="1021" w:footer="794" w:gutter="0"/>
          <w:pgNumType w:fmt="lowerRoman"/>
          <w:cols w:space="425"/>
          <w:docGrid w:linePitch="326"/>
        </w:sectPr>
      </w:pPr>
      <w:r>
        <w:tab/>
      </w:r>
    </w:p>
    <w:p w14:paraId="01A5521B" w14:textId="77777777" w:rsidR="005317D8" w:rsidRPr="001621CC" w:rsidRDefault="005317D8" w:rsidP="00C410CC">
      <w:pPr>
        <w:widowControl/>
        <w:spacing w:beforeLines="150" w:before="360" w:afterLines="150" w:after="360"/>
        <w:ind w:firstLineChars="0" w:firstLine="0"/>
        <w:jc w:val="center"/>
        <w:outlineLvl w:val="3"/>
        <w:rPr>
          <w:rFonts w:ascii="黑体" w:eastAsia="黑体"/>
          <w:b/>
          <w:bCs/>
          <w:sz w:val="32"/>
          <w:szCs w:val="32"/>
        </w:rPr>
      </w:pPr>
      <w:r w:rsidRPr="001621CC">
        <w:rPr>
          <w:rFonts w:ascii="黑体" w:eastAsia="黑体" w:hint="eastAsia"/>
          <w:b/>
          <w:bCs/>
          <w:sz w:val="32"/>
          <w:szCs w:val="32"/>
        </w:rPr>
        <w:lastRenderedPageBreak/>
        <w:t>目</w:t>
      </w:r>
      <w:r>
        <w:rPr>
          <w:rFonts w:ascii="黑体" w:eastAsia="黑体" w:hint="eastAsia"/>
          <w:b/>
          <w:bCs/>
          <w:sz w:val="32"/>
          <w:szCs w:val="32"/>
        </w:rPr>
        <w:t xml:space="preserve">  </w:t>
      </w:r>
      <w:r w:rsidRPr="001621CC">
        <w:rPr>
          <w:rFonts w:ascii="黑体" w:eastAsia="黑体" w:hint="eastAsia"/>
          <w:b/>
          <w:bCs/>
          <w:sz w:val="32"/>
          <w:szCs w:val="32"/>
        </w:rPr>
        <w:t>录</w:t>
      </w:r>
    </w:p>
    <w:p w14:paraId="076602F1" w14:textId="77777777" w:rsidR="00DD439B" w:rsidRPr="00821C26" w:rsidRDefault="00C42231" w:rsidP="009727DF">
      <w:pPr>
        <w:pStyle w:val="TOC2"/>
        <w:rPr>
          <w:rStyle w:val="af1"/>
        </w:rPr>
      </w:pPr>
      <w:r w:rsidRPr="00821C26">
        <w:rPr>
          <w:rStyle w:val="af1"/>
        </w:rPr>
        <w:fldChar w:fldCharType="begin"/>
      </w:r>
      <w:r w:rsidR="00D86E51" w:rsidRPr="00821C26">
        <w:rPr>
          <w:rStyle w:val="af1"/>
        </w:rPr>
        <w:instrText xml:space="preserve"> TOC \o "1-3" \f \h \z \u </w:instrText>
      </w:r>
      <w:r w:rsidRPr="00821C26">
        <w:rPr>
          <w:rStyle w:val="af1"/>
        </w:rPr>
        <w:fldChar w:fldCharType="separate"/>
      </w:r>
      <w:hyperlink w:anchor="_Toc16581290" w:history="1">
        <w:r w:rsidR="00DD439B" w:rsidRPr="00821C26">
          <w:rPr>
            <w:rStyle w:val="af1"/>
          </w:rPr>
          <w:t>一、</w:t>
        </w:r>
        <w:r w:rsidR="00DD439B" w:rsidRPr="00821C26">
          <w:rPr>
            <w:rStyle w:val="af1"/>
          </w:rPr>
          <w:tab/>
        </w:r>
        <w:r w:rsidR="00DD439B" w:rsidRPr="00475ADF">
          <w:rPr>
            <w:rStyle w:val="af1"/>
          </w:rPr>
          <w:t>易享课堂方案介绍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_Toc16581290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1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6F8B9524" w14:textId="77777777" w:rsidR="00DD439B" w:rsidRPr="00821C26" w:rsidRDefault="000951E5" w:rsidP="009727DF">
      <w:pPr>
        <w:pStyle w:val="TOC2"/>
        <w:rPr>
          <w:rStyle w:val="af1"/>
        </w:rPr>
      </w:pPr>
      <w:hyperlink w:anchor="_Toc16581291" w:history="1">
        <w:r w:rsidR="00DD439B" w:rsidRPr="00821C26">
          <w:rPr>
            <w:rStyle w:val="af1"/>
          </w:rPr>
          <w:t>二、</w:t>
        </w:r>
        <w:r w:rsidR="00DD439B" w:rsidRPr="00821C26">
          <w:rPr>
            <w:rStyle w:val="af1"/>
          </w:rPr>
          <w:tab/>
        </w:r>
        <w:r w:rsidR="00DD439B" w:rsidRPr="00475ADF">
          <w:rPr>
            <w:rStyle w:val="af1"/>
          </w:rPr>
          <w:t>安装部署准备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_Toc16581291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2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58E56BC1" w14:textId="77777777" w:rsidR="00DD439B" w:rsidRPr="00821C26" w:rsidRDefault="000951E5" w:rsidP="009727DF">
      <w:pPr>
        <w:pStyle w:val="TOC2"/>
        <w:rPr>
          <w:rStyle w:val="af1"/>
        </w:rPr>
      </w:pPr>
      <w:hyperlink w:anchor="_Toc16581292" w:history="1">
        <w:r w:rsidR="00DD439B" w:rsidRPr="00475ADF">
          <w:rPr>
            <w:rStyle w:val="af1"/>
          </w:rPr>
          <w:t>2.1</w:t>
        </w:r>
        <w:r w:rsidR="00DD439B" w:rsidRPr="00821C26">
          <w:rPr>
            <w:rStyle w:val="af1"/>
          </w:rPr>
          <w:tab/>
        </w:r>
        <w:r w:rsidR="00DD439B" w:rsidRPr="00475ADF">
          <w:rPr>
            <w:rStyle w:val="af1"/>
          </w:rPr>
          <w:t>硬件物料清单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_Toc16581292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2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7463B7AE" w14:textId="77777777" w:rsidR="00DD439B" w:rsidRPr="00821C26" w:rsidRDefault="000951E5" w:rsidP="009727DF">
      <w:pPr>
        <w:pStyle w:val="TOC2"/>
        <w:rPr>
          <w:rStyle w:val="af1"/>
        </w:rPr>
      </w:pPr>
      <w:hyperlink w:anchor="_Toc16581293" w:history="1">
        <w:r w:rsidR="00DD439B" w:rsidRPr="00475ADF">
          <w:rPr>
            <w:rStyle w:val="af1"/>
          </w:rPr>
          <w:t>2.2</w:t>
        </w:r>
        <w:r w:rsidR="00DD439B" w:rsidRPr="00821C26">
          <w:rPr>
            <w:rStyle w:val="af1"/>
          </w:rPr>
          <w:tab/>
        </w:r>
        <w:r w:rsidR="00DD439B" w:rsidRPr="00475ADF">
          <w:rPr>
            <w:rStyle w:val="af1"/>
          </w:rPr>
          <w:t>软件及工具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_Toc16581293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4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308A95FB" w14:textId="77777777" w:rsidR="00DD439B" w:rsidRPr="00821C26" w:rsidRDefault="000951E5" w:rsidP="009727DF">
      <w:pPr>
        <w:pStyle w:val="TOC2"/>
        <w:rPr>
          <w:rStyle w:val="af1"/>
        </w:rPr>
      </w:pPr>
      <w:hyperlink w:anchor="_Toc16581294" w:history="1">
        <w:r w:rsidR="00DD439B" w:rsidRPr="00821C26">
          <w:rPr>
            <w:rStyle w:val="af1"/>
          </w:rPr>
          <w:t>三、</w:t>
        </w:r>
        <w:r w:rsidR="00DD439B" w:rsidRPr="00821C26">
          <w:rPr>
            <w:rStyle w:val="af1"/>
          </w:rPr>
          <w:tab/>
        </w:r>
        <w:r w:rsidR="00DD439B" w:rsidRPr="00475ADF">
          <w:rPr>
            <w:rStyle w:val="af1"/>
          </w:rPr>
          <w:t>安装结构示意图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_Toc16581294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6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4FA89D1E" w14:textId="77777777" w:rsidR="00DD439B" w:rsidRPr="00821C26" w:rsidRDefault="000951E5" w:rsidP="009727DF">
      <w:pPr>
        <w:pStyle w:val="TOC2"/>
        <w:rPr>
          <w:rStyle w:val="af1"/>
        </w:rPr>
      </w:pPr>
      <w:hyperlink w:anchor="_Toc16581295" w:history="1">
        <w:r w:rsidR="00DD439B" w:rsidRPr="00821C26">
          <w:rPr>
            <w:rStyle w:val="af1"/>
          </w:rPr>
          <w:t>四、</w:t>
        </w:r>
        <w:r w:rsidR="00DD439B" w:rsidRPr="00821C26">
          <w:rPr>
            <w:rStyle w:val="af1"/>
          </w:rPr>
          <w:tab/>
        </w:r>
        <w:r w:rsidR="00DD439B" w:rsidRPr="00475ADF">
          <w:rPr>
            <w:rStyle w:val="af1"/>
          </w:rPr>
          <w:t>整体环境物理连线图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_Toc16581295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7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12A0670F" w14:textId="77777777" w:rsidR="00DD439B" w:rsidRPr="00821C26" w:rsidRDefault="000951E5" w:rsidP="009727DF">
      <w:pPr>
        <w:pStyle w:val="TOC2"/>
        <w:rPr>
          <w:rStyle w:val="af1"/>
        </w:rPr>
      </w:pPr>
      <w:hyperlink w:anchor="_Toc16581296" w:history="1">
        <w:r w:rsidR="00DD439B" w:rsidRPr="00821C26">
          <w:rPr>
            <w:rStyle w:val="af1"/>
          </w:rPr>
          <w:t>五、</w:t>
        </w:r>
        <w:r w:rsidR="00DD439B" w:rsidRPr="00821C26">
          <w:rPr>
            <w:rStyle w:val="af1"/>
          </w:rPr>
          <w:tab/>
        </w:r>
        <w:r w:rsidR="00DD439B" w:rsidRPr="00475ADF">
          <w:rPr>
            <w:rStyle w:val="af1"/>
          </w:rPr>
          <w:t>安装部署流程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_Toc16581296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9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2E9E7827" w14:textId="77777777" w:rsidR="00DD439B" w:rsidRPr="00821C26" w:rsidRDefault="000951E5" w:rsidP="009727DF">
      <w:pPr>
        <w:pStyle w:val="TOC2"/>
        <w:rPr>
          <w:rStyle w:val="af1"/>
        </w:rPr>
      </w:pPr>
      <w:hyperlink w:anchor="_Toc16581297" w:history="1">
        <w:r w:rsidR="00DD439B" w:rsidRPr="00475ADF">
          <w:rPr>
            <w:rStyle w:val="af1"/>
          </w:rPr>
          <w:t>5.1</w:t>
        </w:r>
        <w:r w:rsidR="00DD439B" w:rsidRPr="00821C26">
          <w:rPr>
            <w:rStyle w:val="af1"/>
          </w:rPr>
          <w:tab/>
        </w:r>
        <w:r w:rsidR="00DD439B" w:rsidRPr="00475ADF">
          <w:rPr>
            <w:rStyle w:val="af1"/>
          </w:rPr>
          <w:t>搭建</w:t>
        </w:r>
        <w:r w:rsidR="00DD439B" w:rsidRPr="00475ADF">
          <w:rPr>
            <w:rStyle w:val="af1"/>
          </w:rPr>
          <w:t>ME95</w:t>
        </w:r>
        <w:r w:rsidR="00DD439B" w:rsidRPr="00475ADF">
          <w:rPr>
            <w:rStyle w:val="af1"/>
          </w:rPr>
          <w:t>单机工作环境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_Toc16581297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9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10743182" w14:textId="77777777" w:rsidR="00DD439B" w:rsidRPr="00821C26" w:rsidRDefault="000951E5" w:rsidP="009727DF">
      <w:pPr>
        <w:pStyle w:val="TOC2"/>
        <w:rPr>
          <w:rStyle w:val="af1"/>
        </w:rPr>
      </w:pPr>
      <w:hyperlink w:anchor="_Toc16581298" w:history="1">
        <w:r w:rsidR="00DD439B" w:rsidRPr="00821C26">
          <w:rPr>
            <w:rStyle w:val="af1"/>
          </w:rPr>
          <w:t>5.1.1</w:t>
        </w:r>
        <w:r w:rsidR="00DD439B" w:rsidRPr="00821C26">
          <w:rPr>
            <w:rStyle w:val="af1"/>
          </w:rPr>
          <w:tab/>
        </w:r>
        <w:r w:rsidR="00DD439B" w:rsidRPr="00821C26">
          <w:rPr>
            <w:rStyle w:val="af1"/>
          </w:rPr>
          <w:t>视频输出连接抬头屏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_Toc16581298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9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549C0AB0" w14:textId="77777777" w:rsidR="00DD439B" w:rsidRPr="00821C26" w:rsidRDefault="000951E5" w:rsidP="009727DF">
      <w:pPr>
        <w:pStyle w:val="TOC2"/>
        <w:rPr>
          <w:rStyle w:val="af1"/>
        </w:rPr>
      </w:pPr>
      <w:hyperlink w:anchor="_Toc16581299" w:history="1">
        <w:r w:rsidR="00DD439B" w:rsidRPr="00821C26">
          <w:rPr>
            <w:rStyle w:val="af1"/>
          </w:rPr>
          <w:t>5.1.2</w:t>
        </w:r>
        <w:r w:rsidR="00DD439B" w:rsidRPr="00821C26">
          <w:rPr>
            <w:rStyle w:val="af1"/>
          </w:rPr>
          <w:tab/>
        </w:r>
        <w:r w:rsidR="00DD439B" w:rsidRPr="00821C26">
          <w:rPr>
            <w:rStyle w:val="af1"/>
          </w:rPr>
          <w:t>升级</w:t>
        </w:r>
        <w:r w:rsidR="00DD439B" w:rsidRPr="00821C26">
          <w:rPr>
            <w:rStyle w:val="af1"/>
          </w:rPr>
          <w:t>ME95</w:t>
        </w:r>
        <w:r w:rsidR="00DD439B" w:rsidRPr="00821C26">
          <w:rPr>
            <w:rStyle w:val="af1"/>
          </w:rPr>
          <w:t>软件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_Toc16581299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9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0152E034" w14:textId="77777777" w:rsidR="00DD439B" w:rsidRPr="00821C26" w:rsidRDefault="000951E5" w:rsidP="009727DF">
      <w:pPr>
        <w:pStyle w:val="TOC2"/>
        <w:rPr>
          <w:rStyle w:val="af1"/>
        </w:rPr>
      </w:pPr>
      <w:hyperlink w:anchor="_Toc16581300" w:history="1">
        <w:r w:rsidR="00DD439B" w:rsidRPr="00821C26">
          <w:rPr>
            <w:rStyle w:val="af1"/>
          </w:rPr>
          <w:t>5.1.3</w:t>
        </w:r>
        <w:r w:rsidR="00DD439B" w:rsidRPr="00821C26">
          <w:rPr>
            <w:rStyle w:val="af1"/>
          </w:rPr>
          <w:tab/>
          <w:t>ME95</w:t>
        </w:r>
        <w:r w:rsidR="00DD439B" w:rsidRPr="00821C26">
          <w:rPr>
            <w:rStyle w:val="af1"/>
          </w:rPr>
          <w:t>配置静态</w:t>
        </w:r>
        <w:r w:rsidR="00DD439B" w:rsidRPr="00821C26">
          <w:rPr>
            <w:rStyle w:val="af1"/>
          </w:rPr>
          <w:t>IP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_Toc16581300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10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636FCB55" w14:textId="77777777" w:rsidR="00DD439B" w:rsidRPr="00821C26" w:rsidRDefault="000951E5" w:rsidP="009727DF">
      <w:pPr>
        <w:pStyle w:val="TOC2"/>
        <w:rPr>
          <w:rStyle w:val="af1"/>
        </w:rPr>
      </w:pPr>
      <w:hyperlink w:anchor="_Toc16581301" w:history="1">
        <w:r w:rsidR="00DD439B" w:rsidRPr="00821C26">
          <w:rPr>
            <w:rStyle w:val="af1"/>
          </w:rPr>
          <w:t>5.1.4</w:t>
        </w:r>
        <w:r w:rsidR="00DD439B" w:rsidRPr="00821C26">
          <w:rPr>
            <w:rStyle w:val="af1"/>
          </w:rPr>
          <w:tab/>
          <w:t>ME95</w:t>
        </w:r>
        <w:r w:rsidR="00DD439B" w:rsidRPr="00821C26">
          <w:rPr>
            <w:rStyle w:val="af1"/>
          </w:rPr>
          <w:t>修改设置属性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_Toc16581301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11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52D86EAB" w14:textId="77777777" w:rsidR="00DD439B" w:rsidRPr="00821C26" w:rsidRDefault="000951E5" w:rsidP="009727DF">
      <w:pPr>
        <w:pStyle w:val="TOC2"/>
        <w:rPr>
          <w:rStyle w:val="af1"/>
        </w:rPr>
      </w:pPr>
      <w:hyperlink w:anchor="_Toc16581302" w:history="1">
        <w:r w:rsidR="00DD439B" w:rsidRPr="00821C26">
          <w:rPr>
            <w:rStyle w:val="af1"/>
          </w:rPr>
          <w:t>5.1.5</w:t>
        </w:r>
        <w:r w:rsidR="00DD439B" w:rsidRPr="00821C26">
          <w:rPr>
            <w:rStyle w:val="af1"/>
          </w:rPr>
          <w:tab/>
        </w:r>
        <w:r w:rsidR="00DD439B" w:rsidRPr="00821C26">
          <w:rPr>
            <w:rStyle w:val="af1"/>
          </w:rPr>
          <w:t>音频输出连接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_Toc16581302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12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541A85EA" w14:textId="77777777" w:rsidR="00DD439B" w:rsidRPr="00821C26" w:rsidRDefault="000951E5" w:rsidP="009727DF">
      <w:pPr>
        <w:pStyle w:val="TOC2"/>
        <w:rPr>
          <w:rStyle w:val="af1"/>
        </w:rPr>
      </w:pPr>
      <w:hyperlink w:anchor="_Toc16581303" w:history="1">
        <w:r w:rsidR="00DD439B" w:rsidRPr="00821C26">
          <w:rPr>
            <w:rStyle w:val="af1"/>
          </w:rPr>
          <w:t>5.1.6</w:t>
        </w:r>
        <w:r w:rsidR="00DD439B" w:rsidRPr="00821C26">
          <w:rPr>
            <w:rStyle w:val="af1"/>
          </w:rPr>
          <w:tab/>
        </w:r>
        <w:r w:rsidR="00DD439B" w:rsidRPr="00821C26">
          <w:rPr>
            <w:rStyle w:val="af1"/>
          </w:rPr>
          <w:t>音频输入连接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_Toc16581303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13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18903C26" w14:textId="77777777" w:rsidR="00DD439B" w:rsidRPr="00821C26" w:rsidRDefault="000951E5" w:rsidP="009727DF">
      <w:pPr>
        <w:pStyle w:val="TOC2"/>
        <w:rPr>
          <w:rStyle w:val="af1"/>
        </w:rPr>
      </w:pPr>
      <w:hyperlink w:anchor="_Toc16581304" w:history="1">
        <w:r w:rsidR="00DD439B" w:rsidRPr="00821C26">
          <w:rPr>
            <w:rStyle w:val="af1"/>
          </w:rPr>
          <w:t>5.1.7</w:t>
        </w:r>
        <w:r w:rsidR="00DD439B" w:rsidRPr="00821C26">
          <w:rPr>
            <w:rStyle w:val="af1"/>
          </w:rPr>
          <w:tab/>
        </w:r>
        <w:r w:rsidR="00DD439B" w:rsidRPr="00821C26">
          <w:rPr>
            <w:rStyle w:val="af1"/>
          </w:rPr>
          <w:t>初步测试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_Toc16581304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15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706044FC" w14:textId="77777777" w:rsidR="00DD439B" w:rsidRPr="00821C26" w:rsidRDefault="000951E5" w:rsidP="009727DF">
      <w:pPr>
        <w:pStyle w:val="TOC2"/>
        <w:rPr>
          <w:rStyle w:val="af1"/>
        </w:rPr>
      </w:pPr>
      <w:hyperlink w:anchor="_Toc16581305" w:history="1">
        <w:r w:rsidR="00DD439B" w:rsidRPr="00475ADF">
          <w:rPr>
            <w:rStyle w:val="af1"/>
          </w:rPr>
          <w:t>5.2</w:t>
        </w:r>
        <w:r w:rsidR="00DD439B" w:rsidRPr="00821C26">
          <w:rPr>
            <w:rStyle w:val="af1"/>
          </w:rPr>
          <w:tab/>
        </w:r>
        <w:r w:rsidR="00DD439B" w:rsidRPr="00475ADF">
          <w:rPr>
            <w:rStyle w:val="af1"/>
          </w:rPr>
          <w:t>配置摄像头网络信息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_Toc16581305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15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384366D1" w14:textId="77777777" w:rsidR="00DD439B" w:rsidRPr="00821C26" w:rsidRDefault="000951E5" w:rsidP="009727DF">
      <w:pPr>
        <w:pStyle w:val="TOC2"/>
        <w:rPr>
          <w:rStyle w:val="af1"/>
        </w:rPr>
      </w:pPr>
      <w:hyperlink w:anchor="_Toc16581306" w:history="1">
        <w:r w:rsidR="00DD439B" w:rsidRPr="00821C26">
          <w:rPr>
            <w:rStyle w:val="af1"/>
          </w:rPr>
          <w:t>5.2.1</w:t>
        </w:r>
        <w:r w:rsidR="00DD439B" w:rsidRPr="00821C26">
          <w:rPr>
            <w:rStyle w:val="af1"/>
          </w:rPr>
          <w:tab/>
        </w:r>
        <w:r w:rsidR="00DD439B" w:rsidRPr="00821C26">
          <w:rPr>
            <w:rStyle w:val="af1"/>
          </w:rPr>
          <w:t>完成准备工作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_Toc16581306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15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0CCC2FBA" w14:textId="77777777" w:rsidR="00DD439B" w:rsidRPr="00821C26" w:rsidRDefault="000951E5" w:rsidP="009727DF">
      <w:pPr>
        <w:pStyle w:val="TOC2"/>
        <w:rPr>
          <w:rStyle w:val="af1"/>
        </w:rPr>
      </w:pPr>
      <w:hyperlink w:anchor="_Toc16581307" w:history="1">
        <w:r w:rsidR="00DD439B" w:rsidRPr="00821C26">
          <w:rPr>
            <w:rStyle w:val="af1"/>
          </w:rPr>
          <w:t>5.2.2</w:t>
        </w:r>
        <w:r w:rsidR="00DD439B" w:rsidRPr="00821C26">
          <w:rPr>
            <w:rStyle w:val="af1"/>
          </w:rPr>
          <w:tab/>
        </w:r>
        <w:r w:rsidR="00DD439B" w:rsidRPr="00821C26">
          <w:rPr>
            <w:rStyle w:val="af1"/>
          </w:rPr>
          <w:t>摄像头配置静态</w:t>
        </w:r>
        <w:r w:rsidR="00DD439B" w:rsidRPr="00821C26">
          <w:rPr>
            <w:rStyle w:val="af1"/>
          </w:rPr>
          <w:t>IP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_Toc16581307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16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104FB735" w14:textId="77777777" w:rsidR="00DD439B" w:rsidRPr="00821C26" w:rsidRDefault="000951E5" w:rsidP="009727DF">
      <w:pPr>
        <w:pStyle w:val="TOC2"/>
        <w:rPr>
          <w:rStyle w:val="af1"/>
        </w:rPr>
      </w:pPr>
      <w:hyperlink w:anchor="_Toc16581308" w:history="1">
        <w:r w:rsidR="00DD439B" w:rsidRPr="00475ADF">
          <w:rPr>
            <w:rStyle w:val="af1"/>
          </w:rPr>
          <w:t>5.3</w:t>
        </w:r>
        <w:r w:rsidR="00DD439B" w:rsidRPr="00821C26">
          <w:rPr>
            <w:rStyle w:val="af1"/>
          </w:rPr>
          <w:tab/>
        </w:r>
        <w:r w:rsidR="00DD439B" w:rsidRPr="00475ADF">
          <w:rPr>
            <w:rStyle w:val="af1"/>
          </w:rPr>
          <w:t>配对</w:t>
        </w:r>
        <w:r w:rsidR="00DD439B" w:rsidRPr="00475ADF">
          <w:rPr>
            <w:rStyle w:val="af1"/>
          </w:rPr>
          <w:t>“</w:t>
        </w:r>
        <w:r w:rsidR="00DD439B" w:rsidRPr="00475ADF">
          <w:rPr>
            <w:rStyle w:val="af1"/>
          </w:rPr>
          <w:t>易享课堂</w:t>
        </w:r>
        <w:r w:rsidR="00DD439B" w:rsidRPr="00475ADF">
          <w:rPr>
            <w:rStyle w:val="af1"/>
          </w:rPr>
          <w:t>”</w:t>
        </w:r>
        <w:r w:rsidR="00DD439B" w:rsidRPr="00475ADF">
          <w:rPr>
            <w:rStyle w:val="af1"/>
          </w:rPr>
          <w:t>和</w:t>
        </w:r>
        <w:r w:rsidR="00DD439B" w:rsidRPr="00475ADF">
          <w:rPr>
            <w:rStyle w:val="af1"/>
          </w:rPr>
          <w:t>ME95</w:t>
        </w:r>
        <w:r w:rsidR="00DD439B" w:rsidRPr="00475ADF">
          <w:rPr>
            <w:rStyle w:val="af1"/>
          </w:rPr>
          <w:t>终端，设置视频参数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_Toc16581308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18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5D342E6A" w14:textId="77777777" w:rsidR="00DD439B" w:rsidRPr="00821C26" w:rsidRDefault="000951E5" w:rsidP="009727DF">
      <w:pPr>
        <w:pStyle w:val="TOC2"/>
        <w:rPr>
          <w:rStyle w:val="af1"/>
        </w:rPr>
      </w:pPr>
      <w:hyperlink w:anchor="_Toc16581309" w:history="1">
        <w:r w:rsidR="00DD439B" w:rsidRPr="00821C26">
          <w:rPr>
            <w:rStyle w:val="af1"/>
          </w:rPr>
          <w:t>5.3.1</w:t>
        </w:r>
        <w:r w:rsidR="00DD439B" w:rsidRPr="00821C26">
          <w:rPr>
            <w:rStyle w:val="af1"/>
          </w:rPr>
          <w:tab/>
        </w:r>
        <w:r w:rsidR="00DD439B" w:rsidRPr="00821C26">
          <w:rPr>
            <w:rStyle w:val="af1"/>
          </w:rPr>
          <w:t>完成准备工作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_Toc16581309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18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35E58142" w14:textId="77777777" w:rsidR="00DD439B" w:rsidRPr="00821C26" w:rsidRDefault="000951E5" w:rsidP="009727DF">
      <w:pPr>
        <w:pStyle w:val="TOC2"/>
        <w:rPr>
          <w:rStyle w:val="af1"/>
        </w:rPr>
      </w:pPr>
      <w:hyperlink w:anchor="_Toc16581310" w:history="1">
        <w:r w:rsidR="00DD439B" w:rsidRPr="00821C26">
          <w:rPr>
            <w:rStyle w:val="af1"/>
          </w:rPr>
          <w:t>5.3.2</w:t>
        </w:r>
        <w:r w:rsidR="00DD439B" w:rsidRPr="00821C26">
          <w:rPr>
            <w:rStyle w:val="af1"/>
          </w:rPr>
          <w:tab/>
        </w:r>
        <w:r w:rsidR="00DD439B" w:rsidRPr="00821C26">
          <w:rPr>
            <w:rStyle w:val="af1"/>
          </w:rPr>
          <w:t>配置一体机静态</w:t>
        </w:r>
        <w:r w:rsidR="00DD439B" w:rsidRPr="00821C26">
          <w:rPr>
            <w:rStyle w:val="af1"/>
          </w:rPr>
          <w:t>IP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_Toc16581310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18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409C9845" w14:textId="77777777" w:rsidR="00DD439B" w:rsidRPr="00821C26" w:rsidRDefault="000951E5" w:rsidP="009727DF">
      <w:pPr>
        <w:pStyle w:val="TOC2"/>
        <w:rPr>
          <w:rStyle w:val="af1"/>
        </w:rPr>
      </w:pPr>
      <w:hyperlink w:anchor="_Toc16581311" w:history="1">
        <w:r w:rsidR="00DD439B" w:rsidRPr="00821C26">
          <w:rPr>
            <w:rStyle w:val="af1"/>
          </w:rPr>
          <w:t>5.3.3</w:t>
        </w:r>
        <w:r w:rsidR="00DD439B" w:rsidRPr="00821C26">
          <w:rPr>
            <w:rStyle w:val="af1"/>
          </w:rPr>
          <w:tab/>
        </w:r>
        <w:r w:rsidR="00DD439B" w:rsidRPr="00821C26">
          <w:rPr>
            <w:rStyle w:val="af1"/>
          </w:rPr>
          <w:t>运行易享课堂控制软件，配对后添加网络摄像头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_Toc16581311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22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528A59FE" w14:textId="77777777" w:rsidR="00DD439B" w:rsidRPr="00821C26" w:rsidRDefault="000951E5" w:rsidP="009727DF">
      <w:pPr>
        <w:pStyle w:val="TOC2"/>
        <w:rPr>
          <w:rStyle w:val="af1"/>
        </w:rPr>
      </w:pPr>
      <w:hyperlink w:anchor="_Toc16581312" w:history="1">
        <w:r w:rsidR="00DD439B" w:rsidRPr="00821C26">
          <w:rPr>
            <w:rStyle w:val="af1"/>
          </w:rPr>
          <w:t>5.3.4</w:t>
        </w:r>
        <w:r w:rsidR="00DD439B" w:rsidRPr="00821C26">
          <w:rPr>
            <w:rStyle w:val="af1"/>
          </w:rPr>
          <w:tab/>
        </w:r>
        <w:r w:rsidR="00DD439B" w:rsidRPr="00821C26">
          <w:rPr>
            <w:rStyle w:val="af1"/>
          </w:rPr>
          <w:t>连接</w:t>
        </w:r>
        <w:r w:rsidR="00DD439B" w:rsidRPr="00821C26">
          <w:rPr>
            <w:rStyle w:val="af1"/>
          </w:rPr>
          <w:t>“ME95+</w:t>
        </w:r>
        <w:r w:rsidR="00DD439B" w:rsidRPr="00821C26">
          <w:rPr>
            <w:rStyle w:val="af1"/>
          </w:rPr>
          <w:t>教学一体机</w:t>
        </w:r>
        <w:r w:rsidR="00DD439B" w:rsidRPr="00821C26">
          <w:rPr>
            <w:rStyle w:val="af1"/>
          </w:rPr>
          <w:t>”</w:t>
        </w:r>
        <w:r w:rsidR="00DD439B" w:rsidRPr="00821C26">
          <w:rPr>
            <w:rStyle w:val="af1"/>
          </w:rPr>
          <w:t>的音视频接口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_Toc16581312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25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20AB57B1" w14:textId="77777777" w:rsidR="00DD439B" w:rsidRPr="00821C26" w:rsidRDefault="000951E5" w:rsidP="009727DF">
      <w:pPr>
        <w:pStyle w:val="TOC2"/>
        <w:rPr>
          <w:rStyle w:val="af1"/>
        </w:rPr>
      </w:pPr>
      <w:hyperlink w:anchor="_Toc16581313" w:history="1">
        <w:r w:rsidR="00DD439B" w:rsidRPr="00821C26">
          <w:rPr>
            <w:rStyle w:val="af1"/>
          </w:rPr>
          <w:t>5.3.5</w:t>
        </w:r>
        <w:r w:rsidR="00DD439B" w:rsidRPr="00821C26">
          <w:rPr>
            <w:rStyle w:val="af1"/>
          </w:rPr>
          <w:tab/>
        </w:r>
        <w:r w:rsidR="00DD439B" w:rsidRPr="00821C26">
          <w:rPr>
            <w:rStyle w:val="af1"/>
          </w:rPr>
          <w:t>配置输出设备别名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_Toc16581313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29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684FE2C9" w14:textId="77777777" w:rsidR="00DD439B" w:rsidRPr="00821C26" w:rsidRDefault="000951E5" w:rsidP="009727DF">
      <w:pPr>
        <w:pStyle w:val="TOC2"/>
        <w:rPr>
          <w:rStyle w:val="af1"/>
        </w:rPr>
      </w:pPr>
      <w:hyperlink w:anchor="_Toc16581314" w:history="1">
        <w:r w:rsidR="00DD439B" w:rsidRPr="00821C26">
          <w:rPr>
            <w:rStyle w:val="af1"/>
          </w:rPr>
          <w:t>5.3.6</w:t>
        </w:r>
        <w:r w:rsidR="00DD439B" w:rsidRPr="00821C26">
          <w:rPr>
            <w:rStyle w:val="af1"/>
          </w:rPr>
          <w:tab/>
        </w:r>
        <w:r w:rsidR="00DD439B" w:rsidRPr="00821C26">
          <w:rPr>
            <w:rStyle w:val="af1"/>
          </w:rPr>
          <w:t>摄像头、桌面功能验证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_Toc16581314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29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5BBC2FC8" w14:textId="77777777" w:rsidR="00DD439B" w:rsidRPr="00821C26" w:rsidRDefault="000951E5" w:rsidP="009727DF">
      <w:pPr>
        <w:pStyle w:val="TOC2"/>
        <w:rPr>
          <w:rStyle w:val="af1"/>
        </w:rPr>
      </w:pPr>
      <w:hyperlink w:anchor="_Toc16581315" w:history="1">
        <w:r w:rsidR="00DD439B" w:rsidRPr="00821C26">
          <w:rPr>
            <w:rStyle w:val="af1"/>
          </w:rPr>
          <w:t>六、</w:t>
        </w:r>
        <w:r w:rsidR="00DD439B" w:rsidRPr="00821C26">
          <w:rPr>
            <w:rStyle w:val="af1"/>
          </w:rPr>
          <w:tab/>
        </w:r>
        <w:r w:rsidR="00DD439B" w:rsidRPr="00475ADF">
          <w:rPr>
            <w:rStyle w:val="af1"/>
          </w:rPr>
          <w:t>摄像头配置跟踪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_Toc16581315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31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5D81E1AC" w14:textId="77777777" w:rsidR="00DD439B" w:rsidRPr="00821C26" w:rsidRDefault="000951E5" w:rsidP="009727DF">
      <w:pPr>
        <w:pStyle w:val="TOC2"/>
        <w:rPr>
          <w:rStyle w:val="af1"/>
        </w:rPr>
      </w:pPr>
      <w:hyperlink w:anchor="_Toc16581316" w:history="1">
        <w:r w:rsidR="00DD439B" w:rsidRPr="00475ADF">
          <w:rPr>
            <w:rStyle w:val="af1"/>
          </w:rPr>
          <w:t>6.1</w:t>
        </w:r>
        <w:r w:rsidR="00DD439B" w:rsidRPr="00821C26">
          <w:rPr>
            <w:rStyle w:val="af1"/>
          </w:rPr>
          <w:tab/>
        </w:r>
        <w:r w:rsidR="00DD439B" w:rsidRPr="00475ADF">
          <w:rPr>
            <w:rStyle w:val="af1"/>
          </w:rPr>
          <w:t>教师端摄像头配置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_Toc16581316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31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5ABB7167" w14:textId="77777777" w:rsidR="00DD439B" w:rsidRPr="00821C26" w:rsidRDefault="000951E5" w:rsidP="009727DF">
      <w:pPr>
        <w:pStyle w:val="TOC2"/>
        <w:rPr>
          <w:rStyle w:val="af1"/>
        </w:rPr>
      </w:pPr>
      <w:hyperlink w:anchor="_Toc16581317" w:history="1">
        <w:r w:rsidR="00DD439B" w:rsidRPr="00821C26">
          <w:rPr>
            <w:rStyle w:val="af1"/>
          </w:rPr>
          <w:t>6.1.1</w:t>
        </w:r>
        <w:r w:rsidR="00DD439B" w:rsidRPr="00821C26">
          <w:rPr>
            <w:rStyle w:val="af1"/>
          </w:rPr>
          <w:tab/>
        </w:r>
        <w:r w:rsidR="00DD439B" w:rsidRPr="00821C26">
          <w:rPr>
            <w:rStyle w:val="af1"/>
          </w:rPr>
          <w:t>连接设备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_Toc16581317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31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63FA682A" w14:textId="77777777" w:rsidR="00DD439B" w:rsidRPr="00821C26" w:rsidRDefault="000951E5" w:rsidP="009727DF">
      <w:pPr>
        <w:pStyle w:val="TOC2"/>
        <w:rPr>
          <w:rStyle w:val="af1"/>
        </w:rPr>
      </w:pPr>
      <w:hyperlink w:anchor="_Toc16581318" w:history="1">
        <w:r w:rsidR="00DD439B" w:rsidRPr="00821C26">
          <w:rPr>
            <w:rStyle w:val="af1"/>
          </w:rPr>
          <w:t>6.1.2</w:t>
        </w:r>
        <w:r w:rsidR="00DD439B" w:rsidRPr="00821C26">
          <w:rPr>
            <w:rStyle w:val="af1"/>
          </w:rPr>
          <w:tab/>
        </w:r>
        <w:r w:rsidR="00DD439B" w:rsidRPr="00821C26">
          <w:rPr>
            <w:rStyle w:val="af1"/>
          </w:rPr>
          <w:t>全景镜头校准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_Toc16581318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31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187AF4BE" w14:textId="77777777" w:rsidR="00DD439B" w:rsidRPr="00821C26" w:rsidRDefault="000951E5" w:rsidP="009727DF">
      <w:pPr>
        <w:pStyle w:val="TOC2"/>
        <w:rPr>
          <w:rStyle w:val="af1"/>
        </w:rPr>
      </w:pPr>
      <w:hyperlink w:anchor="_Toc16581319" w:history="1">
        <w:r w:rsidR="00DD439B" w:rsidRPr="00821C26">
          <w:rPr>
            <w:rStyle w:val="af1"/>
          </w:rPr>
          <w:t>6.1.3</w:t>
        </w:r>
        <w:r w:rsidR="00DD439B" w:rsidRPr="00821C26">
          <w:rPr>
            <w:rStyle w:val="af1"/>
          </w:rPr>
          <w:tab/>
        </w:r>
        <w:r w:rsidR="00DD439B" w:rsidRPr="00821C26">
          <w:rPr>
            <w:rStyle w:val="af1"/>
          </w:rPr>
          <w:t>设置预制位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_Toc16581319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32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400BDC90" w14:textId="77777777" w:rsidR="00DD439B" w:rsidRPr="00821C26" w:rsidRDefault="000951E5" w:rsidP="009727DF">
      <w:pPr>
        <w:pStyle w:val="TOC2"/>
        <w:rPr>
          <w:rStyle w:val="af1"/>
        </w:rPr>
      </w:pPr>
      <w:hyperlink w:anchor="_Toc16581320" w:history="1">
        <w:r w:rsidR="00DD439B" w:rsidRPr="00821C26">
          <w:rPr>
            <w:rStyle w:val="af1"/>
          </w:rPr>
          <w:t>6.1.4</w:t>
        </w:r>
        <w:r w:rsidR="00DD439B" w:rsidRPr="00821C26">
          <w:rPr>
            <w:rStyle w:val="af1"/>
          </w:rPr>
          <w:tab/>
        </w:r>
        <w:r w:rsidR="00DD439B" w:rsidRPr="00821C26">
          <w:rPr>
            <w:rStyle w:val="af1"/>
          </w:rPr>
          <w:t>跟踪</w:t>
        </w:r>
        <w:r w:rsidR="00DD439B" w:rsidRPr="00821C26">
          <w:rPr>
            <w:rStyle w:val="af1"/>
          </w:rPr>
          <w:t>/</w:t>
        </w:r>
        <w:r w:rsidR="00DD439B" w:rsidRPr="00821C26">
          <w:rPr>
            <w:rStyle w:val="af1"/>
          </w:rPr>
          <w:t>屏蔽区域设置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_Toc16581320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32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22195B5A" w14:textId="77777777" w:rsidR="00DD439B" w:rsidRPr="00821C26" w:rsidRDefault="000951E5" w:rsidP="009727DF">
      <w:pPr>
        <w:pStyle w:val="TOC2"/>
        <w:rPr>
          <w:rStyle w:val="af1"/>
        </w:rPr>
      </w:pPr>
      <w:hyperlink w:anchor="_Toc16581321" w:history="1">
        <w:r w:rsidR="00DD439B" w:rsidRPr="00821C26">
          <w:rPr>
            <w:rStyle w:val="af1"/>
          </w:rPr>
          <w:t>6.1.5</w:t>
        </w:r>
        <w:r w:rsidR="00DD439B" w:rsidRPr="00821C26">
          <w:rPr>
            <w:rStyle w:val="af1"/>
          </w:rPr>
          <w:tab/>
        </w:r>
        <w:r w:rsidR="00DD439B" w:rsidRPr="00821C26">
          <w:rPr>
            <w:rStyle w:val="af1"/>
          </w:rPr>
          <w:t>全景位设置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_Toc16581321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33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41D259C5" w14:textId="77777777" w:rsidR="00DD439B" w:rsidRPr="00821C26" w:rsidRDefault="000951E5" w:rsidP="009727DF">
      <w:pPr>
        <w:pStyle w:val="TOC2"/>
        <w:rPr>
          <w:rStyle w:val="af1"/>
        </w:rPr>
      </w:pPr>
      <w:hyperlink w:anchor="_Toc16581322" w:history="1">
        <w:r w:rsidR="00DD439B" w:rsidRPr="00821C26">
          <w:rPr>
            <w:rStyle w:val="af1"/>
          </w:rPr>
          <w:t>6.1.6</w:t>
        </w:r>
        <w:r w:rsidR="00DD439B" w:rsidRPr="00821C26">
          <w:rPr>
            <w:rStyle w:val="af1"/>
          </w:rPr>
          <w:tab/>
        </w:r>
        <w:r w:rsidR="00DD439B" w:rsidRPr="00821C26">
          <w:rPr>
            <w:rStyle w:val="af1"/>
          </w:rPr>
          <w:t>讲台位设置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_Toc16581322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33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3DCABEBF" w14:textId="77777777" w:rsidR="00DD439B" w:rsidRPr="00821C26" w:rsidRDefault="000951E5" w:rsidP="009727DF">
      <w:pPr>
        <w:pStyle w:val="TOC2"/>
        <w:rPr>
          <w:rStyle w:val="af1"/>
        </w:rPr>
      </w:pPr>
      <w:hyperlink w:anchor="_Toc16581323" w:history="1">
        <w:r w:rsidR="00DD439B" w:rsidRPr="00821C26">
          <w:rPr>
            <w:rStyle w:val="af1"/>
          </w:rPr>
          <w:t>6.1.7</w:t>
        </w:r>
        <w:r w:rsidR="00DD439B" w:rsidRPr="00821C26">
          <w:rPr>
            <w:rStyle w:val="af1"/>
          </w:rPr>
          <w:tab/>
        </w:r>
        <w:r w:rsidR="00DD439B" w:rsidRPr="00821C26">
          <w:rPr>
            <w:rStyle w:val="af1"/>
          </w:rPr>
          <w:t>参数设置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_Toc16581323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34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2604799C" w14:textId="77777777" w:rsidR="00DD439B" w:rsidRPr="00821C26" w:rsidRDefault="000951E5" w:rsidP="009727DF">
      <w:pPr>
        <w:pStyle w:val="TOC2"/>
        <w:rPr>
          <w:rStyle w:val="af1"/>
        </w:rPr>
      </w:pPr>
      <w:hyperlink w:anchor="_Toc16581324" w:history="1">
        <w:r w:rsidR="00DD439B" w:rsidRPr="00821C26">
          <w:rPr>
            <w:rStyle w:val="af1"/>
          </w:rPr>
          <w:t>6.1.8</w:t>
        </w:r>
        <w:r w:rsidR="00DD439B" w:rsidRPr="00821C26">
          <w:rPr>
            <w:rStyle w:val="af1"/>
          </w:rPr>
          <w:tab/>
        </w:r>
        <w:r w:rsidR="00DD439B" w:rsidRPr="00821C26">
          <w:rPr>
            <w:rStyle w:val="af1"/>
          </w:rPr>
          <w:t>高级参数设置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_Toc16581324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35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14BA0F72" w14:textId="77777777" w:rsidR="00DD439B" w:rsidRPr="00821C26" w:rsidRDefault="000951E5" w:rsidP="009727DF">
      <w:pPr>
        <w:pStyle w:val="TOC2"/>
        <w:rPr>
          <w:rStyle w:val="af1"/>
        </w:rPr>
      </w:pPr>
      <w:hyperlink w:anchor="_Toc16581325" w:history="1">
        <w:r w:rsidR="00DD439B" w:rsidRPr="00821C26">
          <w:rPr>
            <w:rStyle w:val="af1"/>
          </w:rPr>
          <w:t>6.1.9</w:t>
        </w:r>
        <w:r w:rsidR="00DD439B" w:rsidRPr="00821C26">
          <w:rPr>
            <w:rStyle w:val="af1"/>
          </w:rPr>
          <w:tab/>
        </w:r>
        <w:r w:rsidR="00DD439B" w:rsidRPr="00821C26">
          <w:rPr>
            <w:rStyle w:val="af1"/>
          </w:rPr>
          <w:t>保存启动配置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_Toc16581325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35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40EF3D9D" w14:textId="77777777" w:rsidR="00DD439B" w:rsidRPr="00821C26" w:rsidRDefault="000951E5" w:rsidP="009727DF">
      <w:pPr>
        <w:pStyle w:val="TOC2"/>
        <w:rPr>
          <w:rStyle w:val="af1"/>
        </w:rPr>
      </w:pPr>
      <w:hyperlink w:anchor="_Toc16581326" w:history="1">
        <w:r w:rsidR="00DD439B" w:rsidRPr="00475ADF">
          <w:rPr>
            <w:rStyle w:val="af1"/>
          </w:rPr>
          <w:t>6.2</w:t>
        </w:r>
        <w:r w:rsidR="00DD439B" w:rsidRPr="00821C26">
          <w:rPr>
            <w:rStyle w:val="af1"/>
          </w:rPr>
          <w:tab/>
        </w:r>
        <w:r w:rsidR="00DD439B" w:rsidRPr="00475ADF">
          <w:rPr>
            <w:rStyle w:val="af1"/>
          </w:rPr>
          <w:t>学生摄像头配置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_Toc16581326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36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351B8887" w14:textId="77777777" w:rsidR="00DD439B" w:rsidRPr="00821C26" w:rsidRDefault="000951E5" w:rsidP="009727DF">
      <w:pPr>
        <w:pStyle w:val="TOC2"/>
        <w:rPr>
          <w:rStyle w:val="af1"/>
        </w:rPr>
      </w:pPr>
      <w:hyperlink w:anchor="_Toc16581327" w:history="1">
        <w:r w:rsidR="00DD439B" w:rsidRPr="00821C26">
          <w:rPr>
            <w:rStyle w:val="af1"/>
          </w:rPr>
          <w:t>6.2.1</w:t>
        </w:r>
        <w:r w:rsidR="00DD439B" w:rsidRPr="00821C26">
          <w:rPr>
            <w:rStyle w:val="af1"/>
          </w:rPr>
          <w:tab/>
        </w:r>
        <w:r w:rsidR="00DD439B" w:rsidRPr="00821C26">
          <w:rPr>
            <w:rStyle w:val="af1"/>
          </w:rPr>
          <w:t>连接设备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_Toc16581327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36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7C516A5F" w14:textId="77777777" w:rsidR="00DD439B" w:rsidRPr="00821C26" w:rsidRDefault="000951E5" w:rsidP="009727DF">
      <w:pPr>
        <w:pStyle w:val="TOC2"/>
        <w:rPr>
          <w:rStyle w:val="af1"/>
        </w:rPr>
      </w:pPr>
      <w:hyperlink w:anchor="_Toc16581328" w:history="1">
        <w:r w:rsidR="00DD439B" w:rsidRPr="00821C26">
          <w:rPr>
            <w:rStyle w:val="af1"/>
          </w:rPr>
          <w:t>6.2.2</w:t>
        </w:r>
        <w:r w:rsidR="00DD439B" w:rsidRPr="00821C26">
          <w:rPr>
            <w:rStyle w:val="af1"/>
          </w:rPr>
          <w:tab/>
        </w:r>
        <w:r w:rsidR="00DD439B" w:rsidRPr="00821C26">
          <w:rPr>
            <w:rStyle w:val="af1"/>
          </w:rPr>
          <w:t>全景镜头校准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_Toc16581328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36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5A6ABBB7" w14:textId="77777777" w:rsidR="00DD439B" w:rsidRPr="00821C26" w:rsidRDefault="000951E5" w:rsidP="009727DF">
      <w:pPr>
        <w:pStyle w:val="TOC2"/>
        <w:rPr>
          <w:rStyle w:val="af1"/>
        </w:rPr>
      </w:pPr>
      <w:hyperlink w:anchor="_Toc16581329" w:history="1">
        <w:r w:rsidR="00DD439B" w:rsidRPr="00821C26">
          <w:rPr>
            <w:rStyle w:val="af1"/>
          </w:rPr>
          <w:t>6.2.3</w:t>
        </w:r>
        <w:r w:rsidR="00DD439B" w:rsidRPr="00821C26">
          <w:rPr>
            <w:rStyle w:val="af1"/>
          </w:rPr>
          <w:tab/>
        </w:r>
        <w:r w:rsidR="00DD439B" w:rsidRPr="00821C26">
          <w:rPr>
            <w:rStyle w:val="af1"/>
          </w:rPr>
          <w:t>设置预置位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_Toc16581329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37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4BB04966" w14:textId="77777777" w:rsidR="00DD439B" w:rsidRPr="00821C26" w:rsidRDefault="000951E5" w:rsidP="009727DF">
      <w:pPr>
        <w:pStyle w:val="TOC2"/>
        <w:rPr>
          <w:rStyle w:val="af1"/>
        </w:rPr>
      </w:pPr>
      <w:hyperlink w:anchor="_Toc16581330" w:history="1">
        <w:r w:rsidR="00DD439B" w:rsidRPr="00821C26">
          <w:rPr>
            <w:rStyle w:val="af1"/>
          </w:rPr>
          <w:t>6.2.4</w:t>
        </w:r>
        <w:r w:rsidR="00DD439B" w:rsidRPr="00821C26">
          <w:rPr>
            <w:rStyle w:val="af1"/>
          </w:rPr>
          <w:tab/>
        </w:r>
        <w:r w:rsidR="00DD439B" w:rsidRPr="00821C26">
          <w:rPr>
            <w:rStyle w:val="af1"/>
          </w:rPr>
          <w:t>摄像机画面范围设置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_Toc16581330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38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44FCB9CD" w14:textId="77777777" w:rsidR="00DD439B" w:rsidRPr="00821C26" w:rsidRDefault="000951E5" w:rsidP="009727DF">
      <w:pPr>
        <w:pStyle w:val="TOC2"/>
        <w:rPr>
          <w:rStyle w:val="af1"/>
        </w:rPr>
      </w:pPr>
      <w:hyperlink w:anchor="_Toc16581331" w:history="1">
        <w:r w:rsidR="00DD439B" w:rsidRPr="00821C26">
          <w:rPr>
            <w:rStyle w:val="af1"/>
          </w:rPr>
          <w:t>6.2.5</w:t>
        </w:r>
        <w:r w:rsidR="00DD439B" w:rsidRPr="00821C26">
          <w:rPr>
            <w:rStyle w:val="af1"/>
          </w:rPr>
          <w:tab/>
        </w:r>
        <w:r w:rsidR="00DD439B" w:rsidRPr="00821C26">
          <w:rPr>
            <w:rStyle w:val="af1"/>
          </w:rPr>
          <w:t>基础参数设置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_Toc16581331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38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2E70CEF5" w14:textId="77777777" w:rsidR="00DD439B" w:rsidRPr="00821C26" w:rsidRDefault="000951E5" w:rsidP="009727DF">
      <w:pPr>
        <w:pStyle w:val="TOC2"/>
        <w:rPr>
          <w:rStyle w:val="af1"/>
        </w:rPr>
      </w:pPr>
      <w:hyperlink w:anchor="_Toc16581332" w:history="1">
        <w:r w:rsidR="00DD439B" w:rsidRPr="00821C26">
          <w:rPr>
            <w:rStyle w:val="af1"/>
          </w:rPr>
          <w:t>6.2.6</w:t>
        </w:r>
        <w:r w:rsidR="00DD439B" w:rsidRPr="00821C26">
          <w:rPr>
            <w:rStyle w:val="af1"/>
          </w:rPr>
          <w:tab/>
        </w:r>
        <w:r w:rsidR="00DD439B" w:rsidRPr="00821C26">
          <w:rPr>
            <w:rStyle w:val="af1"/>
          </w:rPr>
          <w:t>高级参数设置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_Toc16581332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38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38C04C8B" w14:textId="77777777" w:rsidR="00DD439B" w:rsidRPr="00821C26" w:rsidRDefault="000951E5" w:rsidP="009727DF">
      <w:pPr>
        <w:pStyle w:val="TOC2"/>
        <w:rPr>
          <w:rStyle w:val="af1"/>
        </w:rPr>
      </w:pPr>
      <w:hyperlink w:anchor="_Toc16581333" w:history="1">
        <w:r w:rsidR="00DD439B" w:rsidRPr="00821C26">
          <w:rPr>
            <w:rStyle w:val="af1"/>
          </w:rPr>
          <w:t>6.2.7</w:t>
        </w:r>
        <w:r w:rsidR="00DD439B" w:rsidRPr="00821C26">
          <w:rPr>
            <w:rStyle w:val="af1"/>
          </w:rPr>
          <w:tab/>
        </w:r>
        <w:r w:rsidR="00DD439B" w:rsidRPr="00821C26">
          <w:rPr>
            <w:rStyle w:val="af1"/>
          </w:rPr>
          <w:t>保存启用配置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_Toc16581333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39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44454B89" w14:textId="77777777" w:rsidR="00DD439B" w:rsidRPr="00821C26" w:rsidRDefault="000951E5" w:rsidP="009727DF">
      <w:pPr>
        <w:pStyle w:val="TOC2"/>
        <w:rPr>
          <w:rStyle w:val="af1"/>
        </w:rPr>
      </w:pPr>
      <w:hyperlink w:anchor="_Toc16581334" w:history="1">
        <w:r w:rsidR="00DD439B" w:rsidRPr="00475ADF">
          <w:rPr>
            <w:rStyle w:val="af1"/>
          </w:rPr>
          <w:t>6.3</w:t>
        </w:r>
        <w:r w:rsidR="00DD439B" w:rsidRPr="00821C26">
          <w:rPr>
            <w:rStyle w:val="af1"/>
          </w:rPr>
          <w:tab/>
        </w:r>
        <w:r w:rsidR="00DD439B" w:rsidRPr="00475ADF">
          <w:rPr>
            <w:rStyle w:val="af1"/>
          </w:rPr>
          <w:t>导播属性配置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_Toc16581334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39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316F94D9" w14:textId="77777777" w:rsidR="00DD439B" w:rsidRPr="00821C26" w:rsidRDefault="000951E5" w:rsidP="009727DF">
      <w:pPr>
        <w:pStyle w:val="TOC2"/>
        <w:rPr>
          <w:rStyle w:val="af1"/>
        </w:rPr>
      </w:pPr>
      <w:hyperlink w:anchor="_Toc16581335" w:history="1">
        <w:r w:rsidR="00DD439B" w:rsidRPr="00821C26">
          <w:rPr>
            <w:rStyle w:val="af1"/>
          </w:rPr>
          <w:t>6.3.1</w:t>
        </w:r>
        <w:r w:rsidR="00DD439B" w:rsidRPr="00821C26">
          <w:rPr>
            <w:rStyle w:val="af1"/>
          </w:rPr>
          <w:tab/>
        </w:r>
        <w:r w:rsidR="00DD439B" w:rsidRPr="00821C26">
          <w:rPr>
            <w:rStyle w:val="af1"/>
          </w:rPr>
          <w:t>导播属性配置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_Toc16581335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39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20AE06A6" w14:textId="77777777" w:rsidR="00DD439B" w:rsidRPr="00821C26" w:rsidRDefault="000951E5" w:rsidP="009727DF">
      <w:pPr>
        <w:pStyle w:val="TOC2"/>
        <w:rPr>
          <w:rStyle w:val="af1"/>
        </w:rPr>
      </w:pPr>
      <w:hyperlink w:anchor="_Toc16581336" w:history="1">
        <w:r w:rsidR="00DD439B" w:rsidRPr="00821C26">
          <w:rPr>
            <w:rStyle w:val="af1"/>
          </w:rPr>
          <w:t>6.3.2</w:t>
        </w:r>
        <w:r w:rsidR="00DD439B" w:rsidRPr="00821C26">
          <w:rPr>
            <w:rStyle w:val="af1"/>
          </w:rPr>
          <w:tab/>
        </w:r>
        <w:r w:rsidR="00DD439B" w:rsidRPr="00821C26">
          <w:rPr>
            <w:rStyle w:val="af1"/>
          </w:rPr>
          <w:t>呼叫测试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_Toc16581336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40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4F41E286" w14:textId="77777777" w:rsidR="00DD439B" w:rsidRPr="00821C26" w:rsidRDefault="000951E5" w:rsidP="009727DF">
      <w:pPr>
        <w:pStyle w:val="TOC2"/>
        <w:rPr>
          <w:rStyle w:val="af1"/>
        </w:rPr>
      </w:pPr>
      <w:hyperlink w:anchor="_Toc16581337" w:history="1">
        <w:r w:rsidR="00DD439B" w:rsidRPr="00821C26">
          <w:rPr>
            <w:rStyle w:val="af1"/>
          </w:rPr>
          <w:t>七、</w:t>
        </w:r>
        <w:r w:rsidR="00DD439B" w:rsidRPr="00821C26">
          <w:rPr>
            <w:rStyle w:val="af1"/>
          </w:rPr>
          <w:tab/>
        </w:r>
        <w:r w:rsidR="00DD439B" w:rsidRPr="00475ADF">
          <w:rPr>
            <w:rStyle w:val="af1"/>
          </w:rPr>
          <w:t>附录：常见问题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_Toc16581337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41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2D9C0ED0" w14:textId="77777777" w:rsidR="00DD439B" w:rsidRPr="00821C26" w:rsidRDefault="000951E5" w:rsidP="009727DF">
      <w:pPr>
        <w:pStyle w:val="TOC2"/>
        <w:rPr>
          <w:rStyle w:val="af1"/>
        </w:rPr>
      </w:pPr>
      <w:hyperlink w:anchor="_Toc16581338" w:history="1">
        <w:r w:rsidR="00DD439B" w:rsidRPr="00475ADF">
          <w:rPr>
            <w:rStyle w:val="af1"/>
          </w:rPr>
          <w:t>7.1</w:t>
        </w:r>
        <w:r w:rsidR="00DD439B" w:rsidRPr="00821C26">
          <w:rPr>
            <w:rStyle w:val="af1"/>
          </w:rPr>
          <w:tab/>
        </w:r>
        <w:r w:rsidR="00DD439B" w:rsidRPr="00475ADF">
          <w:rPr>
            <w:rStyle w:val="af1"/>
          </w:rPr>
          <w:t>如何查看</w:t>
        </w:r>
        <w:r w:rsidR="00DD439B" w:rsidRPr="00475ADF">
          <w:rPr>
            <w:rStyle w:val="af1"/>
          </w:rPr>
          <w:t>ME95</w:t>
        </w:r>
        <w:r w:rsidR="00DD439B" w:rsidRPr="00475ADF">
          <w:rPr>
            <w:rStyle w:val="af1"/>
          </w:rPr>
          <w:t>主机</w:t>
        </w:r>
        <w:r w:rsidR="00DD439B" w:rsidRPr="00475ADF">
          <w:rPr>
            <w:rStyle w:val="af1"/>
          </w:rPr>
          <w:t>IP</w:t>
        </w:r>
        <w:r w:rsidR="00DD439B" w:rsidRPr="00475ADF">
          <w:rPr>
            <w:rStyle w:val="af1"/>
          </w:rPr>
          <w:t>地址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_Toc16581338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41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56F11D20" w14:textId="77777777" w:rsidR="00DD439B" w:rsidRPr="00821C26" w:rsidRDefault="000951E5" w:rsidP="009727DF">
      <w:pPr>
        <w:pStyle w:val="TOC2"/>
        <w:rPr>
          <w:rStyle w:val="af1"/>
        </w:rPr>
      </w:pPr>
      <w:hyperlink w:anchor="_Toc16581339" w:history="1">
        <w:r w:rsidR="00DD439B" w:rsidRPr="00475ADF">
          <w:rPr>
            <w:rStyle w:val="af1"/>
          </w:rPr>
          <w:t>7.2</w:t>
        </w:r>
        <w:r w:rsidR="00DD439B" w:rsidRPr="00821C26">
          <w:rPr>
            <w:rStyle w:val="af1"/>
          </w:rPr>
          <w:tab/>
        </w:r>
        <w:r w:rsidR="00DD439B" w:rsidRPr="00475ADF">
          <w:rPr>
            <w:rStyle w:val="af1"/>
          </w:rPr>
          <w:t>如何上传日志？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_Toc16581339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41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7AF72D1D" w14:textId="77777777" w:rsidR="00DD439B" w:rsidRPr="00821C26" w:rsidRDefault="000951E5" w:rsidP="009727DF">
      <w:pPr>
        <w:pStyle w:val="TOC2"/>
        <w:rPr>
          <w:rStyle w:val="af1"/>
        </w:rPr>
      </w:pPr>
      <w:hyperlink w:anchor="_Toc16581340" w:history="1">
        <w:r w:rsidR="00DD439B" w:rsidRPr="00475ADF">
          <w:rPr>
            <w:rStyle w:val="af1"/>
          </w:rPr>
          <w:t>7.3</w:t>
        </w:r>
        <w:r w:rsidR="00DD439B" w:rsidRPr="00821C26">
          <w:rPr>
            <w:rStyle w:val="af1"/>
          </w:rPr>
          <w:tab/>
        </w:r>
        <w:r w:rsidR="00DD439B" w:rsidRPr="00475ADF">
          <w:rPr>
            <w:rStyle w:val="af1"/>
          </w:rPr>
          <w:t>如何查看当前版本及检查更新版本？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_Toc16581340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41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778A9F3A" w14:textId="77777777" w:rsidR="00DD439B" w:rsidRPr="00821C26" w:rsidRDefault="000951E5" w:rsidP="009727DF">
      <w:pPr>
        <w:pStyle w:val="TOC2"/>
        <w:rPr>
          <w:rStyle w:val="af1"/>
        </w:rPr>
      </w:pPr>
      <w:hyperlink w:anchor="_Toc16581341" w:history="1">
        <w:r w:rsidR="00DD439B" w:rsidRPr="00475ADF">
          <w:rPr>
            <w:rStyle w:val="af1"/>
          </w:rPr>
          <w:t>7.4</w:t>
        </w:r>
        <w:r w:rsidR="00DD439B" w:rsidRPr="00821C26">
          <w:rPr>
            <w:rStyle w:val="af1"/>
          </w:rPr>
          <w:tab/>
        </w:r>
        <w:r w:rsidR="00DD439B" w:rsidRPr="00475ADF">
          <w:rPr>
            <w:rStyle w:val="af1"/>
          </w:rPr>
          <w:t>本地视频没有画面怎么办？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_Toc16581341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42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1C0B7147" w14:textId="77777777" w:rsidR="00DD439B" w:rsidRPr="00821C26" w:rsidRDefault="000951E5" w:rsidP="009727DF">
      <w:pPr>
        <w:pStyle w:val="TOC2"/>
        <w:rPr>
          <w:rStyle w:val="af1"/>
        </w:rPr>
      </w:pPr>
      <w:hyperlink w:anchor="_Toc16581342" w:history="1">
        <w:r w:rsidR="00DD439B" w:rsidRPr="00475ADF">
          <w:rPr>
            <w:rStyle w:val="af1"/>
          </w:rPr>
          <w:t>7.5</w:t>
        </w:r>
        <w:r w:rsidR="00DD439B" w:rsidRPr="00821C26">
          <w:rPr>
            <w:rStyle w:val="af1"/>
          </w:rPr>
          <w:tab/>
        </w:r>
        <w:r w:rsidR="00DD439B" w:rsidRPr="00475ADF">
          <w:rPr>
            <w:rStyle w:val="af1"/>
          </w:rPr>
          <w:t>摄像头不跟踪，如何处理？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_Toc16581342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42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7E057859" w14:textId="77777777" w:rsidR="00DD439B" w:rsidRPr="00821C26" w:rsidRDefault="000951E5" w:rsidP="009727DF">
      <w:pPr>
        <w:pStyle w:val="TOC2"/>
        <w:rPr>
          <w:rStyle w:val="af1"/>
        </w:rPr>
      </w:pPr>
      <w:hyperlink w:anchor="_Toc16581343" w:history="1">
        <w:r w:rsidR="00DD439B" w:rsidRPr="00475ADF">
          <w:rPr>
            <w:rStyle w:val="af1"/>
          </w:rPr>
          <w:t>7.6</w:t>
        </w:r>
        <w:r w:rsidR="00DD439B" w:rsidRPr="00821C26">
          <w:rPr>
            <w:rStyle w:val="af1"/>
          </w:rPr>
          <w:tab/>
        </w:r>
        <w:r w:rsidR="00DD439B" w:rsidRPr="00475ADF">
          <w:rPr>
            <w:rStyle w:val="af1"/>
          </w:rPr>
          <w:t>桌面分享失败怎么办？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_Toc16581343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42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32E6DA14" w14:textId="77777777" w:rsidR="00DD439B" w:rsidRPr="00821C26" w:rsidRDefault="000951E5" w:rsidP="009727DF">
      <w:pPr>
        <w:pStyle w:val="TOC2"/>
        <w:rPr>
          <w:rStyle w:val="af1"/>
        </w:rPr>
      </w:pPr>
      <w:hyperlink w:anchor="_Toc16581344" w:history="1">
        <w:r w:rsidR="00DD439B" w:rsidRPr="00475ADF">
          <w:rPr>
            <w:rStyle w:val="af1"/>
          </w:rPr>
          <w:t xml:space="preserve">7.7 </w:t>
        </w:r>
        <w:r w:rsidR="00DD439B" w:rsidRPr="00475ADF">
          <w:rPr>
            <w:rStyle w:val="af1"/>
          </w:rPr>
          <w:t>易享课堂助手无法与主机配对怎么办？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_Toc16581344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45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5D4912E5" w14:textId="77777777" w:rsidR="00DD439B" w:rsidRPr="00821C26" w:rsidRDefault="000951E5" w:rsidP="009727DF">
      <w:pPr>
        <w:pStyle w:val="TOC2"/>
        <w:rPr>
          <w:rStyle w:val="af1"/>
        </w:rPr>
      </w:pPr>
      <w:hyperlink w:anchor="_Toc16581345" w:history="1">
        <w:r w:rsidR="00DD439B" w:rsidRPr="00475ADF">
          <w:rPr>
            <w:rStyle w:val="af1"/>
          </w:rPr>
          <w:t>7.8</w:t>
        </w:r>
        <w:r w:rsidR="00DD439B" w:rsidRPr="00475ADF">
          <w:rPr>
            <w:rStyle w:val="af1"/>
          </w:rPr>
          <w:t>易享课堂助手无法登录小鱼账号怎么办？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_Toc16581345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45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5766CF08" w14:textId="77777777" w:rsidR="00DD439B" w:rsidRPr="00821C26" w:rsidRDefault="000951E5" w:rsidP="009727DF">
      <w:pPr>
        <w:pStyle w:val="TOC2"/>
        <w:rPr>
          <w:rStyle w:val="af1"/>
        </w:rPr>
      </w:pPr>
      <w:hyperlink w:anchor="_Toc16581346" w:history="1">
        <w:r w:rsidR="00DD439B" w:rsidRPr="00475ADF">
          <w:rPr>
            <w:rStyle w:val="af1"/>
          </w:rPr>
          <w:t>7.9</w:t>
        </w:r>
        <w:r w:rsidR="00DD439B" w:rsidRPr="00475ADF">
          <w:rPr>
            <w:rStyle w:val="af1"/>
          </w:rPr>
          <w:t>教师机与学生机不自动切换怎么办？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_Toc16581346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45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1E2138B4" w14:textId="77777777" w:rsidR="00DD439B" w:rsidRPr="00821C26" w:rsidRDefault="000951E5" w:rsidP="009727DF">
      <w:pPr>
        <w:pStyle w:val="TOC2"/>
        <w:rPr>
          <w:rStyle w:val="af1"/>
        </w:rPr>
      </w:pPr>
      <w:hyperlink w:anchor="_Toc16581347" w:history="1">
        <w:r w:rsidR="00DD439B" w:rsidRPr="00475ADF">
          <w:rPr>
            <w:rStyle w:val="af1"/>
          </w:rPr>
          <w:t xml:space="preserve">7.10 </w:t>
        </w:r>
        <w:r w:rsidR="00DD439B" w:rsidRPr="00475ADF">
          <w:rPr>
            <w:rStyle w:val="af1"/>
          </w:rPr>
          <w:t>易享课堂助手中自主上课不显示怎么办？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_Toc16581347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46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7B892036" w14:textId="77777777" w:rsidR="00DD439B" w:rsidRPr="00821C26" w:rsidRDefault="000951E5" w:rsidP="009727DF">
      <w:pPr>
        <w:pStyle w:val="TOC2"/>
        <w:rPr>
          <w:rStyle w:val="af1"/>
        </w:rPr>
      </w:pPr>
      <w:hyperlink w:anchor="_Toc16581348" w:history="1">
        <w:r w:rsidR="00DD439B" w:rsidRPr="00475ADF">
          <w:rPr>
            <w:rStyle w:val="af1"/>
          </w:rPr>
          <w:t>7.11</w:t>
        </w:r>
        <w:r w:rsidR="00DD439B" w:rsidRPr="00475ADF">
          <w:rPr>
            <w:rStyle w:val="af1"/>
          </w:rPr>
          <w:t>摄像机工具搜索不到摄像机</w:t>
        </w:r>
        <w:r w:rsidR="00DD439B" w:rsidRPr="00475ADF">
          <w:rPr>
            <w:rStyle w:val="af1"/>
          </w:rPr>
          <w:t>IP</w:t>
        </w:r>
        <w:r w:rsidR="00DD439B" w:rsidRPr="00475ADF">
          <w:rPr>
            <w:rStyle w:val="af1"/>
          </w:rPr>
          <w:t>地址怎么办？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_Toc16581348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49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56A5BB1E" w14:textId="057CCD37" w:rsidR="00DD439B" w:rsidRPr="00821C26" w:rsidRDefault="000951E5" w:rsidP="009727DF">
      <w:pPr>
        <w:pStyle w:val="TOC2"/>
        <w:rPr>
          <w:rStyle w:val="af1"/>
        </w:rPr>
      </w:pPr>
      <w:hyperlink w:anchor="_Toc16581349" w:history="1">
        <w:r w:rsidR="00DD439B" w:rsidRPr="00475ADF">
          <w:rPr>
            <w:rStyle w:val="af1"/>
          </w:rPr>
          <w:t>7.12</w:t>
        </w:r>
        <w:r w:rsidR="00DD439B" w:rsidRPr="00475ADF">
          <w:rPr>
            <w:rStyle w:val="af1"/>
          </w:rPr>
          <w:t>抬头屏教师画面显示一体机花屏闪烁怎么办？</w:t>
        </w:r>
        <w:r w:rsidR="00DD439B" w:rsidRPr="00821C26">
          <w:rPr>
            <w:rStyle w:val="af1"/>
            <w:webHidden/>
          </w:rPr>
          <w:tab/>
        </w:r>
        <w:r w:rsidR="00DD439B" w:rsidRPr="00821C26">
          <w:rPr>
            <w:rStyle w:val="af1"/>
            <w:webHidden/>
          </w:rPr>
          <w:fldChar w:fldCharType="begin"/>
        </w:r>
        <w:r w:rsidR="00DD439B" w:rsidRPr="00821C26">
          <w:rPr>
            <w:rStyle w:val="af1"/>
            <w:webHidden/>
          </w:rPr>
          <w:instrText xml:space="preserve"> PAGEREF _Toc16581349 \h </w:instrText>
        </w:r>
        <w:r w:rsidR="00DD439B" w:rsidRPr="00821C26">
          <w:rPr>
            <w:rStyle w:val="af1"/>
            <w:webHidden/>
          </w:rPr>
        </w:r>
        <w:r w:rsidR="00DD439B" w:rsidRPr="00821C26">
          <w:rPr>
            <w:rStyle w:val="af1"/>
            <w:webHidden/>
          </w:rPr>
          <w:fldChar w:fldCharType="separate"/>
        </w:r>
        <w:r w:rsidR="00DD439B" w:rsidRPr="00821C26">
          <w:rPr>
            <w:rStyle w:val="af1"/>
            <w:webHidden/>
          </w:rPr>
          <w:t>51</w:t>
        </w:r>
        <w:r w:rsidR="00DD439B" w:rsidRPr="00821C26">
          <w:rPr>
            <w:rStyle w:val="af1"/>
            <w:webHidden/>
          </w:rPr>
          <w:fldChar w:fldCharType="end"/>
        </w:r>
      </w:hyperlink>
    </w:p>
    <w:p w14:paraId="1FD97626" w14:textId="2E5F4C27" w:rsidR="00821C26" w:rsidRPr="007433F3" w:rsidRDefault="00821C26" w:rsidP="009727DF">
      <w:pPr>
        <w:pStyle w:val="TOC2"/>
        <w:rPr>
          <w:rStyle w:val="af1"/>
          <w:rFonts w:ascii="黑体" w:hAnsi="黑体"/>
          <w:u w:val="none"/>
        </w:rPr>
      </w:pPr>
      <w:r w:rsidRPr="007433F3">
        <w:rPr>
          <w:rStyle w:val="af1"/>
          <w:rFonts w:ascii="黑体" w:hAnsi="黑体" w:hint="eastAsia"/>
          <w:u w:val="none"/>
        </w:rPr>
        <w:t>7</w:t>
      </w:r>
      <w:r w:rsidRPr="007433F3">
        <w:rPr>
          <w:rStyle w:val="af1"/>
          <w:rFonts w:ascii="黑体" w:hAnsi="黑体"/>
          <w:u w:val="none"/>
        </w:rPr>
        <w:t>.13听课端教学一体机与抬头屏显示内容的</w:t>
      </w:r>
      <w:r w:rsidR="009727DF" w:rsidRPr="007433F3">
        <w:rPr>
          <w:rStyle w:val="af1"/>
          <w:rFonts w:ascii="黑体" w:hAnsi="黑体" w:hint="eastAsia"/>
          <w:u w:val="none"/>
        </w:rPr>
        <w:t>关</w:t>
      </w:r>
      <w:r w:rsidRPr="007433F3">
        <w:rPr>
          <w:rStyle w:val="af1"/>
          <w:rFonts w:ascii="黑体" w:hAnsi="黑体" w:hint="eastAsia"/>
          <w:u w:val="none"/>
        </w:rPr>
        <w:t>系</w:t>
      </w:r>
      <w:r w:rsidR="009727DF" w:rsidRPr="007433F3">
        <w:rPr>
          <w:rStyle w:val="af1"/>
          <w:rFonts w:ascii="黑体" w:hAnsi="黑体"/>
          <w:u w:val="none"/>
        </w:rPr>
        <w:t>………………………………….</w:t>
      </w:r>
      <w:r w:rsidRPr="007433F3">
        <w:rPr>
          <w:rStyle w:val="af1"/>
          <w:rFonts w:ascii="黑体" w:hAnsi="黑体"/>
          <w:u w:val="none"/>
        </w:rPr>
        <w:t>51</w:t>
      </w:r>
    </w:p>
    <w:p w14:paraId="07D1EF69" w14:textId="7A608057" w:rsidR="00D764B5" w:rsidRPr="009727DF" w:rsidRDefault="00D764B5" w:rsidP="009727DF">
      <w:pPr>
        <w:pStyle w:val="TOC2"/>
        <w:rPr>
          <w:rStyle w:val="af1"/>
          <w:rFonts w:ascii="黑体" w:hAnsi="黑体"/>
        </w:rPr>
      </w:pPr>
      <w:r w:rsidRPr="007433F3">
        <w:rPr>
          <w:rStyle w:val="af1"/>
          <w:rFonts w:ascii="黑体" w:hAnsi="黑体" w:hint="eastAsia"/>
          <w:u w:val="none"/>
        </w:rPr>
        <w:t>7</w:t>
      </w:r>
      <w:r w:rsidR="009727DF" w:rsidRPr="007433F3">
        <w:rPr>
          <w:rStyle w:val="af1"/>
          <w:rFonts w:ascii="黑体" w:hAnsi="黑体" w:hint="eastAsia"/>
          <w:u w:val="none"/>
        </w:rPr>
        <w:t>.</w:t>
      </w:r>
      <w:r w:rsidRPr="007433F3">
        <w:rPr>
          <w:rStyle w:val="af1"/>
          <w:rFonts w:ascii="黑体" w:hAnsi="黑体" w:hint="eastAsia"/>
          <w:u w:val="none"/>
        </w:rPr>
        <w:t>1</w:t>
      </w:r>
      <w:r w:rsidRPr="007433F3">
        <w:rPr>
          <w:rStyle w:val="af1"/>
          <w:rFonts w:ascii="黑体" w:hAnsi="黑体"/>
          <w:u w:val="none"/>
        </w:rPr>
        <w:t>4ME95主机升级教育版本后灰屏的解决办法………………………………..5</w:t>
      </w:r>
      <w:r w:rsidR="009727DF" w:rsidRPr="007433F3">
        <w:rPr>
          <w:rStyle w:val="af1"/>
          <w:rFonts w:ascii="黑体" w:hAnsi="黑体"/>
          <w:u w:val="none"/>
        </w:rPr>
        <w:t>2</w:t>
      </w:r>
    </w:p>
    <w:p w14:paraId="364D4500" w14:textId="71CC0133" w:rsidR="00FF7A47" w:rsidRPr="00821C26" w:rsidRDefault="00C42231" w:rsidP="009727DF">
      <w:pPr>
        <w:pStyle w:val="TOC2"/>
        <w:rPr>
          <w:rStyle w:val="af1"/>
        </w:rPr>
        <w:sectPr w:rsidR="00FF7A47" w:rsidRPr="00821C26" w:rsidSect="00776DB3">
          <w:footerReference w:type="default" r:id="rId14"/>
          <w:pgSz w:w="11906" w:h="16838" w:code="9"/>
          <w:pgMar w:top="1701" w:right="1418" w:bottom="1418" w:left="1418" w:header="1021" w:footer="964" w:gutter="0"/>
          <w:pgNumType w:fmt="upperRoman" w:start="1"/>
          <w:cols w:space="425"/>
          <w:docGrid w:linePitch="326"/>
        </w:sectPr>
      </w:pPr>
      <w:r w:rsidRPr="00821C26">
        <w:rPr>
          <w:rStyle w:val="af1"/>
        </w:rPr>
        <w:fldChar w:fldCharType="end"/>
      </w:r>
    </w:p>
    <w:p w14:paraId="745DF342" w14:textId="184CF1AA" w:rsidR="000A0F9E" w:rsidRPr="000A0F9E" w:rsidRDefault="000A0F9E" w:rsidP="000A0F9E">
      <w:pPr>
        <w:pStyle w:val="10"/>
      </w:pPr>
      <w:bookmarkStart w:id="0" w:name="_Toc16581290"/>
      <w:bookmarkStart w:id="1" w:name="_Toc421435321"/>
      <w:proofErr w:type="gramStart"/>
      <w:r>
        <w:rPr>
          <w:rFonts w:hint="eastAsia"/>
        </w:rPr>
        <w:lastRenderedPageBreak/>
        <w:t>易享课堂</w:t>
      </w:r>
      <w:proofErr w:type="gramEnd"/>
      <w:r>
        <w:rPr>
          <w:rFonts w:hint="eastAsia"/>
        </w:rPr>
        <w:t>方案介绍</w:t>
      </w:r>
      <w:bookmarkEnd w:id="0"/>
    </w:p>
    <w:p w14:paraId="4D5CDDCD" w14:textId="77777777" w:rsidR="000A737D" w:rsidRDefault="000A737D" w:rsidP="000A737D">
      <w:pPr>
        <w:rPr>
          <w:lang w:val="en-GB"/>
        </w:rPr>
      </w:pPr>
      <w:r w:rsidRPr="000A737D">
        <w:rPr>
          <w:rFonts w:hint="eastAsia"/>
          <w:lang w:val="en-GB"/>
        </w:rPr>
        <w:t>小鱼</w:t>
      </w:r>
      <w:proofErr w:type="gramStart"/>
      <w:r w:rsidRPr="000A737D">
        <w:rPr>
          <w:rFonts w:hint="eastAsia"/>
          <w:lang w:val="en-GB"/>
        </w:rPr>
        <w:t>易连易享</w:t>
      </w:r>
      <w:proofErr w:type="gramEnd"/>
      <w:r w:rsidRPr="000A737D">
        <w:rPr>
          <w:rFonts w:hint="eastAsia"/>
          <w:lang w:val="en-GB"/>
        </w:rPr>
        <w:t>课堂，是针对体制内</w:t>
      </w:r>
      <w:r w:rsidRPr="000A737D">
        <w:rPr>
          <w:rFonts w:hint="eastAsia"/>
          <w:lang w:val="en-GB"/>
        </w:rPr>
        <w:t>1+N</w:t>
      </w:r>
      <w:r w:rsidRPr="000A737D">
        <w:rPr>
          <w:rFonts w:hint="eastAsia"/>
          <w:lang w:val="en-GB"/>
        </w:rPr>
        <w:t>互动课堂的解决方案。</w:t>
      </w:r>
      <w:r w:rsidRPr="000A737D">
        <w:rPr>
          <w:rFonts w:hint="eastAsia"/>
          <w:lang w:val="en-GB"/>
        </w:rPr>
        <w:t>1+N</w:t>
      </w:r>
      <w:r w:rsidRPr="000A737D">
        <w:rPr>
          <w:rFonts w:hint="eastAsia"/>
          <w:lang w:val="en-GB"/>
        </w:rPr>
        <w:t>互动课堂是指：公立校的</w:t>
      </w:r>
      <w:r w:rsidRPr="000A737D">
        <w:rPr>
          <w:rFonts w:hint="eastAsia"/>
          <w:lang w:val="en-GB"/>
        </w:rPr>
        <w:t>1</w:t>
      </w:r>
      <w:r w:rsidRPr="000A737D">
        <w:rPr>
          <w:rFonts w:hint="eastAsia"/>
          <w:lang w:val="en-GB"/>
        </w:rPr>
        <w:t>个名校老师在给本地学生上课的同时，通过音视频技术，将课堂内容推送到远端的</w:t>
      </w:r>
      <w:r w:rsidRPr="000A737D">
        <w:rPr>
          <w:rFonts w:hint="eastAsia"/>
          <w:lang w:val="en-GB"/>
        </w:rPr>
        <w:t>N</w:t>
      </w:r>
      <w:r w:rsidRPr="000A737D">
        <w:rPr>
          <w:rFonts w:hint="eastAsia"/>
          <w:lang w:val="en-GB"/>
        </w:rPr>
        <w:t>所教学资源薄弱学校。听课端的学生可以和主讲端的学生一样提问、回答、展示作业，进行完全的课堂学习的方案。</w:t>
      </w:r>
    </w:p>
    <w:p w14:paraId="7EB5E247" w14:textId="77777777" w:rsidR="000A737D" w:rsidRPr="000A737D" w:rsidRDefault="000A737D" w:rsidP="000A737D">
      <w:pPr>
        <w:ind w:firstLineChars="0" w:firstLine="0"/>
        <w:rPr>
          <w:lang w:val="en-GB"/>
        </w:rPr>
      </w:pPr>
    </w:p>
    <w:p w14:paraId="22B6B1B6" w14:textId="77777777" w:rsidR="000A737D" w:rsidRPr="000A737D" w:rsidRDefault="000A737D" w:rsidP="000A737D">
      <w:pPr>
        <w:ind w:firstLineChars="0" w:firstLine="0"/>
        <w:rPr>
          <w:lang w:val="en-GB"/>
        </w:rPr>
      </w:pPr>
      <w:r w:rsidRPr="000A737D">
        <w:rPr>
          <w:rFonts w:hint="eastAsia"/>
          <w:lang w:val="en-GB"/>
        </w:rPr>
        <w:t>整体方案主要包括以下几部分：</w:t>
      </w:r>
    </w:p>
    <w:p w14:paraId="55CC4698" w14:textId="77777777" w:rsidR="000A737D" w:rsidRPr="000A737D" w:rsidRDefault="000A737D" w:rsidP="000A737D">
      <w:pPr>
        <w:pStyle w:val="affff2"/>
        <w:numPr>
          <w:ilvl w:val="0"/>
          <w:numId w:val="14"/>
        </w:numPr>
        <w:ind w:firstLineChars="0"/>
        <w:rPr>
          <w:lang w:val="en-GB"/>
        </w:rPr>
      </w:pPr>
      <w:proofErr w:type="gramStart"/>
      <w:r w:rsidRPr="000A737D">
        <w:rPr>
          <w:rFonts w:hint="eastAsia"/>
          <w:lang w:val="en-GB"/>
        </w:rPr>
        <w:t>易享课堂</w:t>
      </w:r>
      <w:proofErr w:type="gramEnd"/>
      <w:r w:rsidRPr="000A737D">
        <w:rPr>
          <w:rFonts w:hint="eastAsia"/>
          <w:lang w:val="en-GB"/>
        </w:rPr>
        <w:t>互动终端及辅助设备</w:t>
      </w:r>
    </w:p>
    <w:p w14:paraId="18BD06E5" w14:textId="77777777" w:rsidR="000A737D" w:rsidRPr="000A737D" w:rsidRDefault="000A737D" w:rsidP="001E4C65">
      <w:pPr>
        <w:pStyle w:val="affff2"/>
        <w:numPr>
          <w:ilvl w:val="1"/>
          <w:numId w:val="14"/>
        </w:numPr>
        <w:ind w:firstLineChars="0"/>
        <w:rPr>
          <w:lang w:val="en-GB"/>
        </w:rPr>
      </w:pPr>
      <w:r w:rsidRPr="0002401A">
        <w:rPr>
          <w:rFonts w:hint="eastAsia"/>
          <w:b/>
          <w:lang w:val="en-GB"/>
        </w:rPr>
        <w:t>互动终端</w:t>
      </w:r>
      <w:r w:rsidRPr="000A737D">
        <w:rPr>
          <w:rFonts w:hint="eastAsia"/>
          <w:lang w:val="en-GB"/>
        </w:rPr>
        <w:t>：</w:t>
      </w:r>
      <w:r w:rsidRPr="000A737D">
        <w:rPr>
          <w:lang w:val="en-GB"/>
        </w:rPr>
        <w:t xml:space="preserve"> </w:t>
      </w:r>
      <w:r w:rsidRPr="000A737D">
        <w:rPr>
          <w:rFonts w:hint="eastAsia"/>
          <w:lang w:val="en-GB"/>
        </w:rPr>
        <w:t>进行音视频编解码处理、传输、控制的互动主机；</w:t>
      </w:r>
    </w:p>
    <w:p w14:paraId="26BE3238" w14:textId="77777777" w:rsidR="000A737D" w:rsidRPr="000A737D" w:rsidRDefault="000A737D" w:rsidP="001E4C65">
      <w:pPr>
        <w:pStyle w:val="affff2"/>
        <w:numPr>
          <w:ilvl w:val="1"/>
          <w:numId w:val="14"/>
        </w:numPr>
        <w:ind w:firstLineChars="0"/>
        <w:rPr>
          <w:lang w:val="en-GB"/>
        </w:rPr>
      </w:pPr>
      <w:r w:rsidRPr="0002401A">
        <w:rPr>
          <w:rFonts w:hint="eastAsia"/>
          <w:b/>
          <w:lang w:val="en-GB"/>
        </w:rPr>
        <w:t>教师</w:t>
      </w:r>
      <w:r w:rsidRPr="0002401A">
        <w:rPr>
          <w:b/>
          <w:lang w:val="en-GB"/>
        </w:rPr>
        <w:t>/</w:t>
      </w:r>
      <w:r w:rsidRPr="0002401A">
        <w:rPr>
          <w:rFonts w:hint="eastAsia"/>
          <w:b/>
          <w:lang w:val="en-GB"/>
        </w:rPr>
        <w:t>学生摄像机</w:t>
      </w:r>
      <w:r w:rsidRPr="000A737D">
        <w:rPr>
          <w:rFonts w:hint="eastAsia"/>
          <w:lang w:val="en-GB"/>
        </w:rPr>
        <w:t>：高清视频采集设备，支持多路视频输出、自动跟踪；</w:t>
      </w:r>
    </w:p>
    <w:p w14:paraId="69995C91" w14:textId="77777777" w:rsidR="000A737D" w:rsidRPr="000A737D" w:rsidRDefault="000A737D" w:rsidP="001E4C65">
      <w:pPr>
        <w:pStyle w:val="affff2"/>
        <w:numPr>
          <w:ilvl w:val="1"/>
          <w:numId w:val="14"/>
        </w:numPr>
        <w:ind w:firstLineChars="0"/>
        <w:rPr>
          <w:lang w:val="en-GB"/>
        </w:rPr>
      </w:pPr>
      <w:r w:rsidRPr="0002401A">
        <w:rPr>
          <w:rFonts w:hint="eastAsia"/>
          <w:b/>
          <w:lang w:val="en-GB"/>
        </w:rPr>
        <w:t>麦克风</w:t>
      </w:r>
      <w:r w:rsidRPr="0002401A">
        <w:rPr>
          <w:b/>
          <w:lang w:val="en-GB"/>
        </w:rPr>
        <w:t>/</w:t>
      </w:r>
      <w:r w:rsidRPr="0002401A">
        <w:rPr>
          <w:rFonts w:hint="eastAsia"/>
          <w:b/>
          <w:lang w:val="en-GB"/>
        </w:rPr>
        <w:t>音响</w:t>
      </w:r>
      <w:r w:rsidRPr="000A737D">
        <w:rPr>
          <w:rFonts w:hint="eastAsia"/>
          <w:lang w:val="en-GB"/>
        </w:rPr>
        <w:t>：</w:t>
      </w:r>
      <w:r w:rsidRPr="000A737D">
        <w:rPr>
          <w:lang w:val="en-GB"/>
        </w:rPr>
        <w:t xml:space="preserve"> </w:t>
      </w:r>
      <w:r w:rsidRPr="000A737D">
        <w:rPr>
          <w:rFonts w:hint="eastAsia"/>
          <w:lang w:val="en-GB"/>
        </w:rPr>
        <w:t>声音的采集及输出设备；</w:t>
      </w:r>
    </w:p>
    <w:p w14:paraId="3B8118CB" w14:textId="77777777" w:rsidR="000A737D" w:rsidRPr="000A737D" w:rsidRDefault="000A737D" w:rsidP="001E4C65">
      <w:pPr>
        <w:pStyle w:val="affff2"/>
        <w:numPr>
          <w:ilvl w:val="1"/>
          <w:numId w:val="14"/>
        </w:numPr>
        <w:ind w:firstLineChars="0"/>
        <w:rPr>
          <w:lang w:val="en-GB"/>
        </w:rPr>
      </w:pPr>
      <w:r w:rsidRPr="0002401A">
        <w:rPr>
          <w:rFonts w:hint="eastAsia"/>
          <w:b/>
          <w:lang w:val="en-GB"/>
        </w:rPr>
        <w:t>抬头屏电视</w:t>
      </w:r>
      <w:r w:rsidRPr="000A737D">
        <w:rPr>
          <w:rFonts w:hint="eastAsia"/>
          <w:lang w:val="en-GB"/>
        </w:rPr>
        <w:t>：</w:t>
      </w:r>
      <w:r w:rsidRPr="000A737D">
        <w:rPr>
          <w:lang w:val="en-GB"/>
        </w:rPr>
        <w:t xml:space="preserve"> </w:t>
      </w:r>
      <w:r w:rsidRPr="000A737D">
        <w:rPr>
          <w:rFonts w:hint="eastAsia"/>
          <w:lang w:val="en-GB"/>
        </w:rPr>
        <w:t>主讲老师查看远端学生画面的电视机；</w:t>
      </w:r>
    </w:p>
    <w:p w14:paraId="62A0EFB9" w14:textId="77777777" w:rsidR="000A737D" w:rsidRPr="000A737D" w:rsidRDefault="000A737D" w:rsidP="001E4C65">
      <w:pPr>
        <w:pStyle w:val="affff2"/>
        <w:numPr>
          <w:ilvl w:val="1"/>
          <w:numId w:val="14"/>
        </w:numPr>
        <w:ind w:firstLineChars="0"/>
        <w:rPr>
          <w:lang w:val="en-GB"/>
        </w:rPr>
      </w:pPr>
      <w:r w:rsidRPr="0002401A">
        <w:rPr>
          <w:rFonts w:hint="eastAsia"/>
          <w:b/>
          <w:lang w:val="en-GB"/>
        </w:rPr>
        <w:t>讲台触控一体机</w:t>
      </w:r>
      <w:r w:rsidRPr="000A737D">
        <w:rPr>
          <w:rFonts w:hint="eastAsia"/>
          <w:lang w:val="en-GB"/>
        </w:rPr>
        <w:t>：</w:t>
      </w:r>
      <w:r w:rsidRPr="000A737D">
        <w:rPr>
          <w:lang w:val="en-GB"/>
        </w:rPr>
        <w:t xml:space="preserve"> </w:t>
      </w:r>
      <w:r w:rsidRPr="000A737D">
        <w:rPr>
          <w:rFonts w:hint="eastAsia"/>
          <w:lang w:val="en-GB"/>
        </w:rPr>
        <w:t>主讲老师播放课件、安装互动课堂控制软件；听课学生观看主讲老师画面的</w:t>
      </w:r>
      <w:r w:rsidRPr="000A737D">
        <w:rPr>
          <w:lang w:val="en-GB"/>
        </w:rPr>
        <w:t>Windows</w:t>
      </w:r>
      <w:r w:rsidRPr="000A737D">
        <w:rPr>
          <w:rFonts w:hint="eastAsia"/>
          <w:lang w:val="en-GB"/>
        </w:rPr>
        <w:t>触控一体机。</w:t>
      </w:r>
    </w:p>
    <w:p w14:paraId="53196D17" w14:textId="3F4358ED" w:rsidR="000A737D" w:rsidRDefault="00604DA9" w:rsidP="00604DA9">
      <w:pPr>
        <w:ind w:firstLineChars="0" w:firstLine="0"/>
        <w:rPr>
          <w:lang w:val="en-GB"/>
        </w:rPr>
      </w:pPr>
      <w:r w:rsidRPr="0045313C">
        <w:rPr>
          <w:rFonts w:ascii="微软雅黑" w:hAnsi="微软雅黑"/>
          <w:noProof/>
        </w:rPr>
        <w:drawing>
          <wp:inline distT="0" distB="0" distL="0" distR="0" wp14:anchorId="15B74F0C" wp14:editId="346035C2">
            <wp:extent cx="5270500" cy="3361055"/>
            <wp:effectExtent l="0" t="0" r="1270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361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F5AE65" w14:textId="1D5916A1" w:rsidR="001E4C65" w:rsidRPr="001E4C65" w:rsidRDefault="001E4C65" w:rsidP="001E4C65">
      <w:pPr>
        <w:pStyle w:val="affff2"/>
        <w:numPr>
          <w:ilvl w:val="0"/>
          <w:numId w:val="14"/>
        </w:numPr>
        <w:ind w:firstLineChars="0"/>
        <w:rPr>
          <w:lang w:val="en-GB"/>
        </w:rPr>
      </w:pPr>
      <w:r w:rsidRPr="001E4C65">
        <w:rPr>
          <w:lang w:val="en-GB"/>
        </w:rPr>
        <w:t>“</w:t>
      </w:r>
      <w:r w:rsidRPr="001E4C65">
        <w:rPr>
          <w:rFonts w:hint="eastAsia"/>
          <w:lang w:val="en-GB"/>
        </w:rPr>
        <w:t>易享课堂”控制软件</w:t>
      </w:r>
    </w:p>
    <w:p w14:paraId="4D302C03" w14:textId="77777777" w:rsidR="001E4C65" w:rsidRPr="001E4C65" w:rsidRDefault="001E4C65" w:rsidP="001E4C65">
      <w:pPr>
        <w:ind w:left="360" w:firstLineChars="0" w:firstLine="120"/>
        <w:rPr>
          <w:lang w:val="en-GB"/>
        </w:rPr>
      </w:pPr>
      <w:r w:rsidRPr="001E4C65">
        <w:rPr>
          <w:rFonts w:hint="eastAsia"/>
          <w:lang w:val="en-GB"/>
        </w:rPr>
        <w:t>安装在</w:t>
      </w:r>
      <w:r w:rsidRPr="001E4C65">
        <w:rPr>
          <w:rFonts w:hint="eastAsia"/>
          <w:lang w:val="en-GB"/>
        </w:rPr>
        <w:t>Windows</w:t>
      </w:r>
      <w:r w:rsidRPr="001E4C65">
        <w:rPr>
          <w:rFonts w:hint="eastAsia"/>
          <w:lang w:val="en-GB"/>
        </w:rPr>
        <w:t>触控一体机上。方便老师控制互动终端进行自主上课、一键邀请</w:t>
      </w:r>
      <w:r w:rsidRPr="001E4C65">
        <w:rPr>
          <w:rFonts w:hint="eastAsia"/>
          <w:lang w:val="en-GB"/>
        </w:rPr>
        <w:lastRenderedPageBreak/>
        <w:t>听课端、查看课程表、录课、互动导播、视频文件管理等操作的软件。</w:t>
      </w:r>
    </w:p>
    <w:p w14:paraId="69FB285E" w14:textId="4334B516" w:rsidR="00604DA9" w:rsidRDefault="00377E57" w:rsidP="00604DA9">
      <w:pPr>
        <w:ind w:firstLineChars="0" w:firstLine="0"/>
        <w:rPr>
          <w:lang w:val="en-GB"/>
        </w:rPr>
      </w:pPr>
      <w:r w:rsidRPr="00F04565">
        <w:rPr>
          <w:rFonts w:ascii="微软雅黑" w:hAnsi="微软雅黑"/>
          <w:noProof/>
        </w:rPr>
        <w:drawing>
          <wp:inline distT="0" distB="0" distL="0" distR="0" wp14:anchorId="5813D9A5" wp14:editId="0C9161D1">
            <wp:extent cx="5270500" cy="2959100"/>
            <wp:effectExtent l="0" t="0" r="12700" b="1270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5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CE5AEC" w14:textId="77777777" w:rsidR="001E4C65" w:rsidRDefault="001E4C65" w:rsidP="00604DA9">
      <w:pPr>
        <w:ind w:firstLineChars="0" w:firstLine="0"/>
        <w:rPr>
          <w:lang w:val="en-GB"/>
        </w:rPr>
      </w:pPr>
    </w:p>
    <w:p w14:paraId="534B85C0" w14:textId="77777777" w:rsidR="00377E57" w:rsidRPr="000A737D" w:rsidRDefault="00377E57" w:rsidP="00604DA9">
      <w:pPr>
        <w:ind w:firstLineChars="0" w:firstLine="0"/>
        <w:rPr>
          <w:lang w:val="en-GB"/>
        </w:rPr>
      </w:pPr>
    </w:p>
    <w:p w14:paraId="31EB6A05" w14:textId="7BD5C74B" w:rsidR="000A737D" w:rsidRPr="00377E57" w:rsidRDefault="000A737D" w:rsidP="00377E57">
      <w:pPr>
        <w:pStyle w:val="10"/>
      </w:pPr>
      <w:bookmarkStart w:id="2" w:name="_Toc16581291"/>
      <w:r w:rsidRPr="0097690A">
        <w:rPr>
          <w:rFonts w:hint="eastAsia"/>
        </w:rPr>
        <w:t>安装部署准备</w:t>
      </w:r>
      <w:bookmarkEnd w:id="2"/>
    </w:p>
    <w:p w14:paraId="2F4F0CE5" w14:textId="77777777" w:rsidR="007D4A1E" w:rsidRPr="0097690A" w:rsidRDefault="007D4A1E" w:rsidP="007D4A1E">
      <w:pPr>
        <w:pStyle w:val="2"/>
      </w:pPr>
      <w:bookmarkStart w:id="3" w:name="_Toc16581292"/>
      <w:r w:rsidRPr="0097690A">
        <w:rPr>
          <w:rFonts w:hint="eastAsia"/>
        </w:rPr>
        <w:t>硬件物料清单</w:t>
      </w:r>
      <w:bookmarkEnd w:id="3"/>
    </w:p>
    <w:tbl>
      <w:tblPr>
        <w:tblStyle w:val="afff8"/>
        <w:tblW w:w="9356" w:type="dxa"/>
        <w:tblInd w:w="-34" w:type="dxa"/>
        <w:tblLook w:val="04A0" w:firstRow="1" w:lastRow="0" w:firstColumn="1" w:lastColumn="0" w:noHBand="0" w:noVBand="1"/>
      </w:tblPr>
      <w:tblGrid>
        <w:gridCol w:w="1986"/>
        <w:gridCol w:w="2908"/>
        <w:gridCol w:w="4462"/>
      </w:tblGrid>
      <w:tr w:rsidR="00993B42" w14:paraId="0344BF3E" w14:textId="77777777" w:rsidTr="00A807D7">
        <w:tc>
          <w:tcPr>
            <w:tcW w:w="1986" w:type="dxa"/>
          </w:tcPr>
          <w:p w14:paraId="06AE872F" w14:textId="77777777" w:rsidR="00993B42" w:rsidRDefault="00993B42" w:rsidP="002F09AF">
            <w:pPr>
              <w:rPr>
                <w:b/>
                <w:bCs/>
              </w:rPr>
            </w:pPr>
            <w:r>
              <w:rPr>
                <w:rFonts w:hint="eastAsia"/>
              </w:rPr>
              <w:t>序号</w:t>
            </w:r>
          </w:p>
        </w:tc>
        <w:tc>
          <w:tcPr>
            <w:tcW w:w="2908" w:type="dxa"/>
          </w:tcPr>
          <w:p w14:paraId="7084CF51" w14:textId="77777777" w:rsidR="00993B42" w:rsidRDefault="00993B42" w:rsidP="002F09AF">
            <w:pPr>
              <w:rPr>
                <w:b/>
                <w:bCs/>
              </w:rPr>
            </w:pPr>
            <w:r>
              <w:rPr>
                <w:rFonts w:hint="eastAsia"/>
              </w:rPr>
              <w:t>物品名称</w:t>
            </w:r>
          </w:p>
        </w:tc>
        <w:tc>
          <w:tcPr>
            <w:tcW w:w="4462" w:type="dxa"/>
          </w:tcPr>
          <w:p w14:paraId="32124DF0" w14:textId="77777777" w:rsidR="00993B42" w:rsidRDefault="00993B42" w:rsidP="002F09AF">
            <w:pPr>
              <w:rPr>
                <w:b/>
                <w:bCs/>
              </w:rPr>
            </w:pPr>
            <w:r>
              <w:rPr>
                <w:rFonts w:hint="eastAsia"/>
              </w:rPr>
              <w:t>图片</w:t>
            </w:r>
          </w:p>
        </w:tc>
      </w:tr>
      <w:tr w:rsidR="00993B42" w14:paraId="2E1F6293" w14:textId="77777777" w:rsidTr="00A807D7">
        <w:tc>
          <w:tcPr>
            <w:tcW w:w="1986" w:type="dxa"/>
          </w:tcPr>
          <w:p w14:paraId="7F6952D6" w14:textId="77777777" w:rsidR="00993B42" w:rsidRDefault="00993B42" w:rsidP="002F09AF">
            <w:r>
              <w:rPr>
                <w:rFonts w:hint="eastAsia"/>
              </w:rPr>
              <w:t>1</w:t>
            </w:r>
          </w:p>
        </w:tc>
        <w:tc>
          <w:tcPr>
            <w:tcW w:w="2908" w:type="dxa"/>
          </w:tcPr>
          <w:p w14:paraId="069BC71F" w14:textId="77777777" w:rsidR="00993B42" w:rsidRPr="0002401A" w:rsidRDefault="00993B42" w:rsidP="00E24C09">
            <w:pPr>
              <w:ind w:firstLineChars="0" w:firstLine="0"/>
              <w:rPr>
                <w:rFonts w:asciiTheme="minorEastAsia" w:eastAsiaTheme="minorEastAsia" w:hAnsiTheme="minorEastAsia"/>
              </w:rPr>
            </w:pPr>
            <w:r w:rsidRPr="0002401A">
              <w:rPr>
                <w:rFonts w:asciiTheme="minorEastAsia" w:eastAsiaTheme="minorEastAsia" w:hAnsiTheme="minorEastAsia"/>
              </w:rPr>
              <w:t xml:space="preserve">ME95 </w:t>
            </w:r>
            <w:r w:rsidRPr="0002401A">
              <w:rPr>
                <w:rFonts w:asciiTheme="minorEastAsia" w:eastAsiaTheme="minorEastAsia" w:hAnsiTheme="minorEastAsia" w:hint="eastAsia"/>
              </w:rPr>
              <w:t>一台</w:t>
            </w:r>
          </w:p>
        </w:tc>
        <w:tc>
          <w:tcPr>
            <w:tcW w:w="4462" w:type="dxa"/>
          </w:tcPr>
          <w:p w14:paraId="21329F8B" w14:textId="77777777" w:rsidR="00993B42" w:rsidRDefault="00993B42" w:rsidP="00993B42">
            <w:pPr>
              <w:jc w:val="center"/>
            </w:pPr>
            <w:r w:rsidRPr="00183463">
              <w:rPr>
                <w:noProof/>
              </w:rPr>
              <w:drawing>
                <wp:inline distT="0" distB="0" distL="0" distR="0" wp14:anchorId="6646451E" wp14:editId="30D682EA">
                  <wp:extent cx="2039498" cy="560825"/>
                  <wp:effectExtent l="0" t="0" r="0" b="0"/>
                  <wp:docPr id="23" name="图片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4467FC9-9934-46BD-9E3B-9A54AB195F1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1">
                            <a:extLst>
                              <a:ext uri="{FF2B5EF4-FFF2-40B4-BE49-F238E27FC236}">
                                <a16:creationId xmlns:a16="http://schemas.microsoft.com/office/drawing/2014/main" id="{24467FC9-9934-46BD-9E3B-9A54AB195F1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7988" cy="5796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3B42" w14:paraId="4F758D0D" w14:textId="77777777" w:rsidTr="00A807D7">
        <w:tc>
          <w:tcPr>
            <w:tcW w:w="1986" w:type="dxa"/>
          </w:tcPr>
          <w:p w14:paraId="05157B65" w14:textId="77777777" w:rsidR="00993B42" w:rsidRDefault="00993B42" w:rsidP="002F09AF">
            <w:r>
              <w:rPr>
                <w:rFonts w:hint="eastAsia"/>
              </w:rPr>
              <w:t>2</w:t>
            </w:r>
          </w:p>
        </w:tc>
        <w:tc>
          <w:tcPr>
            <w:tcW w:w="2908" w:type="dxa"/>
          </w:tcPr>
          <w:p w14:paraId="242B8AF0" w14:textId="77777777" w:rsidR="00993B42" w:rsidRDefault="00993B42" w:rsidP="001D2583">
            <w:pPr>
              <w:ind w:firstLineChars="0" w:firstLine="0"/>
            </w:pPr>
            <w:r>
              <w:rPr>
                <w:rFonts w:hint="eastAsia"/>
              </w:rPr>
              <w:t>视频采集设备：云台或枪机</w:t>
            </w:r>
            <w:r w:rsidRPr="009F5172">
              <w:rPr>
                <w:rFonts w:hint="eastAsia"/>
              </w:rPr>
              <w:t>摄像头</w:t>
            </w:r>
            <w:r>
              <w:rPr>
                <w:rFonts w:hint="eastAsia"/>
              </w:rPr>
              <w:t>（</w:t>
            </w:r>
            <w:r>
              <w:rPr>
                <w:rFonts w:hint="eastAsia"/>
              </w:rPr>
              <w:t>NC801/802/401/402</w:t>
            </w:r>
            <w:r>
              <w:rPr>
                <w:rFonts w:hint="eastAsia"/>
              </w:rPr>
              <w:t>）</w:t>
            </w:r>
          </w:p>
          <w:p w14:paraId="357DEA56" w14:textId="77777777" w:rsidR="00993B42" w:rsidRDefault="00993B42" w:rsidP="001D2583">
            <w:pPr>
              <w:ind w:firstLineChars="0" w:firstLine="0"/>
            </w:pPr>
            <w:r w:rsidRPr="00EB731A">
              <w:rPr>
                <w:rFonts w:hint="eastAsia"/>
              </w:rPr>
              <w:t>通过网络与</w:t>
            </w:r>
            <w:r w:rsidRPr="00EB731A">
              <w:rPr>
                <w:rFonts w:hint="eastAsia"/>
              </w:rPr>
              <w:t>M</w:t>
            </w:r>
            <w:r w:rsidRPr="00EB731A">
              <w:t>E95</w:t>
            </w:r>
            <w:r>
              <w:rPr>
                <w:rFonts w:hint="eastAsia"/>
              </w:rPr>
              <w:t>互动</w:t>
            </w:r>
            <w:r w:rsidRPr="00EB731A">
              <w:rPr>
                <w:rFonts w:hint="eastAsia"/>
              </w:rPr>
              <w:t>终端连接</w:t>
            </w:r>
            <w:r>
              <w:rPr>
                <w:rFonts w:hint="eastAsia"/>
              </w:rPr>
              <w:t>，提供教师跟踪画面、</w:t>
            </w:r>
            <w:proofErr w:type="gramStart"/>
            <w:r>
              <w:rPr>
                <w:rFonts w:hint="eastAsia"/>
              </w:rPr>
              <w:t>教台全</w:t>
            </w:r>
            <w:proofErr w:type="gramEnd"/>
            <w:r>
              <w:rPr>
                <w:rFonts w:hint="eastAsia"/>
              </w:rPr>
              <w:t>画面以及学生发言特写画面</w:t>
            </w:r>
          </w:p>
        </w:tc>
        <w:tc>
          <w:tcPr>
            <w:tcW w:w="4462" w:type="dxa"/>
          </w:tcPr>
          <w:p w14:paraId="3A93B438" w14:textId="77777777" w:rsidR="00993B42" w:rsidRDefault="00993B42" w:rsidP="00E24C09">
            <w:pPr>
              <w:ind w:firstLineChars="0" w:firstLine="0"/>
            </w:pPr>
            <w:r>
              <w:rPr>
                <w:rFonts w:hint="eastAsia"/>
                <w:noProof/>
              </w:rPr>
              <w:drawing>
                <wp:inline distT="0" distB="0" distL="0" distR="0" wp14:anchorId="30691DE1" wp14:editId="4BAC1688">
                  <wp:extent cx="1111240" cy="737951"/>
                  <wp:effectExtent l="0" t="0" r="0" b="0"/>
                  <wp:docPr id="204" name="图片 2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NC801.p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2195" cy="7585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noProof/>
              </w:rPr>
              <w:drawing>
                <wp:inline distT="0" distB="0" distL="0" distR="0" wp14:anchorId="23E9386C" wp14:editId="452658FB">
                  <wp:extent cx="815921" cy="815921"/>
                  <wp:effectExtent l="0" t="0" r="0" b="0"/>
                  <wp:docPr id="203" name="图片 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NC402.pn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0238" cy="8402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3B42" w14:paraId="4BD441E2" w14:textId="77777777" w:rsidTr="00A807D7">
        <w:tc>
          <w:tcPr>
            <w:tcW w:w="1986" w:type="dxa"/>
          </w:tcPr>
          <w:p w14:paraId="6BB11B37" w14:textId="77777777" w:rsidR="00993B42" w:rsidRDefault="00993B42" w:rsidP="002F09AF">
            <w:r>
              <w:rPr>
                <w:rFonts w:hint="eastAsia"/>
              </w:rPr>
              <w:lastRenderedPageBreak/>
              <w:t>3</w:t>
            </w:r>
          </w:p>
        </w:tc>
        <w:tc>
          <w:tcPr>
            <w:tcW w:w="2908" w:type="dxa"/>
          </w:tcPr>
          <w:p w14:paraId="046DF19D" w14:textId="77777777" w:rsidR="00993B42" w:rsidRPr="0002401A" w:rsidRDefault="00993B42" w:rsidP="00E24C09">
            <w:pPr>
              <w:ind w:firstLineChars="0" w:firstLine="0"/>
              <w:rPr>
                <w:rFonts w:asciiTheme="minorEastAsia" w:eastAsiaTheme="minorEastAsia" w:hAnsiTheme="minorEastAsia"/>
              </w:rPr>
            </w:pPr>
            <w:r w:rsidRPr="0002401A">
              <w:rPr>
                <w:rFonts w:asciiTheme="minorEastAsia" w:eastAsiaTheme="minorEastAsia" w:hAnsiTheme="minorEastAsia" w:hint="eastAsia"/>
              </w:rPr>
              <w:t>音频采集设备：全向麦克风，或头戴麦，或指向</w:t>
            </w:r>
            <w:proofErr w:type="gramStart"/>
            <w:r w:rsidRPr="0002401A">
              <w:rPr>
                <w:rFonts w:asciiTheme="minorEastAsia" w:eastAsiaTheme="minorEastAsia" w:hAnsiTheme="minorEastAsia" w:hint="eastAsia"/>
              </w:rPr>
              <w:t>性吊麦</w:t>
            </w:r>
            <w:proofErr w:type="gramEnd"/>
            <w:r w:rsidRPr="0002401A">
              <w:rPr>
                <w:rFonts w:asciiTheme="minorEastAsia" w:eastAsiaTheme="minorEastAsia" w:hAnsiTheme="minorEastAsia" w:hint="eastAsia"/>
              </w:rPr>
              <w:t>（根据项目选择）</w:t>
            </w:r>
          </w:p>
        </w:tc>
        <w:tc>
          <w:tcPr>
            <w:tcW w:w="4462" w:type="dxa"/>
          </w:tcPr>
          <w:p w14:paraId="08DAC56B" w14:textId="77777777" w:rsidR="00993B42" w:rsidRDefault="00993B42" w:rsidP="002F09AF">
            <w:r w:rsidRPr="00F13872">
              <w:rPr>
                <w:noProof/>
              </w:rPr>
              <w:drawing>
                <wp:inline distT="0" distB="0" distL="0" distR="0" wp14:anchorId="6B30758A" wp14:editId="3D1A1F9A">
                  <wp:extent cx="607064" cy="466387"/>
                  <wp:effectExtent l="0" t="0" r="2540" b="0"/>
                  <wp:docPr id="205" name="图片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307BB0E-5F10-4BC4-AB49-C4657E34E2F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1">
                            <a:extLst>
                              <a:ext uri="{FF2B5EF4-FFF2-40B4-BE49-F238E27FC236}">
                                <a16:creationId xmlns:a16="http://schemas.microsoft.com/office/drawing/2014/main" id="{3307BB0E-5F10-4BC4-AB49-C4657E34E2F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264" cy="4826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noProof/>
              </w:rPr>
              <w:drawing>
                <wp:inline distT="0" distB="0" distL="0" distR="0" wp14:anchorId="2E3B2326" wp14:editId="2DC0383B">
                  <wp:extent cx="522366" cy="584903"/>
                  <wp:effectExtent l="0" t="0" r="11430" b="0"/>
                  <wp:docPr id="206" name="图片 2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吊麦.jpe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549357" cy="6151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noProof/>
              </w:rPr>
              <w:drawing>
                <wp:inline distT="0" distB="0" distL="0" distR="0" wp14:anchorId="4239F797" wp14:editId="44DC329F">
                  <wp:extent cx="665480" cy="665480"/>
                  <wp:effectExtent l="0" t="0" r="0" b="0"/>
                  <wp:docPr id="207" name="图片 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头戴麦.jpg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258" cy="6722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3B42" w14:paraId="2D458BE7" w14:textId="77777777" w:rsidTr="00A807D7">
        <w:trPr>
          <w:trHeight w:val="408"/>
        </w:trPr>
        <w:tc>
          <w:tcPr>
            <w:tcW w:w="1986" w:type="dxa"/>
          </w:tcPr>
          <w:p w14:paraId="28F054CB" w14:textId="77777777" w:rsidR="00993B42" w:rsidRDefault="00993B42" w:rsidP="002F09AF">
            <w:r>
              <w:rPr>
                <w:rFonts w:hint="eastAsia"/>
              </w:rPr>
              <w:t>4</w:t>
            </w:r>
          </w:p>
        </w:tc>
        <w:tc>
          <w:tcPr>
            <w:tcW w:w="2908" w:type="dxa"/>
          </w:tcPr>
          <w:p w14:paraId="26F1B37C" w14:textId="77777777" w:rsidR="00993B42" w:rsidRPr="0002401A" w:rsidRDefault="00993B42" w:rsidP="00E24C09">
            <w:pPr>
              <w:ind w:firstLineChars="0" w:firstLine="0"/>
              <w:rPr>
                <w:rFonts w:asciiTheme="minorEastAsia" w:eastAsiaTheme="minorEastAsia" w:hAnsiTheme="minorEastAsia"/>
              </w:rPr>
            </w:pPr>
            <w:r w:rsidRPr="0002401A">
              <w:rPr>
                <w:rFonts w:asciiTheme="minorEastAsia" w:eastAsiaTheme="minorEastAsia" w:hAnsiTheme="minorEastAsia" w:hint="eastAsia"/>
              </w:rPr>
              <w:t>教学触控一体机（教室自备， Windows7及以上版本系统，  IE11及以上版本浏览器）</w:t>
            </w:r>
          </w:p>
        </w:tc>
        <w:tc>
          <w:tcPr>
            <w:tcW w:w="4462" w:type="dxa"/>
          </w:tcPr>
          <w:p w14:paraId="217F5751" w14:textId="77777777" w:rsidR="00993B42" w:rsidRDefault="00993B42" w:rsidP="002F09AF">
            <w:r>
              <w:rPr>
                <w:rFonts w:hint="eastAsia"/>
                <w:noProof/>
              </w:rPr>
              <w:drawing>
                <wp:inline distT="0" distB="0" distL="0" distR="0" wp14:anchorId="4E8EE4A3" wp14:editId="5AE62A1D">
                  <wp:extent cx="2170133" cy="809162"/>
                  <wp:effectExtent l="0" t="0" r="0" b="3810"/>
                  <wp:docPr id="208" name="图片 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教学一体机.png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9346" cy="820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3B42" w14:paraId="5B3E2A54" w14:textId="77777777" w:rsidTr="00A807D7">
        <w:tc>
          <w:tcPr>
            <w:tcW w:w="1986" w:type="dxa"/>
          </w:tcPr>
          <w:p w14:paraId="6014EFB6" w14:textId="77777777" w:rsidR="00993B42" w:rsidRDefault="00993B42" w:rsidP="002F09AF">
            <w:r>
              <w:rPr>
                <w:rFonts w:hint="eastAsia"/>
              </w:rPr>
              <w:t>5</w:t>
            </w:r>
          </w:p>
        </w:tc>
        <w:tc>
          <w:tcPr>
            <w:tcW w:w="2908" w:type="dxa"/>
          </w:tcPr>
          <w:p w14:paraId="1E3D0E4F" w14:textId="77777777" w:rsidR="00993B42" w:rsidRDefault="00993B42" w:rsidP="00E24C09">
            <w:pPr>
              <w:ind w:firstLineChars="0" w:firstLine="0"/>
            </w:pPr>
            <w:r w:rsidRPr="007C725D">
              <w:rPr>
                <w:rFonts w:hint="eastAsia"/>
              </w:rPr>
              <w:t>抬头屏电视</w:t>
            </w:r>
            <w:r>
              <w:rPr>
                <w:rFonts w:hint="eastAsia"/>
              </w:rPr>
              <w:t>（教室自备）</w:t>
            </w:r>
          </w:p>
        </w:tc>
        <w:tc>
          <w:tcPr>
            <w:tcW w:w="4462" w:type="dxa"/>
          </w:tcPr>
          <w:p w14:paraId="275AA379" w14:textId="77777777" w:rsidR="00993B42" w:rsidRDefault="00993B42" w:rsidP="002F09AF">
            <w:r>
              <w:rPr>
                <w:rFonts w:hint="eastAsia"/>
                <w:noProof/>
              </w:rPr>
              <w:drawing>
                <wp:inline distT="0" distB="0" distL="0" distR="0" wp14:anchorId="4AEA7FC3" wp14:editId="213444E4">
                  <wp:extent cx="1513598" cy="767458"/>
                  <wp:effectExtent l="0" t="0" r="10795" b="0"/>
                  <wp:docPr id="32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抬头屏电视.png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0317" cy="775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3B42" w14:paraId="170CCA8D" w14:textId="77777777" w:rsidTr="00A807D7">
        <w:tc>
          <w:tcPr>
            <w:tcW w:w="1986" w:type="dxa"/>
          </w:tcPr>
          <w:p w14:paraId="7AEABC64" w14:textId="77777777" w:rsidR="00993B42" w:rsidRDefault="00993B42" w:rsidP="002F09AF">
            <w:r>
              <w:rPr>
                <w:rFonts w:hint="eastAsia"/>
              </w:rPr>
              <w:t>6</w:t>
            </w:r>
          </w:p>
        </w:tc>
        <w:tc>
          <w:tcPr>
            <w:tcW w:w="2908" w:type="dxa"/>
          </w:tcPr>
          <w:p w14:paraId="1A4A4D67" w14:textId="77777777" w:rsidR="00993B42" w:rsidRDefault="00993B42" w:rsidP="00E24C09">
            <w:pPr>
              <w:ind w:firstLineChars="0" w:firstLine="0"/>
            </w:pPr>
            <w:r w:rsidRPr="00304A5B">
              <w:rPr>
                <w:rFonts w:hint="eastAsia"/>
              </w:rPr>
              <w:t>功放、音响系统（</w:t>
            </w:r>
            <w:r>
              <w:rPr>
                <w:rFonts w:hint="eastAsia"/>
              </w:rPr>
              <w:t>根据项目选择</w:t>
            </w:r>
            <w:r w:rsidRPr="00304A5B">
              <w:rPr>
                <w:rFonts w:hint="eastAsia"/>
              </w:rPr>
              <w:t>）</w:t>
            </w:r>
          </w:p>
        </w:tc>
        <w:tc>
          <w:tcPr>
            <w:tcW w:w="4462" w:type="dxa"/>
          </w:tcPr>
          <w:p w14:paraId="2F8832AC" w14:textId="77777777" w:rsidR="00993B42" w:rsidRDefault="00993B42" w:rsidP="002F09AF"/>
        </w:tc>
      </w:tr>
      <w:tr w:rsidR="00993B42" w14:paraId="66EF6791" w14:textId="77777777" w:rsidTr="00A807D7">
        <w:tc>
          <w:tcPr>
            <w:tcW w:w="1986" w:type="dxa"/>
          </w:tcPr>
          <w:p w14:paraId="60C3436F" w14:textId="77777777" w:rsidR="00993B42" w:rsidRDefault="00993B42" w:rsidP="002F09AF">
            <w:r>
              <w:rPr>
                <w:rFonts w:hint="eastAsia"/>
              </w:rPr>
              <w:t>7</w:t>
            </w:r>
          </w:p>
        </w:tc>
        <w:tc>
          <w:tcPr>
            <w:tcW w:w="2908" w:type="dxa"/>
          </w:tcPr>
          <w:p w14:paraId="3DFEECB7" w14:textId="77777777" w:rsidR="00993B42" w:rsidRDefault="00993B42" w:rsidP="00E24C09">
            <w:pPr>
              <w:ind w:firstLineChars="0" w:firstLine="0"/>
            </w:pPr>
            <w:r w:rsidRPr="00304A5B">
              <w:rPr>
                <w:rFonts w:hint="eastAsia"/>
              </w:rPr>
              <w:t>摄像头安装支架</w:t>
            </w:r>
            <w:r>
              <w:rPr>
                <w:rFonts w:hint="eastAsia"/>
              </w:rPr>
              <w:t>*2</w:t>
            </w:r>
            <w:r>
              <w:rPr>
                <w:rFonts w:hint="eastAsia"/>
              </w:rPr>
              <w:t>（摄像头自带）</w:t>
            </w:r>
            <w:r w:rsidRPr="00304A5B">
              <w:rPr>
                <w:rFonts w:hint="eastAsia"/>
              </w:rPr>
              <w:t>，教师端、</w:t>
            </w:r>
            <w:proofErr w:type="gramStart"/>
            <w:r w:rsidRPr="00304A5B">
              <w:rPr>
                <w:rFonts w:hint="eastAsia"/>
              </w:rPr>
              <w:t>学生端各</w:t>
            </w:r>
            <w:proofErr w:type="gramEnd"/>
            <w:r w:rsidRPr="00304A5B">
              <w:t>1</w:t>
            </w:r>
          </w:p>
        </w:tc>
        <w:tc>
          <w:tcPr>
            <w:tcW w:w="4462" w:type="dxa"/>
          </w:tcPr>
          <w:p w14:paraId="77CBF7D4" w14:textId="77777777" w:rsidR="00993B42" w:rsidRDefault="00993B42" w:rsidP="002F09AF"/>
        </w:tc>
      </w:tr>
      <w:tr w:rsidR="00993B42" w14:paraId="6B565C6C" w14:textId="77777777" w:rsidTr="00A807D7">
        <w:tc>
          <w:tcPr>
            <w:tcW w:w="1986" w:type="dxa"/>
          </w:tcPr>
          <w:p w14:paraId="096500B8" w14:textId="77777777" w:rsidR="00993B42" w:rsidRDefault="00993B42" w:rsidP="002F09AF">
            <w:r>
              <w:rPr>
                <w:rFonts w:hint="eastAsia"/>
              </w:rPr>
              <w:t>8</w:t>
            </w:r>
          </w:p>
        </w:tc>
        <w:tc>
          <w:tcPr>
            <w:tcW w:w="2908" w:type="dxa"/>
          </w:tcPr>
          <w:p w14:paraId="02D93A8F" w14:textId="77777777" w:rsidR="00993B42" w:rsidRDefault="00993B42" w:rsidP="00E24C09">
            <w:pPr>
              <w:ind w:firstLineChars="0" w:firstLine="0"/>
            </w:pPr>
            <w:r>
              <w:rPr>
                <w:rFonts w:hint="eastAsia"/>
              </w:rPr>
              <w:t>网络接口：</w:t>
            </w:r>
            <w:r>
              <w:rPr>
                <w:rFonts w:hint="eastAsia"/>
              </w:rPr>
              <w:t xml:space="preserve"> </w:t>
            </w:r>
            <w:r w:rsidRPr="00304A5B">
              <w:t>4</w:t>
            </w:r>
            <w:r w:rsidRPr="00304A5B">
              <w:rPr>
                <w:rFonts w:hint="eastAsia"/>
              </w:rPr>
              <w:t>个固定</w:t>
            </w:r>
            <w:r w:rsidRPr="00304A5B">
              <w:t>IP</w:t>
            </w:r>
            <w:r w:rsidRPr="00304A5B">
              <w:rPr>
                <w:rFonts w:hint="eastAsia"/>
              </w:rPr>
              <w:t>地址</w:t>
            </w:r>
            <w:r>
              <w:rPr>
                <w:rFonts w:hint="eastAsia"/>
              </w:rPr>
              <w:t>（必须在同一网段）</w:t>
            </w:r>
            <w:r w:rsidRPr="00304A5B">
              <w:rPr>
                <w:rFonts w:hint="eastAsia"/>
              </w:rPr>
              <w:t>，摄像头</w:t>
            </w:r>
            <w:r w:rsidRPr="00304A5B">
              <w:rPr>
                <w:rFonts w:hint="eastAsia"/>
              </w:rPr>
              <w:t>*</w:t>
            </w:r>
            <w:r w:rsidRPr="00304A5B">
              <w:t>2</w:t>
            </w:r>
            <w:r w:rsidRPr="00304A5B">
              <w:rPr>
                <w:rFonts w:hint="eastAsia"/>
              </w:rPr>
              <w:t>、</w:t>
            </w:r>
            <w:r w:rsidRPr="00304A5B">
              <w:t>ME95</w:t>
            </w:r>
            <w:r w:rsidRPr="00304A5B">
              <w:rPr>
                <w:rFonts w:hint="eastAsia"/>
              </w:rPr>
              <w:t>主机</w:t>
            </w:r>
            <w:r w:rsidRPr="00304A5B">
              <w:rPr>
                <w:rFonts w:hint="eastAsia"/>
              </w:rPr>
              <w:t>*</w:t>
            </w:r>
            <w:r w:rsidRPr="00304A5B">
              <w:t>1</w:t>
            </w:r>
            <w:r w:rsidRPr="00304A5B">
              <w:rPr>
                <w:rFonts w:hint="eastAsia"/>
              </w:rPr>
              <w:t>、</w:t>
            </w:r>
            <w:r>
              <w:rPr>
                <w:rFonts w:hint="eastAsia"/>
              </w:rPr>
              <w:t>教学</w:t>
            </w:r>
            <w:r w:rsidRPr="00304A5B">
              <w:rPr>
                <w:rFonts w:hint="eastAsia"/>
              </w:rPr>
              <w:t>一体机</w:t>
            </w:r>
            <w:r w:rsidRPr="00304A5B">
              <w:rPr>
                <w:rFonts w:hint="eastAsia"/>
              </w:rPr>
              <w:t>*</w:t>
            </w:r>
            <w:r w:rsidRPr="00304A5B">
              <w:t>1</w:t>
            </w:r>
            <w:r w:rsidRPr="00304A5B">
              <w:rPr>
                <w:rFonts w:hint="eastAsia"/>
              </w:rPr>
              <w:t>，主机网络可访问互联网</w:t>
            </w:r>
          </w:p>
        </w:tc>
        <w:tc>
          <w:tcPr>
            <w:tcW w:w="4462" w:type="dxa"/>
          </w:tcPr>
          <w:p w14:paraId="62A83DC3" w14:textId="77777777" w:rsidR="00993B42" w:rsidRDefault="00993B42" w:rsidP="002F09AF"/>
        </w:tc>
      </w:tr>
      <w:tr w:rsidR="00993B42" w14:paraId="32218FFB" w14:textId="77777777" w:rsidTr="00A807D7">
        <w:tc>
          <w:tcPr>
            <w:tcW w:w="1986" w:type="dxa"/>
          </w:tcPr>
          <w:p w14:paraId="6B24925E" w14:textId="77777777" w:rsidR="00993B42" w:rsidRDefault="00993B42" w:rsidP="002F09AF">
            <w:r>
              <w:rPr>
                <w:rFonts w:hint="eastAsia"/>
              </w:rPr>
              <w:t>9</w:t>
            </w:r>
          </w:p>
        </w:tc>
        <w:tc>
          <w:tcPr>
            <w:tcW w:w="2908" w:type="dxa"/>
          </w:tcPr>
          <w:p w14:paraId="75101928" w14:textId="77777777" w:rsidR="00993B42" w:rsidRDefault="00993B42" w:rsidP="00E24C09">
            <w:pPr>
              <w:ind w:firstLineChars="0" w:firstLine="0"/>
            </w:pPr>
            <w:r w:rsidRPr="00304A5B">
              <w:rPr>
                <w:rFonts w:hint="eastAsia"/>
              </w:rPr>
              <w:t>路由器或交换机（根据环境选择）</w:t>
            </w:r>
          </w:p>
        </w:tc>
        <w:tc>
          <w:tcPr>
            <w:tcW w:w="4462" w:type="dxa"/>
          </w:tcPr>
          <w:p w14:paraId="05A1FADC" w14:textId="77777777" w:rsidR="00993B42" w:rsidRDefault="00993B42" w:rsidP="002F09AF">
            <w:r>
              <w:rPr>
                <w:rFonts w:hint="eastAsia"/>
                <w:noProof/>
              </w:rPr>
              <w:drawing>
                <wp:inline distT="0" distB="0" distL="0" distR="0" wp14:anchorId="6D43ABA1" wp14:editId="581C204B">
                  <wp:extent cx="793169" cy="793169"/>
                  <wp:effectExtent l="0" t="0" r="0" b="0"/>
                  <wp:docPr id="209" name="图片 2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路由器.png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9030" cy="799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3B42" w14:paraId="62B05C7B" w14:textId="77777777" w:rsidTr="00A807D7">
        <w:tc>
          <w:tcPr>
            <w:tcW w:w="1986" w:type="dxa"/>
          </w:tcPr>
          <w:p w14:paraId="4C9D63A7" w14:textId="77777777" w:rsidR="00993B42" w:rsidRDefault="00993B42" w:rsidP="002F09AF">
            <w:r>
              <w:rPr>
                <w:rFonts w:hint="eastAsia"/>
              </w:rPr>
              <w:t>10</w:t>
            </w:r>
          </w:p>
        </w:tc>
        <w:tc>
          <w:tcPr>
            <w:tcW w:w="2908" w:type="dxa"/>
          </w:tcPr>
          <w:p w14:paraId="4D04E4D8" w14:textId="77777777" w:rsidR="00993B42" w:rsidRDefault="00993B42" w:rsidP="00E24C09">
            <w:pPr>
              <w:ind w:firstLineChars="0" w:firstLine="0"/>
            </w:pPr>
            <w:r>
              <w:rPr>
                <w:rFonts w:hint="eastAsia"/>
              </w:rPr>
              <w:t>电源接口：</w:t>
            </w:r>
            <w:r w:rsidRPr="00304A5B">
              <w:rPr>
                <w:rFonts w:hint="eastAsia"/>
              </w:rPr>
              <w:t>摄像头</w:t>
            </w:r>
            <w:r w:rsidRPr="00304A5B">
              <w:rPr>
                <w:rFonts w:hint="eastAsia"/>
              </w:rPr>
              <w:t>*</w:t>
            </w:r>
            <w:r w:rsidRPr="00304A5B">
              <w:t>2</w:t>
            </w:r>
            <w:r>
              <w:rPr>
                <w:rFonts w:hint="eastAsia"/>
              </w:rPr>
              <w:t>（</w:t>
            </w:r>
            <w:r w:rsidRPr="00304A5B">
              <w:rPr>
                <w:rFonts w:hint="eastAsia"/>
              </w:rPr>
              <w:t>如路由器支持</w:t>
            </w:r>
            <w:r w:rsidRPr="00304A5B">
              <w:t>POE</w:t>
            </w:r>
            <w:r w:rsidRPr="00304A5B">
              <w:rPr>
                <w:rFonts w:hint="eastAsia"/>
              </w:rPr>
              <w:t>供电可忽略</w:t>
            </w:r>
            <w:r>
              <w:rPr>
                <w:rFonts w:hint="eastAsia"/>
              </w:rPr>
              <w:t>）</w:t>
            </w:r>
            <w:r w:rsidRPr="00304A5B">
              <w:rPr>
                <w:rFonts w:hint="eastAsia"/>
              </w:rPr>
              <w:t>、主机</w:t>
            </w:r>
            <w:r w:rsidRPr="00304A5B">
              <w:rPr>
                <w:rFonts w:hint="eastAsia"/>
              </w:rPr>
              <w:t>*</w:t>
            </w:r>
            <w:r w:rsidRPr="00304A5B">
              <w:t>1</w:t>
            </w:r>
            <w:r w:rsidRPr="00304A5B">
              <w:rPr>
                <w:rFonts w:hint="eastAsia"/>
              </w:rPr>
              <w:t>、</w:t>
            </w:r>
            <w:r>
              <w:rPr>
                <w:rFonts w:hint="eastAsia"/>
              </w:rPr>
              <w:t>教学</w:t>
            </w:r>
            <w:r w:rsidRPr="00304A5B">
              <w:rPr>
                <w:rFonts w:hint="eastAsia"/>
              </w:rPr>
              <w:t>一体机</w:t>
            </w:r>
            <w:r w:rsidRPr="00304A5B">
              <w:rPr>
                <w:rFonts w:hint="eastAsia"/>
              </w:rPr>
              <w:t>*</w:t>
            </w:r>
            <w:r w:rsidRPr="00304A5B">
              <w:t>1</w:t>
            </w:r>
            <w:r w:rsidRPr="00304A5B">
              <w:rPr>
                <w:rFonts w:hint="eastAsia"/>
              </w:rPr>
              <w:t>、电视</w:t>
            </w:r>
            <w:r w:rsidRPr="00304A5B">
              <w:rPr>
                <w:rFonts w:hint="eastAsia"/>
              </w:rPr>
              <w:t>*</w:t>
            </w:r>
            <w:r w:rsidRPr="00304A5B">
              <w:t>1</w:t>
            </w:r>
          </w:p>
        </w:tc>
        <w:tc>
          <w:tcPr>
            <w:tcW w:w="4462" w:type="dxa"/>
          </w:tcPr>
          <w:p w14:paraId="4FCC10E1" w14:textId="77777777" w:rsidR="00993B42" w:rsidRDefault="00993B42" w:rsidP="002F09AF"/>
        </w:tc>
      </w:tr>
      <w:tr w:rsidR="00993B42" w14:paraId="435D4F6F" w14:textId="77777777" w:rsidTr="00A807D7">
        <w:tc>
          <w:tcPr>
            <w:tcW w:w="1986" w:type="dxa"/>
          </w:tcPr>
          <w:p w14:paraId="22D8C53C" w14:textId="77777777" w:rsidR="00993B42" w:rsidRDefault="00993B42" w:rsidP="002F09AF">
            <w:r>
              <w:rPr>
                <w:rFonts w:hint="eastAsia"/>
              </w:rPr>
              <w:t>11</w:t>
            </w:r>
          </w:p>
        </w:tc>
        <w:tc>
          <w:tcPr>
            <w:tcW w:w="2908" w:type="dxa"/>
          </w:tcPr>
          <w:p w14:paraId="71134D82" w14:textId="77777777" w:rsidR="00993B42" w:rsidRDefault="00993B42" w:rsidP="00E24C09">
            <w:pPr>
              <w:ind w:firstLineChars="0" w:firstLine="0"/>
            </w:pPr>
            <w:r w:rsidRPr="00304A5B">
              <w:rPr>
                <w:rFonts w:hint="eastAsia"/>
              </w:rPr>
              <w:t>网线、水晶头</w:t>
            </w:r>
          </w:p>
        </w:tc>
        <w:tc>
          <w:tcPr>
            <w:tcW w:w="4462" w:type="dxa"/>
          </w:tcPr>
          <w:p w14:paraId="0C9175B5" w14:textId="77777777" w:rsidR="00993B42" w:rsidRDefault="00993B42" w:rsidP="002F09AF"/>
        </w:tc>
      </w:tr>
      <w:tr w:rsidR="00993B42" w14:paraId="3116D81F" w14:textId="77777777" w:rsidTr="00A807D7">
        <w:tc>
          <w:tcPr>
            <w:tcW w:w="1986" w:type="dxa"/>
          </w:tcPr>
          <w:p w14:paraId="6DBD3561" w14:textId="77777777" w:rsidR="00993B42" w:rsidRDefault="00993B42" w:rsidP="002F09AF">
            <w:r>
              <w:rPr>
                <w:rFonts w:hint="eastAsia"/>
              </w:rPr>
              <w:lastRenderedPageBreak/>
              <w:t>12</w:t>
            </w:r>
          </w:p>
        </w:tc>
        <w:tc>
          <w:tcPr>
            <w:tcW w:w="2908" w:type="dxa"/>
          </w:tcPr>
          <w:p w14:paraId="0EB5C533" w14:textId="77777777" w:rsidR="00993B42" w:rsidRDefault="00993B42" w:rsidP="00E24C09">
            <w:pPr>
              <w:ind w:firstLineChars="0" w:firstLine="0"/>
            </w:pPr>
            <w:r w:rsidRPr="00304A5B">
              <w:t>HDMI</w:t>
            </w:r>
            <w:r>
              <w:rPr>
                <w:rFonts w:hint="eastAsia"/>
              </w:rPr>
              <w:t>线缆：</w:t>
            </w:r>
            <w:r w:rsidRPr="00266A02">
              <w:rPr>
                <w:rFonts w:hint="eastAsia"/>
              </w:rPr>
              <w:t xml:space="preserve"> </w:t>
            </w:r>
            <w:r w:rsidRPr="00266A02">
              <w:rPr>
                <w:rFonts w:hint="eastAsia"/>
              </w:rPr>
              <w:t>教学一体机到</w:t>
            </w:r>
            <w:r w:rsidRPr="00266A02">
              <w:rPr>
                <w:rFonts w:hint="eastAsia"/>
              </w:rPr>
              <w:t>ME95</w:t>
            </w:r>
            <w:r w:rsidRPr="00266A02">
              <w:rPr>
                <w:rFonts w:hint="eastAsia"/>
              </w:rPr>
              <w:t>主机</w:t>
            </w:r>
            <w:r w:rsidRPr="00266A02"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*</w:t>
            </w:r>
            <w:r>
              <w:rPr>
                <w:rFonts w:hint="eastAsia"/>
              </w:rPr>
              <w:t>（</w:t>
            </w:r>
            <w:r w:rsidRPr="00266A02">
              <w:rPr>
                <w:rFonts w:hint="eastAsia"/>
              </w:rPr>
              <w:t>教学一体机</w:t>
            </w:r>
            <w:r>
              <w:rPr>
                <w:rFonts w:hint="eastAsia"/>
              </w:rPr>
              <w:t>数量</w:t>
            </w:r>
            <w:r>
              <w:rPr>
                <w:rFonts w:hint="eastAsia"/>
              </w:rPr>
              <w:t xml:space="preserve"> +1</w:t>
            </w:r>
            <w:r>
              <w:rPr>
                <w:rFonts w:hint="eastAsia"/>
              </w:rPr>
              <w:t>）</w:t>
            </w:r>
            <w:r w:rsidRPr="00266A02">
              <w:rPr>
                <w:rFonts w:hint="eastAsia"/>
              </w:rPr>
              <w:t>；</w:t>
            </w:r>
            <w:r w:rsidRPr="00266A02">
              <w:rPr>
                <w:rFonts w:hint="eastAsia"/>
              </w:rPr>
              <w:t xml:space="preserve">  </w:t>
            </w:r>
            <w:proofErr w:type="gramStart"/>
            <w:r w:rsidRPr="00266A02">
              <w:rPr>
                <w:rFonts w:hint="eastAsia"/>
              </w:rPr>
              <w:t>抬头屏到</w:t>
            </w:r>
            <w:proofErr w:type="gramEnd"/>
            <w:r w:rsidRPr="00266A02">
              <w:rPr>
                <w:rFonts w:hint="eastAsia"/>
              </w:rPr>
              <w:t xml:space="preserve"> ME95</w:t>
            </w:r>
            <w:r w:rsidRPr="00266A02">
              <w:rPr>
                <w:rFonts w:hint="eastAsia"/>
              </w:rPr>
              <w:t>主机</w:t>
            </w:r>
            <w:r w:rsidRPr="00266A02">
              <w:rPr>
                <w:rFonts w:hint="eastAsia"/>
              </w:rPr>
              <w:t xml:space="preserve"> *1</w:t>
            </w:r>
          </w:p>
        </w:tc>
        <w:tc>
          <w:tcPr>
            <w:tcW w:w="4462" w:type="dxa"/>
          </w:tcPr>
          <w:p w14:paraId="6E5AEBD9" w14:textId="77777777" w:rsidR="00993B42" w:rsidRDefault="00993B42" w:rsidP="002F09AF">
            <w:r>
              <w:rPr>
                <w:rFonts w:hint="eastAsia"/>
                <w:noProof/>
              </w:rPr>
              <w:drawing>
                <wp:inline distT="0" distB="0" distL="0" distR="0" wp14:anchorId="4A0FD129" wp14:editId="5BD7EBA8">
                  <wp:extent cx="1106680" cy="1204068"/>
                  <wp:effectExtent l="0" t="0" r="11430" b="0"/>
                  <wp:docPr id="210" name="图片 2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HDMI.jpe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6518" cy="12256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3B42" w14:paraId="297E5560" w14:textId="77777777" w:rsidTr="00A807D7">
        <w:tc>
          <w:tcPr>
            <w:tcW w:w="1986" w:type="dxa"/>
          </w:tcPr>
          <w:p w14:paraId="546DF381" w14:textId="77777777" w:rsidR="00993B42" w:rsidRDefault="00993B42" w:rsidP="002F09AF">
            <w:r>
              <w:rPr>
                <w:rFonts w:hint="eastAsia"/>
              </w:rPr>
              <w:t>13</w:t>
            </w:r>
          </w:p>
        </w:tc>
        <w:tc>
          <w:tcPr>
            <w:tcW w:w="2908" w:type="dxa"/>
          </w:tcPr>
          <w:p w14:paraId="19237854" w14:textId="27D3A131" w:rsidR="00993B42" w:rsidRDefault="00E22E37" w:rsidP="00E24C09">
            <w:pPr>
              <w:ind w:firstLineChars="0" w:firstLine="0"/>
            </w:pPr>
            <w:r>
              <w:t>3.5</w:t>
            </w:r>
            <w:r>
              <w:rPr>
                <w:rFonts w:hint="eastAsia"/>
              </w:rPr>
              <w:t>转</w:t>
            </w:r>
            <w:r w:rsidR="00993B42">
              <w:rPr>
                <w:rFonts w:hint="eastAsia"/>
              </w:rPr>
              <w:t>莲花头音频线</w:t>
            </w:r>
            <w:r w:rsidR="00993B42">
              <w:rPr>
                <w:rFonts w:hint="eastAsia"/>
              </w:rPr>
              <w:t>*1</w:t>
            </w:r>
            <w:r w:rsidR="00993B42">
              <w:rPr>
                <w:rFonts w:hint="eastAsia"/>
              </w:rPr>
              <w:t>，</w:t>
            </w:r>
            <w:r w:rsidR="00993B42" w:rsidRPr="00266A02">
              <w:rPr>
                <w:rFonts w:hint="eastAsia"/>
              </w:rPr>
              <w:t>教学一体机</w:t>
            </w:r>
            <w:r w:rsidR="00993B42">
              <w:rPr>
                <w:rFonts w:hint="eastAsia"/>
              </w:rPr>
              <w:t>输出</w:t>
            </w:r>
            <w:r w:rsidR="00993B42" w:rsidRPr="00266A02">
              <w:rPr>
                <w:rFonts w:hint="eastAsia"/>
              </w:rPr>
              <w:t>到</w:t>
            </w:r>
            <w:r w:rsidR="00993B42" w:rsidRPr="00266A02">
              <w:rPr>
                <w:rFonts w:hint="eastAsia"/>
              </w:rPr>
              <w:t>ME95</w:t>
            </w:r>
            <w:r w:rsidR="00993B42" w:rsidRPr="00266A02">
              <w:rPr>
                <w:rFonts w:hint="eastAsia"/>
              </w:rPr>
              <w:t>主机</w:t>
            </w:r>
            <w:r w:rsidR="00993B42">
              <w:rPr>
                <w:rFonts w:hint="eastAsia"/>
              </w:rPr>
              <w:t>RCA</w:t>
            </w:r>
            <w:r w:rsidR="00993B42">
              <w:rPr>
                <w:rFonts w:hint="eastAsia"/>
              </w:rPr>
              <w:t>输入</w:t>
            </w:r>
          </w:p>
        </w:tc>
        <w:tc>
          <w:tcPr>
            <w:tcW w:w="4462" w:type="dxa"/>
          </w:tcPr>
          <w:p w14:paraId="00CBE78A" w14:textId="2D51A893" w:rsidR="00993B42" w:rsidRDefault="00A807D7" w:rsidP="002F09AF">
            <w:r>
              <w:rPr>
                <w:noProof/>
              </w:rPr>
              <w:drawing>
                <wp:inline distT="0" distB="0" distL="0" distR="0" wp14:anchorId="30BCE439" wp14:editId="21A97D69">
                  <wp:extent cx="1009650" cy="819150"/>
                  <wp:effectExtent l="0" t="0" r="0" b="0"/>
                  <wp:docPr id="15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650" cy="819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3B42" w14:paraId="1F385C16" w14:textId="77777777" w:rsidTr="00A807D7">
        <w:tc>
          <w:tcPr>
            <w:tcW w:w="1986" w:type="dxa"/>
          </w:tcPr>
          <w:p w14:paraId="3DB5518D" w14:textId="3E4D6DD0" w:rsidR="00993B42" w:rsidRDefault="00993B42" w:rsidP="00E24C09">
            <w:r>
              <w:rPr>
                <w:rFonts w:hint="eastAsia"/>
              </w:rPr>
              <w:t>1</w:t>
            </w:r>
            <w:r w:rsidR="00E24C09">
              <w:rPr>
                <w:rFonts w:hint="eastAsia"/>
              </w:rPr>
              <w:t>4</w:t>
            </w:r>
          </w:p>
        </w:tc>
        <w:tc>
          <w:tcPr>
            <w:tcW w:w="2908" w:type="dxa"/>
          </w:tcPr>
          <w:p w14:paraId="700660DE" w14:textId="77777777" w:rsidR="00993B42" w:rsidRDefault="00993B42" w:rsidP="00A50B27">
            <w:pPr>
              <w:ind w:firstLineChars="0" w:firstLine="0"/>
            </w:pPr>
            <w:r w:rsidRPr="002C1564">
              <w:rPr>
                <w:rFonts w:hint="eastAsia"/>
              </w:rPr>
              <w:t>高清扫描仪</w:t>
            </w:r>
            <w:r w:rsidRPr="002C1564">
              <w:rPr>
                <w:rFonts w:hint="eastAsia"/>
              </w:rPr>
              <w:t xml:space="preserve"> </w:t>
            </w:r>
            <w:r w:rsidRPr="002C1564">
              <w:rPr>
                <w:rFonts w:hint="eastAsia"/>
              </w:rPr>
              <w:t>（</w:t>
            </w:r>
            <w:r>
              <w:rPr>
                <w:rFonts w:hint="eastAsia"/>
              </w:rPr>
              <w:t>项目自备，</w:t>
            </w:r>
            <w:r w:rsidRPr="002C1564">
              <w:rPr>
                <w:rFonts w:hint="eastAsia"/>
              </w:rPr>
              <w:t>可选）</w:t>
            </w:r>
          </w:p>
        </w:tc>
        <w:tc>
          <w:tcPr>
            <w:tcW w:w="4462" w:type="dxa"/>
          </w:tcPr>
          <w:p w14:paraId="3FBF0BE6" w14:textId="77777777" w:rsidR="00993B42" w:rsidRDefault="00993B42" w:rsidP="002F09AF"/>
        </w:tc>
      </w:tr>
      <w:tr w:rsidR="00F52371" w14:paraId="6F14DABD" w14:textId="77777777" w:rsidTr="00A807D7">
        <w:tc>
          <w:tcPr>
            <w:tcW w:w="1986" w:type="dxa"/>
          </w:tcPr>
          <w:p w14:paraId="03432C01" w14:textId="6A355C85" w:rsidR="00F52371" w:rsidRDefault="00F52371" w:rsidP="00E24C09">
            <w:r>
              <w:rPr>
                <w:rFonts w:hint="eastAsia"/>
              </w:rPr>
              <w:t>15</w:t>
            </w:r>
          </w:p>
        </w:tc>
        <w:tc>
          <w:tcPr>
            <w:tcW w:w="2908" w:type="dxa"/>
          </w:tcPr>
          <w:p w14:paraId="42FBE640" w14:textId="3341BA8B" w:rsidR="00F52371" w:rsidRPr="002C1564" w:rsidRDefault="00F52371" w:rsidP="00A50B27">
            <w:pPr>
              <w:ind w:firstLineChars="0" w:firstLine="0"/>
            </w:pPr>
            <w:r>
              <w:rPr>
                <w:rFonts w:hint="eastAsia"/>
              </w:rPr>
              <w:t>其他部署工具</w:t>
            </w:r>
          </w:p>
        </w:tc>
        <w:tc>
          <w:tcPr>
            <w:tcW w:w="4462" w:type="dxa"/>
          </w:tcPr>
          <w:p w14:paraId="54BCEE75" w14:textId="2E7709CB" w:rsidR="00F52371" w:rsidRDefault="006B5125" w:rsidP="00F52371">
            <w:pPr>
              <w:ind w:firstLineChars="0" w:firstLine="0"/>
            </w:pPr>
            <w:r>
              <w:rPr>
                <w:rFonts w:hint="eastAsia"/>
              </w:rPr>
              <w:t>电源线、电源插板、电动工具、膨胀螺丝、电工胶布、扎带、标签等，依据现场情况调整。</w:t>
            </w:r>
          </w:p>
        </w:tc>
      </w:tr>
    </w:tbl>
    <w:p w14:paraId="50317030" w14:textId="77777777" w:rsidR="007D4A1E" w:rsidRPr="0097690A" w:rsidRDefault="007D4A1E" w:rsidP="007D4A1E">
      <w:pPr>
        <w:rPr>
          <w:lang w:val="en-GB"/>
        </w:rPr>
      </w:pPr>
    </w:p>
    <w:p w14:paraId="13A9C41F" w14:textId="012D3EC9" w:rsidR="007D4A1E" w:rsidRPr="00993B42" w:rsidRDefault="007D4A1E" w:rsidP="00126EBA">
      <w:pPr>
        <w:pStyle w:val="2"/>
        <w:spacing w:before="200" w:after="200"/>
      </w:pPr>
      <w:bookmarkStart w:id="4" w:name="_Toc16581293"/>
      <w:r w:rsidRPr="0097690A">
        <w:rPr>
          <w:rFonts w:hint="eastAsia"/>
        </w:rPr>
        <w:t>软件及工具</w:t>
      </w:r>
      <w:bookmarkEnd w:id="4"/>
    </w:p>
    <w:tbl>
      <w:tblPr>
        <w:tblStyle w:val="afff8"/>
        <w:tblW w:w="5000" w:type="pct"/>
        <w:tblLook w:val="04A0" w:firstRow="1" w:lastRow="0" w:firstColumn="1" w:lastColumn="0" w:noHBand="0" w:noVBand="1"/>
      </w:tblPr>
      <w:tblGrid>
        <w:gridCol w:w="806"/>
        <w:gridCol w:w="1869"/>
        <w:gridCol w:w="6611"/>
      </w:tblGrid>
      <w:tr w:rsidR="00993B42" w:rsidRPr="00993B42" w14:paraId="3AC5EA13" w14:textId="77777777" w:rsidTr="00993B42">
        <w:tc>
          <w:tcPr>
            <w:tcW w:w="436" w:type="pct"/>
          </w:tcPr>
          <w:p w14:paraId="72D59534" w14:textId="77777777" w:rsidR="00993B42" w:rsidRPr="00993B42" w:rsidRDefault="00993B42" w:rsidP="00993B42">
            <w:pPr>
              <w:ind w:firstLineChars="0" w:firstLine="0"/>
              <w:jc w:val="center"/>
              <w:rPr>
                <w:b/>
                <w:bCs/>
              </w:rPr>
            </w:pPr>
            <w:r w:rsidRPr="00993B42">
              <w:rPr>
                <w:rFonts w:hint="eastAsia"/>
                <w:b/>
              </w:rPr>
              <w:t>序号</w:t>
            </w:r>
          </w:p>
        </w:tc>
        <w:tc>
          <w:tcPr>
            <w:tcW w:w="1007" w:type="pct"/>
          </w:tcPr>
          <w:p w14:paraId="06C9D1B9" w14:textId="77777777" w:rsidR="00993B42" w:rsidRPr="00993B42" w:rsidRDefault="00993B42" w:rsidP="00993B42">
            <w:pPr>
              <w:ind w:firstLineChars="0" w:firstLine="0"/>
              <w:jc w:val="center"/>
              <w:rPr>
                <w:b/>
                <w:bCs/>
              </w:rPr>
            </w:pPr>
            <w:r w:rsidRPr="00993B42">
              <w:rPr>
                <w:rFonts w:hint="eastAsia"/>
                <w:b/>
              </w:rPr>
              <w:t>软件或工具</w:t>
            </w:r>
          </w:p>
        </w:tc>
        <w:tc>
          <w:tcPr>
            <w:tcW w:w="3557" w:type="pct"/>
          </w:tcPr>
          <w:p w14:paraId="077F53FE" w14:textId="77777777" w:rsidR="00993B42" w:rsidRPr="00993B42" w:rsidRDefault="00993B42" w:rsidP="00993B42">
            <w:pPr>
              <w:ind w:firstLine="482"/>
              <w:jc w:val="center"/>
              <w:rPr>
                <w:b/>
                <w:bCs/>
              </w:rPr>
            </w:pPr>
            <w:r w:rsidRPr="00993B42">
              <w:rPr>
                <w:rFonts w:hint="eastAsia"/>
                <w:b/>
              </w:rPr>
              <w:t>备注</w:t>
            </w:r>
          </w:p>
        </w:tc>
      </w:tr>
      <w:tr w:rsidR="00993B42" w14:paraId="59EDF358" w14:textId="77777777" w:rsidTr="001F06B0">
        <w:trPr>
          <w:trHeight w:val="2258"/>
        </w:trPr>
        <w:tc>
          <w:tcPr>
            <w:tcW w:w="436" w:type="pct"/>
          </w:tcPr>
          <w:p w14:paraId="55B1BA96" w14:textId="77777777" w:rsidR="00993B42" w:rsidRDefault="00993B42" w:rsidP="00993B42">
            <w:pPr>
              <w:ind w:firstLineChars="0" w:firstLine="0"/>
            </w:pPr>
            <w:r w:rsidRPr="00183463">
              <w:rPr>
                <w:rFonts w:hint="eastAsia"/>
              </w:rPr>
              <w:t>1</w:t>
            </w:r>
            <w:r w:rsidRPr="00190E64">
              <w:rPr>
                <w:noProof/>
              </w:rPr>
              <w:drawing>
                <wp:inline distT="0" distB="0" distL="0" distR="0" wp14:anchorId="22C3DF05" wp14:editId="4F4F7757">
                  <wp:extent cx="377569" cy="310523"/>
                  <wp:effectExtent l="0" t="0" r="3810" b="0"/>
                  <wp:docPr id="216" name="图片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10A417D-D085-4810-9070-58AA32CAEB9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1">
                            <a:extLst>
                              <a:ext uri="{FF2B5EF4-FFF2-40B4-BE49-F238E27FC236}">
                                <a16:creationId xmlns:a16="http://schemas.microsoft.com/office/drawing/2014/main" id="{010A417D-D085-4810-9070-58AA32CAEB9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4715" cy="3328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E4FE49C" w14:textId="77777777" w:rsidR="00993B42" w:rsidRDefault="00993B42" w:rsidP="00993B42">
            <w:pPr>
              <w:ind w:firstLine="482"/>
              <w:rPr>
                <w:b/>
                <w:bCs/>
              </w:rPr>
            </w:pPr>
          </w:p>
        </w:tc>
        <w:tc>
          <w:tcPr>
            <w:tcW w:w="1007" w:type="pct"/>
          </w:tcPr>
          <w:p w14:paraId="7A01FF86" w14:textId="77777777" w:rsidR="00993B42" w:rsidRPr="004D2723" w:rsidRDefault="00993B42" w:rsidP="00993B42">
            <w:pPr>
              <w:ind w:firstLineChars="0" w:firstLine="0"/>
            </w:pPr>
            <w:proofErr w:type="gramStart"/>
            <w:r w:rsidRPr="004D2723">
              <w:rPr>
                <w:rFonts w:hint="eastAsia"/>
              </w:rPr>
              <w:t>易享课堂</w:t>
            </w:r>
            <w:proofErr w:type="gramEnd"/>
            <w:r w:rsidRPr="004D2723">
              <w:rPr>
                <w:rFonts w:hint="eastAsia"/>
              </w:rPr>
              <w:t>（互动课堂控制系统软件）</w:t>
            </w:r>
          </w:p>
          <w:p w14:paraId="39B4A321" w14:textId="77777777" w:rsidR="00993B42" w:rsidRDefault="00993B42" w:rsidP="00993B42">
            <w:pPr>
              <w:ind w:firstLineChars="0" w:firstLine="0"/>
              <w:rPr>
                <w:b/>
                <w:bCs/>
              </w:rPr>
            </w:pPr>
            <w:proofErr w:type="spellStart"/>
            <w:r w:rsidRPr="004D2723">
              <w:rPr>
                <w:rFonts w:hint="eastAsia"/>
              </w:rPr>
              <w:t>XYLinkAssistant</w:t>
            </w:r>
            <w:proofErr w:type="spellEnd"/>
          </w:p>
        </w:tc>
        <w:tc>
          <w:tcPr>
            <w:tcW w:w="3557" w:type="pct"/>
          </w:tcPr>
          <w:p w14:paraId="61E2EEBF" w14:textId="77777777" w:rsidR="00993B42" w:rsidRDefault="00993B42" w:rsidP="001D3E6C">
            <w:pPr>
              <w:ind w:firstLineChars="0" w:firstLine="0"/>
              <w:jc w:val="left"/>
              <w:rPr>
                <w:b/>
                <w:bCs/>
              </w:rPr>
            </w:pPr>
            <w:r w:rsidRPr="00F74C11">
              <w:t>2.25.0.12714</w:t>
            </w:r>
            <w:r>
              <w:rPr>
                <w:rFonts w:hint="eastAsia"/>
              </w:rPr>
              <w:t>及以上版本，下载地址：</w:t>
            </w:r>
            <w:r w:rsidRPr="00F10D03">
              <w:t>https://www.xylink.com/edu/download</w:t>
            </w:r>
          </w:p>
        </w:tc>
      </w:tr>
      <w:tr w:rsidR="00993B42" w14:paraId="3BB5658E" w14:textId="77777777" w:rsidTr="00993B42">
        <w:tc>
          <w:tcPr>
            <w:tcW w:w="436" w:type="pct"/>
          </w:tcPr>
          <w:p w14:paraId="189D6EA2" w14:textId="77777777" w:rsidR="00993B42" w:rsidRPr="00F74002" w:rsidRDefault="00993B42" w:rsidP="00993B42">
            <w:pPr>
              <w:ind w:firstLineChars="0" w:firstLine="0"/>
            </w:pPr>
            <w:r w:rsidRPr="00F74002">
              <w:rPr>
                <w:rFonts w:hint="eastAsia"/>
              </w:rPr>
              <w:t>2</w:t>
            </w:r>
          </w:p>
          <w:p w14:paraId="6AA9F366" w14:textId="77777777" w:rsidR="00993B42" w:rsidRPr="00F74002" w:rsidRDefault="00993B42" w:rsidP="00993B42">
            <w:pPr>
              <w:ind w:firstLineChars="0" w:firstLine="0"/>
              <w:rPr>
                <w:bCs/>
              </w:rPr>
            </w:pPr>
            <w:r w:rsidRPr="00F74002">
              <w:rPr>
                <w:noProof/>
              </w:rPr>
              <w:drawing>
                <wp:inline distT="0" distB="0" distL="0" distR="0" wp14:anchorId="36A22B1C" wp14:editId="065C973C">
                  <wp:extent cx="350403" cy="350403"/>
                  <wp:effectExtent l="0" t="0" r="5715" b="5715"/>
                  <wp:docPr id="217" name="图片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4FA5393-8CF8-4EBE-8BED-13F307B6DB0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1">
                            <a:extLst>
                              <a:ext uri="{FF2B5EF4-FFF2-40B4-BE49-F238E27FC236}">
                                <a16:creationId xmlns:a16="http://schemas.microsoft.com/office/drawing/2014/main" id="{94FA5393-8CF8-4EBE-8BED-13F307B6DB0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7381" cy="3873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7" w:type="pct"/>
          </w:tcPr>
          <w:p w14:paraId="14EB72E3" w14:textId="77777777" w:rsidR="00993B42" w:rsidRPr="004D2723" w:rsidRDefault="00993B42" w:rsidP="00993B42">
            <w:pPr>
              <w:ind w:firstLineChars="0" w:firstLine="0"/>
              <w:rPr>
                <w:bCs/>
              </w:rPr>
            </w:pPr>
            <w:r w:rsidRPr="004D2723">
              <w:rPr>
                <w:rFonts w:hint="eastAsia"/>
              </w:rPr>
              <w:t>摄像头配置软件，</w:t>
            </w:r>
            <w:r w:rsidRPr="004D2723">
              <w:rPr>
                <w:rFonts w:hint="eastAsia"/>
              </w:rPr>
              <w:t>Tracking Config Tools</w:t>
            </w:r>
          </w:p>
        </w:tc>
        <w:tc>
          <w:tcPr>
            <w:tcW w:w="3557" w:type="pct"/>
          </w:tcPr>
          <w:p w14:paraId="27A33859" w14:textId="1E266E58" w:rsidR="00993B42" w:rsidRDefault="00993B42" w:rsidP="006D4626">
            <w:pPr>
              <w:ind w:firstLineChars="0" w:firstLine="0"/>
              <w:jc w:val="left"/>
              <w:rPr>
                <w:b/>
                <w:bCs/>
              </w:rPr>
            </w:pPr>
            <w:r w:rsidRPr="0094777F">
              <w:rPr>
                <w:rFonts w:hint="eastAsia"/>
              </w:rPr>
              <w:t>V2.2.</w:t>
            </w:r>
            <w:r w:rsidR="00945D04">
              <w:rPr>
                <w:rFonts w:hint="eastAsia"/>
              </w:rPr>
              <w:t>8</w:t>
            </w:r>
            <w:r>
              <w:rPr>
                <w:rFonts w:hint="eastAsia"/>
              </w:rPr>
              <w:t>及以上版本，</w:t>
            </w:r>
            <w:r w:rsidR="009A5A13">
              <w:rPr>
                <w:rFonts w:hint="eastAsia"/>
              </w:rPr>
              <w:t>从部署经理获取</w:t>
            </w:r>
            <w:r w:rsidR="001B2AA3">
              <w:rPr>
                <w:rFonts w:hint="eastAsia"/>
              </w:rPr>
              <w:t>或</w:t>
            </w:r>
            <w:r w:rsidR="009A5A13">
              <w:rPr>
                <w:rFonts w:hint="eastAsia"/>
              </w:rPr>
              <w:t>下载</w:t>
            </w:r>
            <w:r w:rsidR="006D4626">
              <w:rPr>
                <w:rFonts w:hint="eastAsia"/>
              </w:rPr>
              <w:t>：</w:t>
            </w:r>
            <w:r w:rsidR="006D4626" w:rsidRPr="00F10D03">
              <w:t>https://www.xylink.com/edu/download</w:t>
            </w:r>
          </w:p>
        </w:tc>
      </w:tr>
      <w:tr w:rsidR="00993B42" w14:paraId="05C696F8" w14:textId="77777777" w:rsidTr="00993B42">
        <w:tc>
          <w:tcPr>
            <w:tcW w:w="436" w:type="pct"/>
          </w:tcPr>
          <w:p w14:paraId="3905CD68" w14:textId="77777777" w:rsidR="00993B42" w:rsidRPr="00371572" w:rsidRDefault="00993B42" w:rsidP="00993B42">
            <w:pPr>
              <w:ind w:firstLineChars="0" w:firstLine="0"/>
            </w:pPr>
            <w:r w:rsidRPr="00371572">
              <w:rPr>
                <w:rFonts w:hint="eastAsia"/>
              </w:rPr>
              <w:t>3</w:t>
            </w:r>
          </w:p>
        </w:tc>
        <w:tc>
          <w:tcPr>
            <w:tcW w:w="1007" w:type="pct"/>
          </w:tcPr>
          <w:p w14:paraId="2EA5D9F0" w14:textId="77777777" w:rsidR="00993B42" w:rsidRPr="00371572" w:rsidRDefault="00993B42" w:rsidP="00993B42">
            <w:pPr>
              <w:ind w:firstLineChars="0" w:firstLine="0"/>
            </w:pPr>
            <w:r w:rsidRPr="00371572">
              <w:rPr>
                <w:rFonts w:hint="eastAsia"/>
              </w:rPr>
              <w:t>ME95</w:t>
            </w:r>
            <w:r w:rsidRPr="00371572">
              <w:rPr>
                <w:rFonts w:hint="eastAsia"/>
              </w:rPr>
              <w:t>系统软件</w:t>
            </w:r>
          </w:p>
        </w:tc>
        <w:tc>
          <w:tcPr>
            <w:tcW w:w="3557" w:type="pct"/>
          </w:tcPr>
          <w:p w14:paraId="2BA686C8" w14:textId="77777777" w:rsidR="00993B42" w:rsidRPr="00371572" w:rsidRDefault="00993B42" w:rsidP="001D3E6C">
            <w:pPr>
              <w:ind w:firstLineChars="0" w:firstLine="0"/>
              <w:jc w:val="left"/>
            </w:pPr>
            <w:r w:rsidRPr="00371572">
              <w:t>2.25.0.12415</w:t>
            </w:r>
            <w:r w:rsidRPr="00371572">
              <w:rPr>
                <w:rFonts w:hint="eastAsia"/>
              </w:rPr>
              <w:t>及以上版本，</w:t>
            </w:r>
          </w:p>
          <w:p w14:paraId="2E8D8225" w14:textId="77777777" w:rsidR="00993B42" w:rsidRPr="00371572" w:rsidRDefault="00993B42" w:rsidP="001D3E6C">
            <w:pPr>
              <w:ind w:firstLineChars="0" w:firstLine="0"/>
              <w:jc w:val="left"/>
            </w:pPr>
            <w:r w:rsidRPr="00371572">
              <w:rPr>
                <w:rFonts w:hint="eastAsia"/>
              </w:rPr>
              <w:t>通过</w:t>
            </w:r>
            <w:r w:rsidRPr="00371572">
              <w:rPr>
                <w:rFonts w:hint="eastAsia"/>
              </w:rPr>
              <w:t>ME95</w:t>
            </w:r>
            <w:r w:rsidRPr="00371572">
              <w:rPr>
                <w:rFonts w:hint="eastAsia"/>
              </w:rPr>
              <w:t>主机的“设置</w:t>
            </w:r>
            <w:r w:rsidRPr="00371572">
              <w:rPr>
                <w:rFonts w:hint="eastAsia"/>
              </w:rPr>
              <w:t xml:space="preserve"> </w:t>
            </w:r>
            <w:r w:rsidRPr="00371572">
              <w:t>–</w:t>
            </w:r>
            <w:r w:rsidRPr="00371572">
              <w:rPr>
                <w:rFonts w:hint="eastAsia"/>
              </w:rPr>
              <w:t xml:space="preserve"> </w:t>
            </w:r>
            <w:r w:rsidRPr="00371572">
              <w:rPr>
                <w:rFonts w:hint="eastAsia"/>
              </w:rPr>
              <w:t>关于</w:t>
            </w:r>
            <w:r w:rsidRPr="00371572">
              <w:rPr>
                <w:rFonts w:hint="eastAsia"/>
              </w:rPr>
              <w:t xml:space="preserve"> </w:t>
            </w:r>
            <w:r w:rsidRPr="00371572">
              <w:t>–</w:t>
            </w:r>
            <w:r w:rsidRPr="00371572">
              <w:rPr>
                <w:rFonts w:hint="eastAsia"/>
              </w:rPr>
              <w:t xml:space="preserve"> </w:t>
            </w:r>
            <w:r w:rsidRPr="00371572">
              <w:rPr>
                <w:rFonts w:hint="eastAsia"/>
              </w:rPr>
              <w:t>软件版本”可查看版本信息；“设置</w:t>
            </w:r>
            <w:r w:rsidRPr="00371572">
              <w:rPr>
                <w:rFonts w:hint="eastAsia"/>
              </w:rPr>
              <w:t xml:space="preserve"> </w:t>
            </w:r>
            <w:r w:rsidRPr="00371572">
              <w:t>–</w:t>
            </w:r>
            <w:r w:rsidRPr="00371572">
              <w:rPr>
                <w:rFonts w:hint="eastAsia"/>
              </w:rPr>
              <w:t xml:space="preserve"> </w:t>
            </w:r>
            <w:r w:rsidRPr="00371572">
              <w:rPr>
                <w:rFonts w:hint="eastAsia"/>
              </w:rPr>
              <w:t>关于</w:t>
            </w:r>
            <w:r w:rsidRPr="00371572">
              <w:rPr>
                <w:rFonts w:hint="eastAsia"/>
              </w:rPr>
              <w:t xml:space="preserve"> </w:t>
            </w:r>
            <w:r w:rsidRPr="00371572">
              <w:t>–</w:t>
            </w:r>
            <w:r w:rsidRPr="00371572">
              <w:rPr>
                <w:rFonts w:hint="eastAsia"/>
              </w:rPr>
              <w:t xml:space="preserve"> </w:t>
            </w:r>
            <w:r w:rsidRPr="00371572">
              <w:rPr>
                <w:rFonts w:hint="eastAsia"/>
              </w:rPr>
              <w:t>检查更新”可触发升级。</w:t>
            </w:r>
          </w:p>
        </w:tc>
      </w:tr>
      <w:tr w:rsidR="00993B42" w14:paraId="39D227EB" w14:textId="77777777" w:rsidTr="00993B42">
        <w:tc>
          <w:tcPr>
            <w:tcW w:w="436" w:type="pct"/>
          </w:tcPr>
          <w:p w14:paraId="2E9A4D2F" w14:textId="77777777" w:rsidR="00993B42" w:rsidRPr="00371572" w:rsidRDefault="00993B42" w:rsidP="00993B42">
            <w:pPr>
              <w:ind w:firstLineChars="0" w:firstLine="0"/>
            </w:pPr>
            <w:r w:rsidRPr="00371572">
              <w:rPr>
                <w:rFonts w:hint="eastAsia"/>
              </w:rPr>
              <w:t>4</w:t>
            </w:r>
          </w:p>
        </w:tc>
        <w:tc>
          <w:tcPr>
            <w:tcW w:w="1007" w:type="pct"/>
          </w:tcPr>
          <w:p w14:paraId="708FDA8A" w14:textId="77777777" w:rsidR="00993B42" w:rsidRPr="0032669E" w:rsidRDefault="00993B42" w:rsidP="00993B42">
            <w:pPr>
              <w:ind w:firstLineChars="0" w:firstLine="0"/>
              <w:rPr>
                <w:rFonts w:asciiTheme="minorEastAsia" w:eastAsiaTheme="minorEastAsia" w:hAnsiTheme="minorEastAsia"/>
              </w:rPr>
            </w:pPr>
            <w:r w:rsidRPr="0032669E">
              <w:rPr>
                <w:rFonts w:asciiTheme="minorEastAsia" w:eastAsiaTheme="minorEastAsia" w:hAnsiTheme="minorEastAsia" w:hint="eastAsia"/>
              </w:rPr>
              <w:t>教学一体机及IE版本</w:t>
            </w:r>
          </w:p>
        </w:tc>
        <w:tc>
          <w:tcPr>
            <w:tcW w:w="3557" w:type="pct"/>
          </w:tcPr>
          <w:p w14:paraId="59BFD180" w14:textId="77777777" w:rsidR="00993B42" w:rsidRPr="00371572" w:rsidRDefault="00993B42" w:rsidP="001D3E6C">
            <w:pPr>
              <w:ind w:firstLineChars="0" w:firstLine="0"/>
              <w:jc w:val="left"/>
            </w:pPr>
            <w:r w:rsidRPr="00371572">
              <w:t>W</w:t>
            </w:r>
            <w:r w:rsidRPr="00371572">
              <w:rPr>
                <w:rFonts w:hint="eastAsia"/>
              </w:rPr>
              <w:t>indows 7</w:t>
            </w:r>
            <w:r w:rsidRPr="00371572">
              <w:rPr>
                <w:rFonts w:hint="eastAsia"/>
              </w:rPr>
              <w:t>以上系统，浏览器</w:t>
            </w:r>
            <w:r w:rsidRPr="00371572">
              <w:rPr>
                <w:rFonts w:hint="eastAsia"/>
              </w:rPr>
              <w:t>IE11</w:t>
            </w:r>
            <w:r w:rsidRPr="00371572">
              <w:rPr>
                <w:rFonts w:hint="eastAsia"/>
              </w:rPr>
              <w:t>以上。</w:t>
            </w:r>
            <w:r w:rsidRPr="00371572">
              <w:rPr>
                <w:rFonts w:hint="eastAsia"/>
              </w:rPr>
              <w:t xml:space="preserve"> </w:t>
            </w:r>
            <w:r w:rsidRPr="00371572">
              <w:rPr>
                <w:rFonts w:hint="eastAsia"/>
              </w:rPr>
              <w:t>升级到</w:t>
            </w:r>
            <w:r w:rsidRPr="00371572">
              <w:rPr>
                <w:rFonts w:hint="eastAsia"/>
              </w:rPr>
              <w:t>IE11</w:t>
            </w:r>
            <w:r w:rsidRPr="00371572">
              <w:rPr>
                <w:rFonts w:hint="eastAsia"/>
              </w:rPr>
              <w:t>的方法：</w:t>
            </w:r>
          </w:p>
          <w:p w14:paraId="2ED4EE99" w14:textId="77777777" w:rsidR="00993B42" w:rsidRPr="00371572" w:rsidRDefault="00993B42" w:rsidP="001D3E6C">
            <w:pPr>
              <w:ind w:firstLineChars="0" w:firstLine="0"/>
              <w:jc w:val="left"/>
            </w:pPr>
            <w:r w:rsidRPr="00371572">
              <w:lastRenderedPageBreak/>
              <w:t>https://jingyan.baidu.com/article/59a015e39d4402f794886522.html</w:t>
            </w:r>
          </w:p>
        </w:tc>
      </w:tr>
      <w:tr w:rsidR="00993B42" w14:paraId="201B5B77" w14:textId="77777777" w:rsidTr="00993B42">
        <w:trPr>
          <w:trHeight w:val="339"/>
        </w:trPr>
        <w:tc>
          <w:tcPr>
            <w:tcW w:w="436" w:type="pct"/>
          </w:tcPr>
          <w:p w14:paraId="4E522F06" w14:textId="77777777" w:rsidR="00993B42" w:rsidRPr="00371572" w:rsidRDefault="00993B42" w:rsidP="00993B42">
            <w:pPr>
              <w:ind w:firstLineChars="0" w:firstLine="0"/>
            </w:pPr>
            <w:r w:rsidRPr="00371572">
              <w:rPr>
                <w:rFonts w:hint="eastAsia"/>
              </w:rPr>
              <w:lastRenderedPageBreak/>
              <w:t>5</w:t>
            </w:r>
          </w:p>
        </w:tc>
        <w:tc>
          <w:tcPr>
            <w:tcW w:w="1007" w:type="pct"/>
          </w:tcPr>
          <w:p w14:paraId="41E2CC0D" w14:textId="77777777" w:rsidR="00993B42" w:rsidRPr="0032669E" w:rsidRDefault="00993B42" w:rsidP="00993B42">
            <w:pPr>
              <w:ind w:firstLineChars="0" w:firstLine="0"/>
              <w:rPr>
                <w:rFonts w:asciiTheme="minorEastAsia" w:eastAsiaTheme="minorEastAsia" w:hAnsiTheme="minorEastAsia"/>
              </w:rPr>
            </w:pPr>
            <w:r w:rsidRPr="0032669E">
              <w:rPr>
                <w:rFonts w:asciiTheme="minorEastAsia" w:eastAsiaTheme="minorEastAsia" w:hAnsiTheme="minorEastAsia" w:hint="eastAsia"/>
              </w:rPr>
              <w:t>调试工具：</w:t>
            </w:r>
          </w:p>
          <w:p w14:paraId="34BAE484" w14:textId="4C4FF1F3" w:rsidR="00993B42" w:rsidRPr="0032669E" w:rsidRDefault="00993B42" w:rsidP="00993B42">
            <w:pPr>
              <w:ind w:firstLineChars="0" w:firstLine="0"/>
              <w:rPr>
                <w:rFonts w:asciiTheme="minorEastAsia" w:eastAsiaTheme="minorEastAsia" w:hAnsiTheme="minorEastAsia"/>
              </w:rPr>
            </w:pPr>
            <w:r w:rsidRPr="0032669E">
              <w:rPr>
                <w:rFonts w:asciiTheme="minorEastAsia" w:eastAsiaTheme="minorEastAsia" w:hAnsiTheme="minorEastAsia" w:hint="eastAsia"/>
              </w:rPr>
              <w:t>1</w:t>
            </w:r>
            <w:r w:rsidR="00A613F2">
              <w:rPr>
                <w:rFonts w:asciiTheme="minorEastAsia" w:eastAsiaTheme="minorEastAsia" w:hAnsiTheme="minorEastAsia" w:hint="eastAsia"/>
              </w:rPr>
              <w:t xml:space="preserve">) </w:t>
            </w:r>
            <w:r w:rsidRPr="0032669E">
              <w:rPr>
                <w:rFonts w:asciiTheme="minorEastAsia" w:eastAsiaTheme="minorEastAsia" w:hAnsiTheme="minorEastAsia" w:hint="eastAsia"/>
              </w:rPr>
              <w:t>PC笔记本（Windows10以上）；</w:t>
            </w:r>
          </w:p>
          <w:p w14:paraId="00DD74F9" w14:textId="0AD45CAB" w:rsidR="00993B42" w:rsidRPr="00371572" w:rsidRDefault="00993B42" w:rsidP="00A613F2">
            <w:pPr>
              <w:ind w:firstLineChars="0" w:firstLine="0"/>
            </w:pPr>
            <w:r w:rsidRPr="0032669E">
              <w:rPr>
                <w:rFonts w:asciiTheme="minorEastAsia" w:eastAsiaTheme="minorEastAsia" w:hAnsiTheme="minorEastAsia" w:hint="eastAsia"/>
              </w:rPr>
              <w:t>2</w:t>
            </w:r>
            <w:r w:rsidR="00A613F2">
              <w:rPr>
                <w:rFonts w:asciiTheme="minorEastAsia" w:eastAsiaTheme="minorEastAsia" w:hAnsiTheme="minorEastAsia" w:hint="eastAsia"/>
              </w:rPr>
              <w:t xml:space="preserve">) </w:t>
            </w:r>
            <w:r w:rsidRPr="0032669E">
              <w:rPr>
                <w:rFonts w:asciiTheme="minorEastAsia" w:eastAsiaTheme="minorEastAsia" w:hAnsiTheme="minorEastAsia" w:hint="eastAsia"/>
              </w:rPr>
              <w:t>U盘</w:t>
            </w:r>
          </w:p>
        </w:tc>
        <w:tc>
          <w:tcPr>
            <w:tcW w:w="3557" w:type="pct"/>
          </w:tcPr>
          <w:p w14:paraId="4ADD1FD7" w14:textId="77777777" w:rsidR="00993B42" w:rsidRPr="00371572" w:rsidRDefault="00993B42" w:rsidP="00993B42">
            <w:pPr>
              <w:ind w:firstLineChars="0" w:firstLine="0"/>
            </w:pPr>
            <w:r w:rsidRPr="00371572">
              <w:rPr>
                <w:rFonts w:hint="eastAsia"/>
              </w:rPr>
              <w:t>安装摄像头配置软件，或排除桌面</w:t>
            </w:r>
            <w:r w:rsidRPr="00371572">
              <w:rPr>
                <w:rFonts w:hint="eastAsia"/>
              </w:rPr>
              <w:t>HDMI</w:t>
            </w:r>
            <w:r w:rsidRPr="00371572">
              <w:rPr>
                <w:rFonts w:hint="eastAsia"/>
              </w:rPr>
              <w:t>异常使用</w:t>
            </w:r>
          </w:p>
        </w:tc>
      </w:tr>
    </w:tbl>
    <w:p w14:paraId="5490B9CC" w14:textId="77777777" w:rsidR="00993B42" w:rsidRPr="00993B42" w:rsidRDefault="00993B42" w:rsidP="00993B42"/>
    <w:p w14:paraId="4F34B195" w14:textId="77777777" w:rsidR="007D4A1E" w:rsidRPr="0097690A" w:rsidRDefault="007D4A1E" w:rsidP="001D2583">
      <w:pPr>
        <w:pStyle w:val="10"/>
      </w:pPr>
      <w:r>
        <w:br w:type="page"/>
      </w:r>
      <w:bookmarkStart w:id="5" w:name="_Toc16581294"/>
      <w:r w:rsidRPr="0097690A">
        <w:rPr>
          <w:rFonts w:hint="eastAsia"/>
        </w:rPr>
        <w:lastRenderedPageBreak/>
        <w:t>安装结构示意图</w:t>
      </w:r>
      <w:bookmarkEnd w:id="5"/>
    </w:p>
    <w:p w14:paraId="338D7F3D" w14:textId="77777777" w:rsidR="007D4A1E" w:rsidRPr="0097690A" w:rsidRDefault="007D4A1E" w:rsidP="007D4A1E">
      <w:pPr>
        <w:rPr>
          <w:lang w:val="en-GB"/>
        </w:rPr>
      </w:pPr>
      <w:r w:rsidRPr="0097690A">
        <w:rPr>
          <w:rFonts w:hint="eastAsia"/>
          <w:lang w:val="en-GB"/>
        </w:rPr>
        <w:t>以下描述了互动教学设备的安装示意图，各组施工人员根据教室现场情况参考部署。</w:t>
      </w:r>
    </w:p>
    <w:p w14:paraId="56572665" w14:textId="77777777" w:rsidR="007D4A1E" w:rsidRPr="0097690A" w:rsidRDefault="007D4A1E" w:rsidP="007D4A1E">
      <w:pPr>
        <w:rPr>
          <w:lang w:val="en-GB"/>
        </w:rPr>
      </w:pPr>
      <w:r w:rsidRPr="0097690A">
        <w:rPr>
          <w:lang w:val="en-GB"/>
        </w:rPr>
        <w:t xml:space="preserve">  </w:t>
      </w:r>
      <w:r w:rsidR="00370E9E">
        <w:rPr>
          <w:rFonts w:ascii="Times" w:hAnsi="Times" w:cs="Times"/>
          <w:noProof/>
          <w:color w:val="000000"/>
        </w:rPr>
        <w:drawing>
          <wp:inline distT="0" distB="0" distL="0" distR="0" wp14:anchorId="292285E8" wp14:editId="2C77D619">
            <wp:extent cx="5272405" cy="3006090"/>
            <wp:effectExtent l="0" t="0" r="10795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3006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68C55C" w14:textId="77777777" w:rsidR="007D4A1E" w:rsidRPr="0097690A" w:rsidRDefault="007D4A1E" w:rsidP="007D4A1E">
      <w:pPr>
        <w:rPr>
          <w:lang w:val="en-GB"/>
        </w:rPr>
      </w:pPr>
    </w:p>
    <w:p w14:paraId="16683E01" w14:textId="77777777" w:rsidR="007D4A1E" w:rsidRPr="0097690A" w:rsidRDefault="007D4A1E" w:rsidP="007D4A1E">
      <w:pPr>
        <w:rPr>
          <w:lang w:val="en-GB"/>
        </w:rPr>
      </w:pPr>
      <w:r w:rsidRPr="0097690A">
        <w:rPr>
          <w:rFonts w:hint="eastAsia"/>
          <w:lang w:val="en-GB"/>
        </w:rPr>
        <w:t>安装注意事项：</w:t>
      </w:r>
    </w:p>
    <w:p w14:paraId="381F6F33" w14:textId="77777777" w:rsidR="007D4A1E" w:rsidRPr="00370E9E" w:rsidRDefault="007D4A1E" w:rsidP="00370E9E">
      <w:pPr>
        <w:pStyle w:val="affff2"/>
        <w:numPr>
          <w:ilvl w:val="0"/>
          <w:numId w:val="9"/>
        </w:numPr>
        <w:ind w:firstLineChars="0"/>
        <w:rPr>
          <w:lang w:val="en-GB"/>
        </w:rPr>
      </w:pPr>
      <w:r w:rsidRPr="00370E9E">
        <w:rPr>
          <w:rFonts w:hint="eastAsia"/>
          <w:lang w:val="en-GB"/>
        </w:rPr>
        <w:t>面向学生的视频采集设备安装在黑板正上方，确保能够采集到班级所有学生画面，清楚辨识学生面容轮廓。</w:t>
      </w:r>
    </w:p>
    <w:p w14:paraId="28F9D244" w14:textId="77777777" w:rsidR="007D4A1E" w:rsidRPr="00370E9E" w:rsidRDefault="007D4A1E" w:rsidP="00370E9E">
      <w:pPr>
        <w:pStyle w:val="affff2"/>
        <w:numPr>
          <w:ilvl w:val="0"/>
          <w:numId w:val="9"/>
        </w:numPr>
        <w:ind w:firstLineChars="0"/>
        <w:rPr>
          <w:lang w:val="en-GB"/>
        </w:rPr>
      </w:pPr>
      <w:r w:rsidRPr="00370E9E">
        <w:rPr>
          <w:lang w:val="en-GB"/>
        </w:rPr>
        <w:tab/>
      </w:r>
      <w:r w:rsidRPr="00370E9E">
        <w:rPr>
          <w:rFonts w:hint="eastAsia"/>
          <w:lang w:val="en-GB"/>
        </w:rPr>
        <w:t>面对讲台的视频采集设备需要安装在教室的中轴线上，确保完整采集黑板及讲台画面清晰可辨识。</w:t>
      </w:r>
    </w:p>
    <w:p w14:paraId="13045345" w14:textId="77777777" w:rsidR="007D4A1E" w:rsidRPr="00370E9E" w:rsidRDefault="007D4A1E" w:rsidP="00370E9E">
      <w:pPr>
        <w:pStyle w:val="affff2"/>
        <w:numPr>
          <w:ilvl w:val="0"/>
          <w:numId w:val="9"/>
        </w:numPr>
        <w:ind w:firstLineChars="0"/>
        <w:rPr>
          <w:lang w:val="en-GB"/>
        </w:rPr>
      </w:pPr>
      <w:r w:rsidRPr="00370E9E">
        <w:rPr>
          <w:rFonts w:hint="eastAsia"/>
          <w:lang w:val="en-GB"/>
        </w:rPr>
        <w:t>为了保证成功跟踪，要使机器在</w:t>
      </w:r>
      <w:r w:rsidRPr="00370E9E">
        <w:rPr>
          <w:lang w:val="en-GB"/>
        </w:rPr>
        <w:t>5-30</w:t>
      </w:r>
      <w:r w:rsidRPr="00370E9E">
        <w:rPr>
          <w:rFonts w:hint="eastAsia"/>
          <w:lang w:val="en-GB"/>
        </w:rPr>
        <w:t>度的下倾角范围内，</w:t>
      </w:r>
      <w:r w:rsidRPr="00370E9E">
        <w:rPr>
          <w:lang w:val="en-GB"/>
        </w:rPr>
        <w:t>20-25</w:t>
      </w:r>
      <w:r w:rsidRPr="00370E9E">
        <w:rPr>
          <w:rFonts w:hint="eastAsia"/>
          <w:lang w:val="en-GB"/>
        </w:rPr>
        <w:t>度效果最佳。</w:t>
      </w:r>
    </w:p>
    <w:p w14:paraId="27FB4C5E" w14:textId="77777777" w:rsidR="007D4A1E" w:rsidRPr="00370E9E" w:rsidRDefault="007D4A1E" w:rsidP="00370E9E">
      <w:pPr>
        <w:pStyle w:val="affff2"/>
        <w:numPr>
          <w:ilvl w:val="0"/>
          <w:numId w:val="9"/>
        </w:numPr>
        <w:ind w:firstLineChars="0"/>
        <w:rPr>
          <w:lang w:val="en-GB"/>
        </w:rPr>
      </w:pPr>
      <w:r w:rsidRPr="00370E9E">
        <w:rPr>
          <w:rFonts w:hint="eastAsia"/>
          <w:lang w:val="en-GB"/>
        </w:rPr>
        <w:t>所有设备安装位置，不能影响教室内师生正常走动。如位置明细影响教室内师生走动，需要确保设备功能</w:t>
      </w:r>
      <w:proofErr w:type="gramStart"/>
      <w:r w:rsidRPr="00370E9E">
        <w:rPr>
          <w:rFonts w:hint="eastAsia"/>
          <w:lang w:val="en-GB"/>
        </w:rPr>
        <w:t>不</w:t>
      </w:r>
      <w:proofErr w:type="gramEnd"/>
      <w:r w:rsidRPr="00370E9E">
        <w:rPr>
          <w:rFonts w:hint="eastAsia"/>
          <w:lang w:val="en-GB"/>
        </w:rPr>
        <w:t>受损。</w:t>
      </w:r>
    </w:p>
    <w:p w14:paraId="6EAD84DE" w14:textId="77777777" w:rsidR="007D4A1E" w:rsidRPr="00370E9E" w:rsidRDefault="007D4A1E" w:rsidP="00370E9E">
      <w:pPr>
        <w:pStyle w:val="affff2"/>
        <w:numPr>
          <w:ilvl w:val="0"/>
          <w:numId w:val="9"/>
        </w:numPr>
        <w:ind w:firstLineChars="0"/>
        <w:rPr>
          <w:lang w:val="en-GB"/>
        </w:rPr>
      </w:pPr>
      <w:r w:rsidRPr="00370E9E">
        <w:rPr>
          <w:lang w:val="en-GB"/>
        </w:rPr>
        <w:tab/>
      </w:r>
      <w:r w:rsidRPr="00370E9E">
        <w:rPr>
          <w:rFonts w:hint="eastAsia"/>
          <w:lang w:val="en-GB"/>
        </w:rPr>
        <w:t>线槽的安装，接口应平整，接缝处紧密平直。线槽的所有拐弯应相互连接或跨接，使之成为连续导体，并做好整体接地。</w:t>
      </w:r>
    </w:p>
    <w:p w14:paraId="11CF26DF" w14:textId="77777777" w:rsidR="007D4A1E" w:rsidRPr="00370E9E" w:rsidRDefault="007D4A1E" w:rsidP="00370E9E">
      <w:pPr>
        <w:pStyle w:val="affff2"/>
        <w:numPr>
          <w:ilvl w:val="0"/>
          <w:numId w:val="9"/>
        </w:numPr>
        <w:ind w:firstLineChars="0"/>
        <w:rPr>
          <w:lang w:val="en-GB"/>
        </w:rPr>
      </w:pPr>
      <w:r w:rsidRPr="00370E9E">
        <w:rPr>
          <w:rFonts w:hint="eastAsia"/>
          <w:lang w:val="en-GB"/>
        </w:rPr>
        <w:t>安全性要求，整套设备的安装必须做到安全、牢固，设备安装中遇到空心墙体或现代工程泡沫必须加固处理，保证所有安装设备能牢固挂稳，不易脱落。</w:t>
      </w:r>
    </w:p>
    <w:p w14:paraId="5312F3FB" w14:textId="77777777" w:rsidR="007D4A1E" w:rsidRPr="0097690A" w:rsidRDefault="007D4A1E" w:rsidP="001D2583">
      <w:pPr>
        <w:pStyle w:val="10"/>
      </w:pPr>
      <w:r>
        <w:br w:type="page"/>
      </w:r>
      <w:bookmarkStart w:id="6" w:name="_Toc16581295"/>
      <w:r w:rsidRPr="0097690A">
        <w:rPr>
          <w:rFonts w:hint="eastAsia"/>
        </w:rPr>
        <w:lastRenderedPageBreak/>
        <w:t>整体环境物理连线图</w:t>
      </w:r>
      <w:bookmarkEnd w:id="6"/>
    </w:p>
    <w:p w14:paraId="1926BC27" w14:textId="305B1BC3" w:rsidR="007D4A1E" w:rsidRPr="0097690A" w:rsidRDefault="007D4A1E" w:rsidP="007D4A1E">
      <w:pPr>
        <w:rPr>
          <w:lang w:val="en-GB"/>
        </w:rPr>
      </w:pPr>
      <w:r w:rsidRPr="0097690A">
        <w:rPr>
          <w:lang w:val="en-GB"/>
        </w:rPr>
        <w:t xml:space="preserve"> </w:t>
      </w:r>
      <w:r w:rsidR="00636E84" w:rsidRPr="00636E84">
        <w:rPr>
          <w:noProof/>
          <w:lang w:val="en-GB"/>
        </w:rPr>
        <w:drawing>
          <wp:inline distT="0" distB="0" distL="0" distR="0" wp14:anchorId="61743F9F" wp14:editId="191C9E70">
            <wp:extent cx="5759450" cy="3900805"/>
            <wp:effectExtent l="0" t="0" r="0" b="444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900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0CE115" w14:textId="77777777" w:rsidR="007D4A1E" w:rsidRPr="0097690A" w:rsidRDefault="007D4A1E" w:rsidP="007D4A1E">
      <w:pPr>
        <w:rPr>
          <w:lang w:val="en-GB"/>
        </w:rPr>
      </w:pPr>
      <w:r w:rsidRPr="0097690A">
        <w:rPr>
          <w:rFonts w:hint="eastAsia"/>
          <w:lang w:val="en-GB"/>
        </w:rPr>
        <w:t>设备说明：</w:t>
      </w:r>
    </w:p>
    <w:p w14:paraId="4F23D651" w14:textId="77777777" w:rsidR="007D4A1E" w:rsidRPr="004B6209" w:rsidRDefault="007D4A1E" w:rsidP="004B6209">
      <w:pPr>
        <w:pStyle w:val="affff2"/>
        <w:numPr>
          <w:ilvl w:val="0"/>
          <w:numId w:val="11"/>
        </w:numPr>
        <w:ind w:firstLineChars="0"/>
        <w:rPr>
          <w:lang w:val="en-GB"/>
        </w:rPr>
      </w:pPr>
      <w:r w:rsidRPr="002F09AF">
        <w:rPr>
          <w:rFonts w:hint="eastAsia"/>
          <w:b/>
          <w:lang w:val="en-GB"/>
        </w:rPr>
        <w:t>教学一体机（交互平板）</w:t>
      </w:r>
      <w:r w:rsidRPr="004B6209">
        <w:rPr>
          <w:rFonts w:hint="eastAsia"/>
          <w:lang w:val="en-GB"/>
        </w:rPr>
        <w:t>：展示</w:t>
      </w:r>
      <w:r w:rsidRPr="004B6209">
        <w:rPr>
          <w:lang w:val="en-GB"/>
        </w:rPr>
        <w:t>PPT</w:t>
      </w:r>
      <w:r w:rsidRPr="004B6209">
        <w:rPr>
          <w:rFonts w:hint="eastAsia"/>
          <w:lang w:val="en-GB"/>
        </w:rPr>
        <w:t>课件，</w:t>
      </w:r>
      <w:r w:rsidRPr="004B6209">
        <w:rPr>
          <w:lang w:val="en-GB"/>
        </w:rPr>
        <w:t xml:space="preserve"> </w:t>
      </w:r>
      <w:r w:rsidRPr="004B6209">
        <w:rPr>
          <w:rFonts w:hint="eastAsia"/>
          <w:lang w:val="en-GB"/>
        </w:rPr>
        <w:t>安装“易享课堂”软件的</w:t>
      </w:r>
      <w:r w:rsidRPr="004B6209">
        <w:rPr>
          <w:lang w:val="en-GB"/>
        </w:rPr>
        <w:t>Windows</w:t>
      </w:r>
      <w:r w:rsidRPr="004B6209">
        <w:rPr>
          <w:rFonts w:hint="eastAsia"/>
          <w:lang w:val="en-GB"/>
        </w:rPr>
        <w:t>一体机。</w:t>
      </w:r>
      <w:r w:rsidRPr="004B6209">
        <w:rPr>
          <w:lang w:val="en-GB"/>
        </w:rPr>
        <w:t>ME95</w:t>
      </w:r>
      <w:r w:rsidRPr="004B6209">
        <w:rPr>
          <w:rFonts w:hint="eastAsia"/>
          <w:lang w:val="en-GB"/>
        </w:rPr>
        <w:t>高</w:t>
      </w:r>
      <w:proofErr w:type="gramStart"/>
      <w:r w:rsidRPr="004B6209">
        <w:rPr>
          <w:rFonts w:hint="eastAsia"/>
          <w:lang w:val="en-GB"/>
        </w:rPr>
        <w:t>清教学</w:t>
      </w:r>
      <w:proofErr w:type="gramEnd"/>
      <w:r w:rsidRPr="004B6209">
        <w:rPr>
          <w:rFonts w:hint="eastAsia"/>
          <w:lang w:val="en-GB"/>
        </w:rPr>
        <w:t>终端视频输出接口与教学一体机（交互平板）视频输入接口连接。</w:t>
      </w:r>
      <w:r w:rsidRPr="004B6209">
        <w:rPr>
          <w:lang w:val="en-GB"/>
        </w:rPr>
        <w:t>ME95</w:t>
      </w:r>
      <w:r w:rsidRPr="004B6209">
        <w:rPr>
          <w:rFonts w:hint="eastAsia"/>
          <w:lang w:val="en-GB"/>
        </w:rPr>
        <w:t>高</w:t>
      </w:r>
      <w:proofErr w:type="gramStart"/>
      <w:r w:rsidRPr="004B6209">
        <w:rPr>
          <w:rFonts w:hint="eastAsia"/>
          <w:lang w:val="en-GB"/>
        </w:rPr>
        <w:t>清教学</w:t>
      </w:r>
      <w:proofErr w:type="gramEnd"/>
      <w:r w:rsidRPr="004B6209">
        <w:rPr>
          <w:rFonts w:hint="eastAsia"/>
          <w:lang w:val="en-GB"/>
        </w:rPr>
        <w:t>终端输入接口与教学一体机（交互平板）桌面输入接口连接。</w:t>
      </w:r>
    </w:p>
    <w:p w14:paraId="2CE1CCA6" w14:textId="77777777" w:rsidR="007D4A1E" w:rsidRPr="004B6209" w:rsidRDefault="007D4A1E" w:rsidP="004B6209">
      <w:pPr>
        <w:pStyle w:val="affff2"/>
        <w:numPr>
          <w:ilvl w:val="0"/>
          <w:numId w:val="11"/>
        </w:numPr>
        <w:ind w:firstLineChars="0"/>
        <w:rPr>
          <w:lang w:val="en-GB"/>
        </w:rPr>
      </w:pPr>
      <w:r w:rsidRPr="002F09AF">
        <w:rPr>
          <w:rFonts w:hint="eastAsia"/>
          <w:b/>
          <w:lang w:val="en-GB"/>
        </w:rPr>
        <w:t>摄像机</w:t>
      </w:r>
      <w:r w:rsidRPr="004B6209">
        <w:rPr>
          <w:rFonts w:hint="eastAsia"/>
          <w:lang w:val="en-GB"/>
        </w:rPr>
        <w:t>：通过网络与</w:t>
      </w:r>
      <w:r w:rsidRPr="004B6209">
        <w:rPr>
          <w:lang w:val="en-GB"/>
        </w:rPr>
        <w:t>ME95</w:t>
      </w:r>
      <w:r w:rsidRPr="004B6209">
        <w:rPr>
          <w:rFonts w:hint="eastAsia"/>
          <w:lang w:val="en-GB"/>
        </w:rPr>
        <w:t>高清</w:t>
      </w:r>
      <w:proofErr w:type="gramStart"/>
      <w:r w:rsidRPr="004B6209">
        <w:rPr>
          <w:rFonts w:hint="eastAsia"/>
          <w:lang w:val="en-GB"/>
        </w:rPr>
        <w:t>教学教学</w:t>
      </w:r>
      <w:proofErr w:type="gramEnd"/>
      <w:r w:rsidRPr="004B6209">
        <w:rPr>
          <w:rFonts w:hint="eastAsia"/>
          <w:lang w:val="en-GB"/>
        </w:rPr>
        <w:t>终端连接，用于提供教师跟踪画面、</w:t>
      </w:r>
      <w:proofErr w:type="gramStart"/>
      <w:r w:rsidRPr="004B6209">
        <w:rPr>
          <w:rFonts w:hint="eastAsia"/>
          <w:lang w:val="en-GB"/>
        </w:rPr>
        <w:t>教台全</w:t>
      </w:r>
      <w:proofErr w:type="gramEnd"/>
      <w:r w:rsidRPr="004B6209">
        <w:rPr>
          <w:rFonts w:hint="eastAsia"/>
          <w:lang w:val="en-GB"/>
        </w:rPr>
        <w:t>画面以及学生发言特写画面。</w:t>
      </w:r>
    </w:p>
    <w:p w14:paraId="6D74D35E" w14:textId="77777777" w:rsidR="007D4A1E" w:rsidRPr="004B6209" w:rsidRDefault="007D4A1E" w:rsidP="004B6209">
      <w:pPr>
        <w:pStyle w:val="affff2"/>
        <w:numPr>
          <w:ilvl w:val="0"/>
          <w:numId w:val="11"/>
        </w:numPr>
        <w:ind w:firstLineChars="0"/>
        <w:rPr>
          <w:lang w:val="en-GB"/>
        </w:rPr>
      </w:pPr>
      <w:r w:rsidRPr="002F09AF">
        <w:rPr>
          <w:rFonts w:hint="eastAsia"/>
          <w:b/>
          <w:lang w:val="en-GB"/>
        </w:rPr>
        <w:t>麦克风</w:t>
      </w:r>
      <w:r w:rsidRPr="004B6209">
        <w:rPr>
          <w:rFonts w:hint="eastAsia"/>
          <w:lang w:val="en-GB"/>
        </w:rPr>
        <w:t>：连接教室音频系统，用于采集授课老师和学生的声音</w:t>
      </w:r>
    </w:p>
    <w:p w14:paraId="35DDBFE6" w14:textId="77777777" w:rsidR="007D4A1E" w:rsidRPr="004B6209" w:rsidRDefault="007D4A1E" w:rsidP="004B6209">
      <w:pPr>
        <w:pStyle w:val="affff2"/>
        <w:numPr>
          <w:ilvl w:val="0"/>
          <w:numId w:val="11"/>
        </w:numPr>
        <w:ind w:firstLineChars="0"/>
        <w:rPr>
          <w:lang w:val="en-GB"/>
        </w:rPr>
      </w:pPr>
      <w:r w:rsidRPr="002F09AF">
        <w:rPr>
          <w:rFonts w:hint="eastAsia"/>
          <w:b/>
          <w:lang w:val="en-GB"/>
        </w:rPr>
        <w:t>教师抬头屏（</w:t>
      </w:r>
      <w:r w:rsidRPr="002F09AF">
        <w:rPr>
          <w:b/>
          <w:lang w:val="en-GB"/>
        </w:rPr>
        <w:t>TV</w:t>
      </w:r>
      <w:r w:rsidRPr="002F09AF">
        <w:rPr>
          <w:rFonts w:hint="eastAsia"/>
          <w:b/>
          <w:lang w:val="en-GB"/>
        </w:rPr>
        <w:t>）</w:t>
      </w:r>
      <w:r w:rsidRPr="004B6209">
        <w:rPr>
          <w:rFonts w:hint="eastAsia"/>
          <w:lang w:val="en-GB"/>
        </w:rPr>
        <w:t>：用于显示听课端课堂画面</w:t>
      </w:r>
    </w:p>
    <w:p w14:paraId="1717B30C" w14:textId="5ACAFDA9" w:rsidR="007D4A1E" w:rsidRPr="004B6209" w:rsidRDefault="007D4A1E" w:rsidP="004B6209">
      <w:pPr>
        <w:pStyle w:val="affff2"/>
        <w:numPr>
          <w:ilvl w:val="0"/>
          <w:numId w:val="11"/>
        </w:numPr>
        <w:ind w:firstLineChars="0"/>
        <w:rPr>
          <w:lang w:val="en-GB"/>
        </w:rPr>
      </w:pPr>
      <w:r w:rsidRPr="004B6209">
        <w:rPr>
          <w:lang w:val="en-GB"/>
        </w:rPr>
        <w:tab/>
      </w:r>
      <w:proofErr w:type="gramStart"/>
      <w:r w:rsidRPr="002F09AF">
        <w:rPr>
          <w:rFonts w:hint="eastAsia"/>
          <w:b/>
          <w:lang w:val="en-GB"/>
        </w:rPr>
        <w:t>高拍仪</w:t>
      </w:r>
      <w:proofErr w:type="gramEnd"/>
      <w:r w:rsidR="00383CC2">
        <w:rPr>
          <w:b/>
          <w:lang w:val="en-GB"/>
        </w:rPr>
        <w:t>(</w:t>
      </w:r>
      <w:r w:rsidR="00383CC2">
        <w:rPr>
          <w:rFonts w:hint="eastAsia"/>
          <w:b/>
          <w:lang w:val="en-GB"/>
        </w:rPr>
        <w:t>可选</w:t>
      </w:r>
      <w:r w:rsidR="00383CC2">
        <w:rPr>
          <w:b/>
          <w:lang w:val="en-GB"/>
        </w:rPr>
        <w:t>)</w:t>
      </w:r>
      <w:r w:rsidRPr="004B6209">
        <w:rPr>
          <w:rFonts w:hint="eastAsia"/>
          <w:lang w:val="en-GB"/>
        </w:rPr>
        <w:t>：与</w:t>
      </w:r>
      <w:r w:rsidRPr="004B6209">
        <w:rPr>
          <w:lang w:val="en-GB"/>
        </w:rPr>
        <w:t>ME95</w:t>
      </w:r>
      <w:r w:rsidRPr="004B6209">
        <w:rPr>
          <w:rFonts w:hint="eastAsia"/>
          <w:lang w:val="en-GB"/>
        </w:rPr>
        <w:t>高</w:t>
      </w:r>
      <w:proofErr w:type="gramStart"/>
      <w:r w:rsidRPr="004B6209">
        <w:rPr>
          <w:rFonts w:hint="eastAsia"/>
          <w:lang w:val="en-GB"/>
        </w:rPr>
        <w:t>清教学</w:t>
      </w:r>
      <w:proofErr w:type="gramEnd"/>
      <w:r w:rsidRPr="004B6209">
        <w:rPr>
          <w:rFonts w:hint="eastAsia"/>
          <w:lang w:val="en-GB"/>
        </w:rPr>
        <w:t>终端视频输入接口连接，展示学生作业、实物等资料。</w:t>
      </w:r>
    </w:p>
    <w:p w14:paraId="033C9AB2" w14:textId="77777777" w:rsidR="007D4A1E" w:rsidRPr="0097690A" w:rsidRDefault="007D4A1E" w:rsidP="007D4A1E">
      <w:pPr>
        <w:rPr>
          <w:lang w:val="en-GB"/>
        </w:rPr>
      </w:pPr>
    </w:p>
    <w:p w14:paraId="47074F24" w14:textId="77777777" w:rsidR="007D4A1E" w:rsidRDefault="007D4A1E" w:rsidP="007D4A1E">
      <w:pPr>
        <w:rPr>
          <w:lang w:val="en-GB"/>
        </w:rPr>
      </w:pPr>
      <w:r w:rsidRPr="0097690A">
        <w:rPr>
          <w:lang w:val="en-GB"/>
        </w:rPr>
        <w:t xml:space="preserve"> </w:t>
      </w:r>
    </w:p>
    <w:p w14:paraId="2AB80042" w14:textId="77777777" w:rsidR="00B63B0D" w:rsidRDefault="00B63B0D" w:rsidP="007D4A1E">
      <w:pPr>
        <w:rPr>
          <w:lang w:val="en-GB"/>
        </w:rPr>
      </w:pPr>
    </w:p>
    <w:p w14:paraId="6FEEB44C" w14:textId="77777777" w:rsidR="00B63B0D" w:rsidRDefault="00B63B0D" w:rsidP="007D4A1E">
      <w:pPr>
        <w:rPr>
          <w:lang w:val="en-GB"/>
        </w:rPr>
      </w:pPr>
    </w:p>
    <w:p w14:paraId="3387BD06" w14:textId="77777777" w:rsidR="00B63B0D" w:rsidRPr="0097690A" w:rsidRDefault="00B63B0D" w:rsidP="007D4A1E">
      <w:pPr>
        <w:rPr>
          <w:lang w:val="en-GB"/>
        </w:rPr>
      </w:pPr>
    </w:p>
    <w:p w14:paraId="7E7405EC" w14:textId="77777777" w:rsidR="007D4A1E" w:rsidRDefault="007D4A1E" w:rsidP="007D4A1E">
      <w:pPr>
        <w:rPr>
          <w:lang w:val="en-GB"/>
        </w:rPr>
      </w:pPr>
      <w:r w:rsidRPr="0097690A">
        <w:rPr>
          <w:rFonts w:hint="eastAsia"/>
          <w:lang w:val="en-GB"/>
        </w:rPr>
        <w:t>ME95</w:t>
      </w:r>
      <w:r w:rsidRPr="0097690A">
        <w:rPr>
          <w:rFonts w:hint="eastAsia"/>
          <w:lang w:val="en-GB"/>
        </w:rPr>
        <w:t>背板接口说明图</w:t>
      </w:r>
    </w:p>
    <w:p w14:paraId="44142A84" w14:textId="4390F0B5" w:rsidR="007D4A1E" w:rsidRDefault="00A57355" w:rsidP="007D4A1E">
      <w:pPr>
        <w:rPr>
          <w:lang w:val="en-GB"/>
        </w:rPr>
      </w:pPr>
      <w:r>
        <w:rPr>
          <w:rFonts w:hint="eastAsia"/>
          <w:noProof/>
        </w:rPr>
        <w:drawing>
          <wp:inline distT="0" distB="0" distL="0" distR="0" wp14:anchorId="2A6F16DD" wp14:editId="689822C1">
            <wp:extent cx="5759450" cy="2834554"/>
            <wp:effectExtent l="0" t="0" r="6350" b="1079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ME95线缆连接示意图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834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AFE67D" w14:textId="77777777" w:rsidR="007D4A1E" w:rsidRDefault="007D4A1E" w:rsidP="001D2583">
      <w:pPr>
        <w:pStyle w:val="10"/>
      </w:pPr>
      <w:r>
        <w:br w:type="page"/>
      </w:r>
      <w:bookmarkStart w:id="7" w:name="_Toc16581296"/>
      <w:r w:rsidRPr="0097690A">
        <w:rPr>
          <w:rFonts w:hint="eastAsia"/>
        </w:rPr>
        <w:lastRenderedPageBreak/>
        <w:t>安装部署流程</w:t>
      </w:r>
      <w:bookmarkEnd w:id="7"/>
    </w:p>
    <w:p w14:paraId="7B2A2FC2" w14:textId="77777777" w:rsidR="007D4A1E" w:rsidRPr="0097690A" w:rsidRDefault="007D4A1E" w:rsidP="007D4A1E">
      <w:pPr>
        <w:pStyle w:val="2"/>
        <w:spacing w:before="200" w:after="200"/>
      </w:pPr>
      <w:bookmarkStart w:id="8" w:name="_Toc16581297"/>
      <w:r w:rsidRPr="0097690A">
        <w:rPr>
          <w:rFonts w:hint="eastAsia"/>
        </w:rPr>
        <w:t>搭建</w:t>
      </w:r>
      <w:r w:rsidRPr="0097690A">
        <w:rPr>
          <w:rFonts w:hint="eastAsia"/>
        </w:rPr>
        <w:t>ME95</w:t>
      </w:r>
      <w:r w:rsidRPr="0097690A">
        <w:rPr>
          <w:rFonts w:hint="eastAsia"/>
        </w:rPr>
        <w:t>单机工作环境</w:t>
      </w:r>
      <w:bookmarkEnd w:id="8"/>
    </w:p>
    <w:p w14:paraId="1C772A54" w14:textId="28341473" w:rsidR="007D4A1E" w:rsidRPr="0097690A" w:rsidRDefault="007D4A1E" w:rsidP="007D4A1E">
      <w:pPr>
        <w:ind w:firstLine="482"/>
        <w:rPr>
          <w:lang w:val="en-GB"/>
        </w:rPr>
      </w:pPr>
      <w:r w:rsidRPr="0082134E">
        <w:rPr>
          <w:rFonts w:hint="eastAsia"/>
          <w:b/>
          <w:lang w:val="en-GB"/>
        </w:rPr>
        <w:t>目标</w:t>
      </w:r>
      <w:r w:rsidRPr="0097690A">
        <w:rPr>
          <w:rFonts w:hint="eastAsia"/>
          <w:lang w:val="en-GB"/>
        </w:rPr>
        <w:t>：</w:t>
      </w:r>
      <w:r w:rsidRPr="0097690A">
        <w:rPr>
          <w:rFonts w:hint="eastAsia"/>
          <w:lang w:val="en-GB"/>
        </w:rPr>
        <w:t xml:space="preserve"> </w:t>
      </w:r>
      <w:r w:rsidRPr="0097690A">
        <w:rPr>
          <w:rFonts w:hint="eastAsia"/>
          <w:lang w:val="en-GB"/>
        </w:rPr>
        <w:t>搭建</w:t>
      </w:r>
      <w:r w:rsidRPr="0097690A">
        <w:rPr>
          <w:rFonts w:hint="eastAsia"/>
          <w:lang w:val="en-GB"/>
        </w:rPr>
        <w:t xml:space="preserve"> </w:t>
      </w:r>
      <w:r w:rsidR="0094175C">
        <w:rPr>
          <w:rFonts w:hint="eastAsia"/>
          <w:lang w:val="en-GB"/>
        </w:rPr>
        <w:t>“</w:t>
      </w:r>
      <w:r w:rsidRPr="0097690A">
        <w:rPr>
          <w:rFonts w:hint="eastAsia"/>
          <w:lang w:val="en-GB"/>
        </w:rPr>
        <w:t>ME95+</w:t>
      </w:r>
      <w:r w:rsidRPr="0097690A">
        <w:rPr>
          <w:rFonts w:hint="eastAsia"/>
          <w:lang w:val="en-GB"/>
        </w:rPr>
        <w:t>抬头屏</w:t>
      </w:r>
      <w:r w:rsidRPr="0097690A">
        <w:rPr>
          <w:rFonts w:hint="eastAsia"/>
          <w:lang w:val="en-GB"/>
        </w:rPr>
        <w:t>+</w:t>
      </w:r>
      <w:r w:rsidRPr="0097690A">
        <w:rPr>
          <w:rFonts w:hint="eastAsia"/>
          <w:lang w:val="en-GB"/>
        </w:rPr>
        <w:t>麦克风</w:t>
      </w:r>
      <w:r w:rsidRPr="0097690A">
        <w:rPr>
          <w:rFonts w:hint="eastAsia"/>
          <w:lang w:val="en-GB"/>
        </w:rPr>
        <w:t>+</w:t>
      </w:r>
      <w:r w:rsidRPr="0097690A">
        <w:rPr>
          <w:rFonts w:hint="eastAsia"/>
          <w:lang w:val="en-GB"/>
        </w:rPr>
        <w:t>音箱</w:t>
      </w:r>
      <w:r w:rsidRPr="0097690A">
        <w:rPr>
          <w:rFonts w:hint="eastAsia"/>
          <w:lang w:val="en-GB"/>
        </w:rPr>
        <w:t>+</w:t>
      </w:r>
      <w:r w:rsidRPr="0097690A">
        <w:rPr>
          <w:rFonts w:hint="eastAsia"/>
          <w:lang w:val="en-GB"/>
        </w:rPr>
        <w:t>网络”</w:t>
      </w:r>
      <w:r w:rsidRPr="0097690A">
        <w:rPr>
          <w:rFonts w:hint="eastAsia"/>
          <w:lang w:val="en-GB"/>
        </w:rPr>
        <w:t xml:space="preserve">, </w:t>
      </w:r>
      <w:r w:rsidRPr="0097690A">
        <w:rPr>
          <w:rFonts w:hint="eastAsia"/>
          <w:lang w:val="en-GB"/>
        </w:rPr>
        <w:t>可升级、初步设置、进行呼叫的最小环境。（无摄像头视频输出）</w:t>
      </w:r>
    </w:p>
    <w:p w14:paraId="229F8DF1" w14:textId="77777777" w:rsidR="007D4A1E" w:rsidRDefault="007D4A1E" w:rsidP="007D4A1E">
      <w:pPr>
        <w:pStyle w:val="3"/>
        <w:keepNext w:val="0"/>
        <w:keepLines w:val="0"/>
        <w:widowControl w:val="0"/>
        <w:spacing w:line="300" w:lineRule="auto"/>
        <w:ind w:left="454"/>
        <w:jc w:val="left"/>
        <w:rPr>
          <w:lang w:val="en-GB"/>
        </w:rPr>
      </w:pPr>
      <w:bookmarkStart w:id="9" w:name="_Toc16581298"/>
      <w:r w:rsidRPr="0097690A">
        <w:rPr>
          <w:rFonts w:hint="eastAsia"/>
          <w:lang w:val="en-GB"/>
        </w:rPr>
        <w:t>视频输出连接抬头屏</w:t>
      </w:r>
      <w:bookmarkEnd w:id="9"/>
    </w:p>
    <w:p w14:paraId="78377C9A" w14:textId="03B42ADE" w:rsidR="001024C8" w:rsidRPr="001024C8" w:rsidRDefault="001024C8" w:rsidP="001024C8">
      <w:pPr>
        <w:rPr>
          <w:lang w:val="en-GB"/>
        </w:rPr>
      </w:pPr>
      <w:r>
        <w:rPr>
          <w:rFonts w:hint="eastAsia"/>
          <w:noProof/>
        </w:rPr>
        <w:drawing>
          <wp:inline distT="0" distB="0" distL="0" distR="0" wp14:anchorId="31DD3122" wp14:editId="0DB2BED2">
            <wp:extent cx="5274310" cy="3883660"/>
            <wp:effectExtent l="0" t="0" r="8890" b="25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me95_抬头屏电视.pn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83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BD6BA0" w14:textId="2C25D259" w:rsidR="00936A7F" w:rsidRDefault="00936A7F" w:rsidP="009B05E5">
      <w:pPr>
        <w:pStyle w:val="affff2"/>
        <w:numPr>
          <w:ilvl w:val="0"/>
          <w:numId w:val="15"/>
        </w:numPr>
        <w:ind w:firstLineChars="0"/>
        <w:rPr>
          <w:lang w:val="en-GB"/>
        </w:rPr>
      </w:pPr>
      <w:r>
        <w:rPr>
          <w:rFonts w:hint="eastAsia"/>
          <w:lang w:val="en-GB"/>
        </w:rPr>
        <w:t>ME</w:t>
      </w:r>
      <w:r>
        <w:t>95</w:t>
      </w:r>
      <w:r>
        <w:rPr>
          <w:rFonts w:hint="eastAsia"/>
        </w:rPr>
        <w:t>连接电源、网线；</w:t>
      </w:r>
    </w:p>
    <w:p w14:paraId="5E151D95" w14:textId="6213873F" w:rsidR="007D4A1E" w:rsidRPr="009B05E5" w:rsidRDefault="007D4A1E" w:rsidP="009B05E5">
      <w:pPr>
        <w:pStyle w:val="affff2"/>
        <w:numPr>
          <w:ilvl w:val="0"/>
          <w:numId w:val="15"/>
        </w:numPr>
        <w:ind w:firstLineChars="0"/>
        <w:rPr>
          <w:lang w:val="en-GB"/>
        </w:rPr>
      </w:pPr>
      <w:r w:rsidRPr="009B05E5">
        <w:rPr>
          <w:lang w:val="en-GB"/>
        </w:rPr>
        <w:t>ME95</w:t>
      </w:r>
      <w:r w:rsidRPr="009B05E5">
        <w:rPr>
          <w:rFonts w:hint="eastAsia"/>
          <w:lang w:val="en-GB"/>
        </w:rPr>
        <w:t>的</w:t>
      </w:r>
      <w:r w:rsidRPr="009B05E5">
        <w:rPr>
          <w:lang w:val="en-GB"/>
        </w:rPr>
        <w:t>HDMI 1</w:t>
      </w:r>
      <w:r w:rsidRPr="009B05E5">
        <w:rPr>
          <w:rFonts w:hint="eastAsia"/>
          <w:lang w:val="en-GB"/>
        </w:rPr>
        <w:t>、</w:t>
      </w:r>
      <w:r w:rsidRPr="009B05E5">
        <w:rPr>
          <w:lang w:val="en-GB"/>
        </w:rPr>
        <w:t>2</w:t>
      </w:r>
      <w:r w:rsidRPr="009B05E5">
        <w:rPr>
          <w:rFonts w:hint="eastAsia"/>
          <w:lang w:val="en-GB"/>
        </w:rPr>
        <w:t>、</w:t>
      </w:r>
      <w:r w:rsidRPr="009B05E5">
        <w:rPr>
          <w:lang w:val="en-GB"/>
        </w:rPr>
        <w:t>3</w:t>
      </w:r>
      <w:r w:rsidRPr="009B05E5">
        <w:rPr>
          <w:rFonts w:hint="eastAsia"/>
          <w:lang w:val="en-GB"/>
        </w:rPr>
        <w:t>口分别为主屏输出口、副屏输出口、第</w:t>
      </w:r>
      <w:r w:rsidRPr="009B05E5">
        <w:rPr>
          <w:lang w:val="en-GB"/>
        </w:rPr>
        <w:t>3</w:t>
      </w:r>
      <w:r w:rsidRPr="009B05E5">
        <w:rPr>
          <w:rFonts w:hint="eastAsia"/>
          <w:lang w:val="en-GB"/>
        </w:rPr>
        <w:t>屏输出口；</w:t>
      </w:r>
      <w:r w:rsidRPr="009B05E5">
        <w:rPr>
          <w:lang w:val="en-GB"/>
        </w:rPr>
        <w:t xml:space="preserve"> </w:t>
      </w:r>
    </w:p>
    <w:p w14:paraId="6B1CBE75" w14:textId="22386A8F" w:rsidR="007D4A1E" w:rsidRPr="009B05E5" w:rsidRDefault="007D4A1E" w:rsidP="009B05E5">
      <w:pPr>
        <w:pStyle w:val="affff2"/>
        <w:numPr>
          <w:ilvl w:val="0"/>
          <w:numId w:val="15"/>
        </w:numPr>
        <w:ind w:firstLineChars="0"/>
        <w:rPr>
          <w:lang w:val="en-GB"/>
        </w:rPr>
      </w:pPr>
      <w:r w:rsidRPr="009B05E5">
        <w:rPr>
          <w:rFonts w:hint="eastAsia"/>
          <w:lang w:val="en-GB"/>
        </w:rPr>
        <w:t>连接“</w:t>
      </w:r>
      <w:r w:rsidRPr="009B05E5">
        <w:rPr>
          <w:lang w:val="en-GB"/>
        </w:rPr>
        <w:t>ME95</w:t>
      </w:r>
      <w:r w:rsidRPr="009B05E5">
        <w:rPr>
          <w:rFonts w:hint="eastAsia"/>
          <w:lang w:val="en-GB"/>
        </w:rPr>
        <w:t>的</w:t>
      </w:r>
      <w:r w:rsidRPr="009B05E5">
        <w:rPr>
          <w:lang w:val="en-GB"/>
        </w:rPr>
        <w:t>HDMI 3</w:t>
      </w:r>
      <w:r w:rsidRPr="009B05E5">
        <w:rPr>
          <w:rFonts w:hint="eastAsia"/>
          <w:lang w:val="en-GB"/>
        </w:rPr>
        <w:t>输出口</w:t>
      </w:r>
      <w:r w:rsidRPr="009B05E5">
        <w:rPr>
          <w:lang w:val="en-GB"/>
        </w:rPr>
        <w:t xml:space="preserve"> + </w:t>
      </w:r>
      <w:r w:rsidRPr="009B05E5">
        <w:rPr>
          <w:rFonts w:hint="eastAsia"/>
          <w:lang w:val="en-GB"/>
        </w:rPr>
        <w:t>抬头屏电视</w:t>
      </w:r>
      <w:r w:rsidRPr="009B05E5">
        <w:rPr>
          <w:lang w:val="en-GB"/>
        </w:rPr>
        <w:t>HDMI</w:t>
      </w:r>
      <w:r w:rsidRPr="009B05E5">
        <w:rPr>
          <w:rFonts w:hint="eastAsia"/>
          <w:lang w:val="en-GB"/>
        </w:rPr>
        <w:t>输入口”；</w:t>
      </w:r>
    </w:p>
    <w:p w14:paraId="48C38CD5" w14:textId="695CAE4A" w:rsidR="007D4A1E" w:rsidRPr="009B05E5" w:rsidRDefault="007D4A1E" w:rsidP="009B05E5">
      <w:pPr>
        <w:pStyle w:val="affff2"/>
        <w:numPr>
          <w:ilvl w:val="0"/>
          <w:numId w:val="15"/>
        </w:numPr>
        <w:ind w:firstLineChars="0"/>
        <w:rPr>
          <w:lang w:val="en-GB"/>
        </w:rPr>
      </w:pPr>
      <w:r w:rsidRPr="009B05E5">
        <w:rPr>
          <w:lang w:val="en-GB"/>
        </w:rPr>
        <w:t>ME95</w:t>
      </w:r>
      <w:r w:rsidRPr="009B05E5">
        <w:rPr>
          <w:rFonts w:hint="eastAsia"/>
          <w:lang w:val="en-GB"/>
        </w:rPr>
        <w:t>终端、抬头</w:t>
      </w:r>
      <w:proofErr w:type="gramStart"/>
      <w:r w:rsidRPr="009B05E5">
        <w:rPr>
          <w:rFonts w:hint="eastAsia"/>
          <w:lang w:val="en-GB"/>
        </w:rPr>
        <w:t>屏电视</w:t>
      </w:r>
      <w:proofErr w:type="gramEnd"/>
      <w:r w:rsidRPr="009B05E5">
        <w:rPr>
          <w:rFonts w:hint="eastAsia"/>
          <w:lang w:val="en-GB"/>
        </w:rPr>
        <w:t>分别插电开机，使用电视遥控器切换“信号源”到对应的</w:t>
      </w:r>
      <w:r w:rsidRPr="009B05E5">
        <w:rPr>
          <w:lang w:val="en-GB"/>
        </w:rPr>
        <w:t>HDMI</w:t>
      </w:r>
      <w:r w:rsidRPr="009B05E5">
        <w:rPr>
          <w:rFonts w:hint="eastAsia"/>
          <w:lang w:val="en-GB"/>
        </w:rPr>
        <w:t>，确保可看到</w:t>
      </w:r>
      <w:r w:rsidRPr="009B05E5">
        <w:rPr>
          <w:lang w:val="en-GB"/>
        </w:rPr>
        <w:t>ME95</w:t>
      </w:r>
      <w:r w:rsidRPr="009B05E5">
        <w:rPr>
          <w:rFonts w:hint="eastAsia"/>
          <w:lang w:val="en-GB"/>
        </w:rPr>
        <w:t>的画面；</w:t>
      </w:r>
    </w:p>
    <w:p w14:paraId="10FEAAD0" w14:textId="2A60516C" w:rsidR="007D4A1E" w:rsidRDefault="007D4A1E" w:rsidP="007D4A1E">
      <w:pPr>
        <w:rPr>
          <w:lang w:val="en-GB"/>
        </w:rPr>
      </w:pPr>
      <w:r w:rsidRPr="0097690A">
        <w:rPr>
          <w:lang w:val="en-GB"/>
        </w:rPr>
        <w:t xml:space="preserve"> </w:t>
      </w:r>
    </w:p>
    <w:p w14:paraId="7BC07B5E" w14:textId="77777777" w:rsidR="009B05E5" w:rsidRPr="0097690A" w:rsidRDefault="009B05E5" w:rsidP="007D4A1E">
      <w:pPr>
        <w:rPr>
          <w:lang w:val="en-GB"/>
        </w:rPr>
      </w:pPr>
    </w:p>
    <w:p w14:paraId="14EBA277" w14:textId="77777777" w:rsidR="007D4A1E" w:rsidRDefault="007D4A1E" w:rsidP="007D4A1E">
      <w:pPr>
        <w:pStyle w:val="3"/>
        <w:keepNext w:val="0"/>
        <w:keepLines w:val="0"/>
        <w:widowControl w:val="0"/>
        <w:spacing w:line="300" w:lineRule="auto"/>
        <w:ind w:left="454"/>
        <w:jc w:val="left"/>
        <w:rPr>
          <w:lang w:val="en-GB"/>
        </w:rPr>
      </w:pPr>
      <w:bookmarkStart w:id="10" w:name="_Toc16581299"/>
      <w:r w:rsidRPr="0097690A">
        <w:rPr>
          <w:rFonts w:hint="eastAsia"/>
          <w:lang w:val="en-GB"/>
        </w:rPr>
        <w:t>升级</w:t>
      </w:r>
      <w:r w:rsidRPr="0097690A">
        <w:rPr>
          <w:rFonts w:hint="eastAsia"/>
          <w:lang w:val="en-GB"/>
        </w:rPr>
        <w:t>ME95</w:t>
      </w:r>
      <w:r w:rsidRPr="0097690A">
        <w:rPr>
          <w:rFonts w:hint="eastAsia"/>
          <w:lang w:val="en-GB"/>
        </w:rPr>
        <w:t>软件</w:t>
      </w:r>
      <w:bookmarkEnd w:id="10"/>
    </w:p>
    <w:p w14:paraId="13C8B76C" w14:textId="163171F2" w:rsidR="001024C8" w:rsidRDefault="001024C8" w:rsidP="001024C8">
      <w:pPr>
        <w:rPr>
          <w:lang w:val="en-GB"/>
        </w:rPr>
      </w:pPr>
      <w:r>
        <w:rPr>
          <w:rFonts w:hint="eastAsia"/>
          <w:noProof/>
        </w:rPr>
        <w:lastRenderedPageBreak/>
        <w:drawing>
          <wp:inline distT="0" distB="0" distL="0" distR="0" wp14:anchorId="01ECFDE0" wp14:editId="7BD42D3F">
            <wp:extent cx="4324350" cy="2428875"/>
            <wp:effectExtent l="0" t="0" r="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ME95-About.pn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4350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EE9ED2" w14:textId="7C2FFBD6" w:rsidR="001024C8" w:rsidRPr="001024C8" w:rsidRDefault="001024C8" w:rsidP="001024C8">
      <w:pPr>
        <w:rPr>
          <w:lang w:val="en-GB"/>
        </w:rPr>
      </w:pPr>
      <w:r>
        <w:rPr>
          <w:rFonts w:hint="eastAsia"/>
          <w:noProof/>
        </w:rPr>
        <w:drawing>
          <wp:inline distT="0" distB="0" distL="0" distR="0" wp14:anchorId="57DD455D" wp14:editId="5EBAEE1B">
            <wp:extent cx="4324350" cy="2428875"/>
            <wp:effectExtent l="0" t="0" r="0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ME95-ugrade.pn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4350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C46BD9" w14:textId="7797BCBE" w:rsidR="007D4A1E" w:rsidRPr="0097690A" w:rsidRDefault="00815566" w:rsidP="007D4A1E">
      <w:pPr>
        <w:rPr>
          <w:lang w:val="en-GB"/>
        </w:rPr>
      </w:pPr>
      <w:r>
        <w:rPr>
          <w:rFonts w:hint="eastAsia"/>
          <w:lang w:val="en-GB"/>
        </w:rPr>
        <w:t>ME95</w:t>
      </w:r>
      <w:r>
        <w:rPr>
          <w:rFonts w:hint="eastAsia"/>
          <w:lang w:val="en-GB"/>
        </w:rPr>
        <w:t>开机，</w:t>
      </w:r>
      <w:r w:rsidR="007D4A1E" w:rsidRPr="0097690A">
        <w:rPr>
          <w:rFonts w:hint="eastAsia"/>
          <w:lang w:val="en-GB"/>
        </w:rPr>
        <w:t>通过遥控器操作</w:t>
      </w:r>
      <w:r w:rsidR="007D4A1E" w:rsidRPr="0097690A">
        <w:rPr>
          <w:rFonts w:hint="eastAsia"/>
          <w:lang w:val="en-GB"/>
        </w:rPr>
        <w:t>ME95</w:t>
      </w:r>
      <w:r w:rsidR="007D4A1E" w:rsidRPr="0097690A">
        <w:rPr>
          <w:rFonts w:hint="eastAsia"/>
          <w:lang w:val="en-GB"/>
        </w:rPr>
        <w:t>，</w:t>
      </w:r>
      <w:r w:rsidR="007D4A1E" w:rsidRPr="0097690A">
        <w:rPr>
          <w:rFonts w:hint="eastAsia"/>
          <w:lang w:val="en-GB"/>
        </w:rPr>
        <w:t xml:space="preserve"> </w:t>
      </w:r>
      <w:r w:rsidR="007D4A1E" w:rsidRPr="0097690A">
        <w:rPr>
          <w:rFonts w:hint="eastAsia"/>
          <w:lang w:val="en-GB"/>
        </w:rPr>
        <w:t>选择“设置</w:t>
      </w:r>
      <w:r w:rsidR="007D4A1E" w:rsidRPr="0097690A">
        <w:rPr>
          <w:rFonts w:hint="eastAsia"/>
          <w:lang w:val="en-GB"/>
        </w:rPr>
        <w:t xml:space="preserve"> </w:t>
      </w:r>
      <w:r w:rsidR="007D4A1E" w:rsidRPr="0097690A">
        <w:rPr>
          <w:rFonts w:hint="eastAsia"/>
          <w:lang w:val="en-GB"/>
        </w:rPr>
        <w:t>–</w:t>
      </w:r>
      <w:r w:rsidR="007D4A1E" w:rsidRPr="0097690A">
        <w:rPr>
          <w:rFonts w:hint="eastAsia"/>
          <w:lang w:val="en-GB"/>
        </w:rPr>
        <w:t xml:space="preserve"> </w:t>
      </w:r>
      <w:r w:rsidR="007D4A1E" w:rsidRPr="0097690A">
        <w:rPr>
          <w:rFonts w:hint="eastAsia"/>
          <w:lang w:val="en-GB"/>
        </w:rPr>
        <w:t>关于</w:t>
      </w:r>
      <w:r w:rsidR="007D4A1E" w:rsidRPr="0097690A">
        <w:rPr>
          <w:rFonts w:hint="eastAsia"/>
          <w:lang w:val="en-GB"/>
        </w:rPr>
        <w:t xml:space="preserve"> </w:t>
      </w:r>
      <w:r w:rsidR="007D4A1E" w:rsidRPr="0097690A">
        <w:rPr>
          <w:rFonts w:hint="eastAsia"/>
          <w:lang w:val="en-GB"/>
        </w:rPr>
        <w:t>–</w:t>
      </w:r>
      <w:r w:rsidR="007D4A1E" w:rsidRPr="0097690A">
        <w:rPr>
          <w:rFonts w:hint="eastAsia"/>
          <w:lang w:val="en-GB"/>
        </w:rPr>
        <w:t xml:space="preserve"> </w:t>
      </w:r>
      <w:r w:rsidR="007D4A1E" w:rsidRPr="0097690A">
        <w:rPr>
          <w:rFonts w:hint="eastAsia"/>
          <w:lang w:val="en-GB"/>
        </w:rPr>
        <w:t>软件版本”，查看当前版本是否为</w:t>
      </w:r>
      <w:r w:rsidR="007D4A1E" w:rsidRPr="0097690A">
        <w:rPr>
          <w:rFonts w:hint="eastAsia"/>
          <w:lang w:val="en-GB"/>
        </w:rPr>
        <w:t>2.25.0.12415</w:t>
      </w:r>
      <w:r w:rsidR="007D4A1E" w:rsidRPr="0097690A">
        <w:rPr>
          <w:rFonts w:hint="eastAsia"/>
          <w:lang w:val="en-GB"/>
        </w:rPr>
        <w:t>及以上版本。</w:t>
      </w:r>
      <w:r w:rsidR="001C7DA1">
        <w:rPr>
          <w:rFonts w:hint="eastAsia"/>
          <w:lang w:val="en-GB"/>
        </w:rPr>
        <w:t>（若</w:t>
      </w:r>
      <w:r w:rsidR="001C7DA1">
        <w:rPr>
          <w:rFonts w:hint="eastAsia"/>
          <w:lang w:val="en-GB"/>
        </w:rPr>
        <w:t>ME95</w:t>
      </w:r>
      <w:r w:rsidR="001C7DA1">
        <w:rPr>
          <w:rFonts w:hint="eastAsia"/>
          <w:lang w:val="en-GB"/>
        </w:rPr>
        <w:t>设备未升级到</w:t>
      </w:r>
      <w:r w:rsidR="001C7DA1" w:rsidRPr="0097690A">
        <w:rPr>
          <w:rFonts w:hint="eastAsia"/>
          <w:lang w:val="en-GB"/>
        </w:rPr>
        <w:t>2.25.0.12415</w:t>
      </w:r>
      <w:r w:rsidR="001C7DA1" w:rsidRPr="0097690A">
        <w:rPr>
          <w:rFonts w:hint="eastAsia"/>
          <w:lang w:val="en-GB"/>
        </w:rPr>
        <w:t>及以上版本</w:t>
      </w:r>
      <w:r w:rsidR="001C7DA1">
        <w:rPr>
          <w:rFonts w:hint="eastAsia"/>
          <w:lang w:val="en-GB"/>
        </w:rPr>
        <w:t>，请联系小鱼</w:t>
      </w:r>
      <w:proofErr w:type="gramStart"/>
      <w:r w:rsidR="001C7DA1">
        <w:rPr>
          <w:rFonts w:hint="eastAsia"/>
          <w:lang w:val="en-GB"/>
        </w:rPr>
        <w:t>易连客</w:t>
      </w:r>
      <w:proofErr w:type="gramEnd"/>
      <w:r w:rsidR="001C7DA1">
        <w:rPr>
          <w:rFonts w:hint="eastAsia"/>
          <w:lang w:val="en-GB"/>
        </w:rPr>
        <w:t>服</w:t>
      </w:r>
      <w:r w:rsidR="001C7DA1">
        <w:rPr>
          <w:rFonts w:hint="eastAsia"/>
          <w:lang w:val="en-GB"/>
        </w:rPr>
        <w:t>288288</w:t>
      </w:r>
      <w:r w:rsidR="001C7DA1">
        <w:rPr>
          <w:rFonts w:hint="eastAsia"/>
          <w:lang w:val="en-GB"/>
        </w:rPr>
        <w:t>）</w:t>
      </w:r>
    </w:p>
    <w:p w14:paraId="24265A7D" w14:textId="66D5E012" w:rsidR="007D4A1E" w:rsidRPr="0097690A" w:rsidRDefault="007D4A1E" w:rsidP="001024C8">
      <w:pPr>
        <w:rPr>
          <w:lang w:val="en-GB"/>
        </w:rPr>
      </w:pPr>
      <w:r w:rsidRPr="0097690A">
        <w:rPr>
          <w:rFonts w:hint="eastAsia"/>
          <w:lang w:val="en-GB"/>
        </w:rPr>
        <w:t>并通过“设置</w:t>
      </w:r>
      <w:r w:rsidRPr="0097690A">
        <w:rPr>
          <w:rFonts w:hint="eastAsia"/>
          <w:lang w:val="en-GB"/>
        </w:rPr>
        <w:t xml:space="preserve"> </w:t>
      </w:r>
      <w:r w:rsidRPr="0097690A">
        <w:rPr>
          <w:rFonts w:hint="eastAsia"/>
          <w:lang w:val="en-GB"/>
        </w:rPr>
        <w:t>–</w:t>
      </w:r>
      <w:r w:rsidRPr="0097690A">
        <w:rPr>
          <w:rFonts w:hint="eastAsia"/>
          <w:lang w:val="en-GB"/>
        </w:rPr>
        <w:t xml:space="preserve"> </w:t>
      </w:r>
      <w:r w:rsidRPr="0097690A">
        <w:rPr>
          <w:rFonts w:hint="eastAsia"/>
          <w:lang w:val="en-GB"/>
        </w:rPr>
        <w:t>关于</w:t>
      </w:r>
      <w:r w:rsidRPr="0097690A">
        <w:rPr>
          <w:rFonts w:hint="eastAsia"/>
          <w:lang w:val="en-GB"/>
        </w:rPr>
        <w:t xml:space="preserve"> </w:t>
      </w:r>
      <w:r w:rsidRPr="0097690A">
        <w:rPr>
          <w:rFonts w:hint="eastAsia"/>
          <w:lang w:val="en-GB"/>
        </w:rPr>
        <w:t>–</w:t>
      </w:r>
      <w:r w:rsidRPr="0097690A">
        <w:rPr>
          <w:rFonts w:hint="eastAsia"/>
          <w:lang w:val="en-GB"/>
        </w:rPr>
        <w:t xml:space="preserve"> </w:t>
      </w:r>
      <w:r w:rsidRPr="0097690A">
        <w:rPr>
          <w:rFonts w:hint="eastAsia"/>
          <w:lang w:val="en-GB"/>
        </w:rPr>
        <w:t>检查更</w:t>
      </w:r>
      <w:r w:rsidR="00DF2B86">
        <w:rPr>
          <w:rFonts w:hint="eastAsia"/>
          <w:lang w:val="en-GB"/>
        </w:rPr>
        <w:t>新”触发版本检查，确认是否有新版本发布。当有新版本时，先升级</w:t>
      </w:r>
      <w:r w:rsidRPr="0097690A">
        <w:rPr>
          <w:rFonts w:hint="eastAsia"/>
          <w:lang w:val="en-GB"/>
        </w:rPr>
        <w:t>重启。（“检查更新”需要下翻菜单项显示）</w:t>
      </w:r>
    </w:p>
    <w:p w14:paraId="6E6A2528" w14:textId="77777777" w:rsidR="007D4A1E" w:rsidRPr="0097690A" w:rsidRDefault="007D4A1E" w:rsidP="007D4A1E">
      <w:pPr>
        <w:rPr>
          <w:lang w:val="en-GB"/>
        </w:rPr>
      </w:pPr>
    </w:p>
    <w:p w14:paraId="79204EC3" w14:textId="77777777" w:rsidR="007D4A1E" w:rsidRDefault="007D4A1E" w:rsidP="007D4A1E">
      <w:pPr>
        <w:pStyle w:val="3"/>
        <w:keepNext w:val="0"/>
        <w:keepLines w:val="0"/>
        <w:widowControl w:val="0"/>
        <w:spacing w:line="300" w:lineRule="auto"/>
        <w:ind w:left="454"/>
        <w:jc w:val="left"/>
        <w:rPr>
          <w:lang w:val="en-GB"/>
        </w:rPr>
      </w:pPr>
      <w:bookmarkStart w:id="11" w:name="_Toc16581300"/>
      <w:r w:rsidRPr="0097690A">
        <w:rPr>
          <w:rFonts w:hint="eastAsia"/>
          <w:lang w:val="en-GB"/>
        </w:rPr>
        <w:t>ME95</w:t>
      </w:r>
      <w:r w:rsidRPr="0097690A">
        <w:rPr>
          <w:rFonts w:hint="eastAsia"/>
          <w:lang w:val="en-GB"/>
        </w:rPr>
        <w:t>配置静态</w:t>
      </w:r>
      <w:r w:rsidRPr="0097690A">
        <w:rPr>
          <w:rFonts w:hint="eastAsia"/>
          <w:lang w:val="en-GB"/>
        </w:rPr>
        <w:t>IP</w:t>
      </w:r>
      <w:bookmarkEnd w:id="11"/>
    </w:p>
    <w:p w14:paraId="639A4CDB" w14:textId="31834DC5" w:rsidR="001024C8" w:rsidRDefault="001024C8" w:rsidP="001024C8">
      <w:pPr>
        <w:rPr>
          <w:lang w:val="en-GB"/>
        </w:rPr>
      </w:pPr>
      <w:r>
        <w:rPr>
          <w:rFonts w:hint="eastAsia"/>
          <w:noProof/>
        </w:rPr>
        <w:lastRenderedPageBreak/>
        <w:drawing>
          <wp:inline distT="0" distB="0" distL="0" distR="0" wp14:anchorId="154B3ABD" wp14:editId="021912AC">
            <wp:extent cx="5274310" cy="5894070"/>
            <wp:effectExtent l="0" t="0" r="889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me95__ip.pn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894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EDF1D5" w14:textId="77777777" w:rsidR="001024C8" w:rsidRPr="001024C8" w:rsidRDefault="001024C8" w:rsidP="001024C8">
      <w:pPr>
        <w:rPr>
          <w:lang w:val="en-GB"/>
        </w:rPr>
      </w:pPr>
    </w:p>
    <w:p w14:paraId="5131B5C1" w14:textId="02A7E972" w:rsidR="009E01EB" w:rsidRDefault="009E01EB" w:rsidP="007D4A1E">
      <w:pPr>
        <w:rPr>
          <w:lang w:val="en-GB"/>
        </w:rPr>
      </w:pPr>
      <w:r>
        <w:rPr>
          <w:rFonts w:hint="eastAsia"/>
          <w:lang w:val="en-GB"/>
        </w:rPr>
        <w:t>（</w:t>
      </w:r>
      <w:r w:rsidR="007D3125" w:rsidRPr="007D3125">
        <w:rPr>
          <w:rFonts w:hint="eastAsia"/>
          <w:color w:val="FF0000"/>
          <w:lang w:val="en-GB"/>
        </w:rPr>
        <w:t>实际部署实施，为了避免设备重启后</w:t>
      </w:r>
      <w:r w:rsidR="007D3125" w:rsidRPr="007D3125">
        <w:rPr>
          <w:rFonts w:hint="eastAsia"/>
          <w:color w:val="FF0000"/>
          <w:lang w:val="en-GB"/>
        </w:rPr>
        <w:t>IP</w:t>
      </w:r>
      <w:r w:rsidR="007D3125" w:rsidRPr="007D3125">
        <w:rPr>
          <w:rFonts w:hint="eastAsia"/>
          <w:color w:val="FF0000"/>
          <w:lang w:val="en-GB"/>
        </w:rPr>
        <w:t>地址变化，导致功能失效，一定要配置静态</w:t>
      </w:r>
      <w:r w:rsidR="007D3125" w:rsidRPr="007D3125">
        <w:rPr>
          <w:rFonts w:hint="eastAsia"/>
          <w:color w:val="FF0000"/>
          <w:lang w:val="en-GB"/>
        </w:rPr>
        <w:t>IP</w:t>
      </w:r>
      <w:r w:rsidR="007D3125" w:rsidRPr="007D3125">
        <w:rPr>
          <w:rFonts w:hint="eastAsia"/>
          <w:color w:val="FF0000"/>
          <w:lang w:val="en-GB"/>
        </w:rPr>
        <w:t>。</w:t>
      </w:r>
      <w:r w:rsidR="007D3125" w:rsidRPr="007D3125">
        <w:rPr>
          <w:rFonts w:hint="eastAsia"/>
          <w:color w:val="FF0000"/>
          <w:lang w:val="en-GB"/>
        </w:rPr>
        <w:t xml:space="preserve"> </w:t>
      </w:r>
      <w:r w:rsidR="007D3125" w:rsidRPr="007D3125">
        <w:rPr>
          <w:rFonts w:hint="eastAsia"/>
          <w:color w:val="FF0000"/>
          <w:lang w:val="en-GB"/>
        </w:rPr>
        <w:t>如果只是临时演示，可以</w:t>
      </w:r>
      <w:proofErr w:type="gramStart"/>
      <w:r w:rsidR="007D3125" w:rsidRPr="007D3125">
        <w:rPr>
          <w:rFonts w:hint="eastAsia"/>
          <w:color w:val="FF0000"/>
          <w:lang w:val="en-GB"/>
        </w:rPr>
        <w:t>不</w:t>
      </w:r>
      <w:proofErr w:type="gramEnd"/>
      <w:r w:rsidR="007D3125" w:rsidRPr="007D3125">
        <w:rPr>
          <w:rFonts w:hint="eastAsia"/>
          <w:color w:val="FF0000"/>
          <w:lang w:val="en-GB"/>
        </w:rPr>
        <w:t>配置静态</w:t>
      </w:r>
      <w:r w:rsidR="007D3125" w:rsidRPr="007D3125">
        <w:rPr>
          <w:rFonts w:hint="eastAsia"/>
          <w:color w:val="FF0000"/>
          <w:lang w:val="en-GB"/>
        </w:rPr>
        <w:t>IP</w:t>
      </w:r>
      <w:r>
        <w:rPr>
          <w:rFonts w:hint="eastAsia"/>
          <w:lang w:val="en-GB"/>
        </w:rPr>
        <w:t>）</w:t>
      </w:r>
    </w:p>
    <w:p w14:paraId="677A89F2" w14:textId="77777777" w:rsidR="007D4A1E" w:rsidRPr="0097690A" w:rsidRDefault="007D4A1E" w:rsidP="007D4A1E">
      <w:pPr>
        <w:rPr>
          <w:lang w:val="en-GB"/>
        </w:rPr>
      </w:pPr>
      <w:r w:rsidRPr="0097690A">
        <w:rPr>
          <w:rFonts w:hint="eastAsia"/>
          <w:lang w:val="en-GB"/>
        </w:rPr>
        <w:t>通过</w:t>
      </w:r>
      <w:r w:rsidRPr="0097690A">
        <w:rPr>
          <w:rFonts w:hint="eastAsia"/>
          <w:lang w:val="en-GB"/>
        </w:rPr>
        <w:t>ME95</w:t>
      </w:r>
      <w:r w:rsidRPr="0097690A">
        <w:rPr>
          <w:rFonts w:hint="eastAsia"/>
          <w:lang w:val="en-GB"/>
        </w:rPr>
        <w:t>的“设置</w:t>
      </w:r>
      <w:r w:rsidRPr="0097690A">
        <w:rPr>
          <w:rFonts w:hint="eastAsia"/>
          <w:lang w:val="en-GB"/>
        </w:rPr>
        <w:t xml:space="preserve"> </w:t>
      </w:r>
      <w:r w:rsidRPr="0097690A">
        <w:rPr>
          <w:rFonts w:hint="eastAsia"/>
          <w:lang w:val="en-GB"/>
        </w:rPr>
        <w:t>–</w:t>
      </w:r>
      <w:r w:rsidRPr="0097690A">
        <w:rPr>
          <w:rFonts w:hint="eastAsia"/>
          <w:lang w:val="en-GB"/>
        </w:rPr>
        <w:t xml:space="preserve"> </w:t>
      </w:r>
      <w:r w:rsidRPr="0097690A">
        <w:rPr>
          <w:rFonts w:hint="eastAsia"/>
          <w:lang w:val="en-GB"/>
        </w:rPr>
        <w:t>网络</w:t>
      </w:r>
      <w:r w:rsidRPr="0097690A">
        <w:rPr>
          <w:rFonts w:hint="eastAsia"/>
          <w:lang w:val="en-GB"/>
        </w:rPr>
        <w:t xml:space="preserve"> </w:t>
      </w:r>
      <w:r w:rsidRPr="0097690A">
        <w:rPr>
          <w:rFonts w:hint="eastAsia"/>
          <w:lang w:val="en-GB"/>
        </w:rPr>
        <w:t>–</w:t>
      </w:r>
      <w:r w:rsidRPr="0097690A">
        <w:rPr>
          <w:rFonts w:hint="eastAsia"/>
          <w:lang w:val="en-GB"/>
        </w:rPr>
        <w:t xml:space="preserve"> </w:t>
      </w:r>
      <w:r w:rsidRPr="0097690A">
        <w:rPr>
          <w:rFonts w:hint="eastAsia"/>
          <w:lang w:val="en-GB"/>
        </w:rPr>
        <w:t>有线网络”，修改连接方式为“手动连接”，并配置预分配的</w:t>
      </w:r>
      <w:r w:rsidRPr="0097690A">
        <w:rPr>
          <w:rFonts w:hint="eastAsia"/>
          <w:lang w:val="en-GB"/>
        </w:rPr>
        <w:t>IP</w:t>
      </w:r>
      <w:r w:rsidRPr="0097690A">
        <w:rPr>
          <w:rFonts w:hint="eastAsia"/>
          <w:lang w:val="en-GB"/>
        </w:rPr>
        <w:t>地址。</w:t>
      </w:r>
    </w:p>
    <w:p w14:paraId="630AF389" w14:textId="74A71C89" w:rsidR="007D4A1E" w:rsidRPr="0097690A" w:rsidRDefault="007D4A1E" w:rsidP="009B05E5">
      <w:pPr>
        <w:ind w:firstLineChars="0" w:firstLine="0"/>
        <w:rPr>
          <w:lang w:val="en-GB"/>
        </w:rPr>
      </w:pPr>
    </w:p>
    <w:p w14:paraId="362DBAD1" w14:textId="77777777" w:rsidR="007D4A1E" w:rsidRPr="0097690A" w:rsidRDefault="007D4A1E" w:rsidP="007D4A1E">
      <w:pPr>
        <w:rPr>
          <w:lang w:val="en-GB"/>
        </w:rPr>
      </w:pPr>
    </w:p>
    <w:p w14:paraId="0EEAA764" w14:textId="14887E51" w:rsidR="009B05E5" w:rsidRPr="00D15729" w:rsidRDefault="007D4A1E" w:rsidP="00D15729">
      <w:pPr>
        <w:pStyle w:val="3"/>
        <w:keepNext w:val="0"/>
        <w:keepLines w:val="0"/>
        <w:widowControl w:val="0"/>
        <w:spacing w:line="300" w:lineRule="auto"/>
        <w:ind w:left="454"/>
        <w:jc w:val="left"/>
        <w:rPr>
          <w:lang w:val="en-GB"/>
        </w:rPr>
      </w:pPr>
      <w:bookmarkStart w:id="12" w:name="_Toc16581301"/>
      <w:r w:rsidRPr="0097690A">
        <w:rPr>
          <w:rFonts w:hint="eastAsia"/>
          <w:lang w:val="en-GB"/>
        </w:rPr>
        <w:t>ME95</w:t>
      </w:r>
      <w:r w:rsidRPr="0097690A">
        <w:rPr>
          <w:rFonts w:hint="eastAsia"/>
          <w:lang w:val="en-GB"/>
        </w:rPr>
        <w:t>修改设置属性</w:t>
      </w:r>
      <w:bookmarkEnd w:id="12"/>
    </w:p>
    <w:p w14:paraId="7C8D1FD7" w14:textId="79A16DFE" w:rsidR="007D4A1E" w:rsidRPr="009B05E5" w:rsidRDefault="007D4A1E" w:rsidP="009B05E5">
      <w:pPr>
        <w:pStyle w:val="affff2"/>
        <w:numPr>
          <w:ilvl w:val="0"/>
          <w:numId w:val="16"/>
        </w:numPr>
        <w:ind w:firstLineChars="0"/>
        <w:rPr>
          <w:lang w:val="en-GB"/>
        </w:rPr>
      </w:pPr>
      <w:r w:rsidRPr="009B05E5">
        <w:rPr>
          <w:rFonts w:hint="eastAsia"/>
          <w:lang w:val="en-GB"/>
        </w:rPr>
        <w:t>通话属性配置</w:t>
      </w:r>
    </w:p>
    <w:p w14:paraId="04172BA9" w14:textId="6126384E" w:rsidR="00AC791C" w:rsidRDefault="007D4A1E" w:rsidP="009B05E5">
      <w:pPr>
        <w:rPr>
          <w:lang w:val="en-GB"/>
        </w:rPr>
      </w:pPr>
      <w:r w:rsidRPr="0097690A">
        <w:rPr>
          <w:rFonts w:hint="eastAsia"/>
          <w:lang w:val="en-GB"/>
        </w:rPr>
        <w:lastRenderedPageBreak/>
        <w:t>确认</w:t>
      </w:r>
      <w:r w:rsidR="00836A37" w:rsidRPr="0097690A">
        <w:rPr>
          <w:rFonts w:hint="eastAsia"/>
          <w:lang w:val="en-GB"/>
        </w:rPr>
        <w:t xml:space="preserve"> </w:t>
      </w:r>
      <w:r w:rsidRPr="0097690A">
        <w:rPr>
          <w:rFonts w:hint="eastAsia"/>
          <w:lang w:val="en-GB"/>
        </w:rPr>
        <w:t>“关于</w:t>
      </w:r>
      <w:r w:rsidRPr="0097690A">
        <w:rPr>
          <w:rFonts w:hint="eastAsia"/>
          <w:lang w:val="en-GB"/>
        </w:rPr>
        <w:t xml:space="preserve"> - </w:t>
      </w:r>
      <w:r w:rsidRPr="0097690A">
        <w:rPr>
          <w:rFonts w:hint="eastAsia"/>
          <w:lang w:val="en-GB"/>
        </w:rPr>
        <w:t>设置</w:t>
      </w:r>
      <w:r w:rsidRPr="0097690A">
        <w:rPr>
          <w:rFonts w:hint="eastAsia"/>
          <w:lang w:val="en-GB"/>
        </w:rPr>
        <w:t xml:space="preserve"> </w:t>
      </w:r>
      <w:r w:rsidRPr="0097690A">
        <w:rPr>
          <w:rFonts w:hint="eastAsia"/>
          <w:lang w:val="en-GB"/>
        </w:rPr>
        <w:t>–</w:t>
      </w:r>
      <w:r w:rsidRPr="0097690A">
        <w:rPr>
          <w:rFonts w:hint="eastAsia"/>
          <w:lang w:val="en-GB"/>
        </w:rPr>
        <w:t xml:space="preserve"> </w:t>
      </w:r>
      <w:r w:rsidR="00836A37">
        <w:rPr>
          <w:rFonts w:hint="eastAsia"/>
          <w:lang w:val="en-GB"/>
        </w:rPr>
        <w:t>通话设置”</w:t>
      </w:r>
      <w:r w:rsidR="00836A37" w:rsidRPr="00836A37">
        <w:rPr>
          <w:rFonts w:hint="eastAsia"/>
          <w:lang w:val="en-GB"/>
        </w:rPr>
        <w:t xml:space="preserve"> </w:t>
      </w:r>
      <w:r w:rsidR="00492549">
        <w:rPr>
          <w:rFonts w:hint="eastAsia"/>
          <w:lang w:val="en-GB"/>
        </w:rPr>
        <w:t>为</w:t>
      </w:r>
      <w:r w:rsidR="002F536A">
        <w:rPr>
          <w:rFonts w:hint="eastAsia"/>
          <w:lang w:val="en-GB"/>
        </w:rPr>
        <w:t>以下</w:t>
      </w:r>
      <w:r w:rsidR="00492549">
        <w:rPr>
          <w:rFonts w:hint="eastAsia"/>
          <w:lang w:val="en-GB"/>
        </w:rPr>
        <w:t>设置</w:t>
      </w:r>
      <w:r w:rsidR="00836A37">
        <w:rPr>
          <w:rFonts w:hint="eastAsia"/>
          <w:lang w:val="en-GB"/>
        </w:rPr>
        <w:t>：</w:t>
      </w:r>
      <w:r w:rsidR="00836A37">
        <w:rPr>
          <w:rFonts w:hint="eastAsia"/>
          <w:lang w:val="en-GB"/>
        </w:rPr>
        <w:t xml:space="preserve"> </w:t>
      </w:r>
    </w:p>
    <w:p w14:paraId="053F11C1" w14:textId="77777777" w:rsidR="00AC791C" w:rsidRDefault="00836A37" w:rsidP="009B05E5">
      <w:pPr>
        <w:rPr>
          <w:lang w:val="en-GB"/>
        </w:rPr>
      </w:pPr>
      <w:r>
        <w:rPr>
          <w:rFonts w:hint="eastAsia"/>
          <w:lang w:val="en-GB"/>
        </w:rPr>
        <w:t>1</w:t>
      </w:r>
      <w:r>
        <w:rPr>
          <w:rFonts w:hint="eastAsia"/>
          <w:lang w:val="en-GB"/>
        </w:rPr>
        <w:t>）“显示麦克风音量提示”修改为“打开”；</w:t>
      </w:r>
      <w:r>
        <w:rPr>
          <w:rFonts w:hint="eastAsia"/>
          <w:lang w:val="en-GB"/>
        </w:rPr>
        <w:t xml:space="preserve"> </w:t>
      </w:r>
    </w:p>
    <w:p w14:paraId="49251E73" w14:textId="5F98C458" w:rsidR="007D4A1E" w:rsidRPr="0097690A" w:rsidRDefault="00836A37" w:rsidP="009B05E5">
      <w:pPr>
        <w:rPr>
          <w:lang w:val="en-GB"/>
        </w:rPr>
      </w:pPr>
      <w:r>
        <w:rPr>
          <w:rFonts w:hint="eastAsia"/>
          <w:lang w:val="en-GB"/>
        </w:rPr>
        <w:t>2</w:t>
      </w:r>
      <w:r>
        <w:rPr>
          <w:rFonts w:hint="eastAsia"/>
          <w:lang w:val="en-GB"/>
        </w:rPr>
        <w:t>）“只显示主会场”修改为</w:t>
      </w:r>
      <w:r w:rsidR="007D4A1E" w:rsidRPr="0097690A">
        <w:rPr>
          <w:rFonts w:hint="eastAsia"/>
          <w:lang w:val="en-GB"/>
        </w:rPr>
        <w:t>“打开”。</w:t>
      </w:r>
    </w:p>
    <w:p w14:paraId="300DEF8E" w14:textId="6097FD4F" w:rsidR="007D4A1E" w:rsidRDefault="00FB62E4" w:rsidP="007D4A1E">
      <w:pPr>
        <w:rPr>
          <w:lang w:val="en-GB"/>
        </w:rPr>
      </w:pPr>
      <w:r>
        <w:rPr>
          <w:noProof/>
        </w:rPr>
        <w:drawing>
          <wp:inline distT="0" distB="0" distL="0" distR="0" wp14:anchorId="41DDAFCB" wp14:editId="17BC17AB">
            <wp:extent cx="4324350" cy="2428875"/>
            <wp:effectExtent l="0" t="0" r="0" b="952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ME95-callsettings-part2.pn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4350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2D7B67" w14:textId="77777777" w:rsidR="009B05E5" w:rsidRPr="0097690A" w:rsidRDefault="009B05E5" w:rsidP="007D4A1E">
      <w:pPr>
        <w:rPr>
          <w:lang w:val="en-GB"/>
        </w:rPr>
      </w:pPr>
    </w:p>
    <w:p w14:paraId="21ABE2E5" w14:textId="77777777" w:rsidR="007D4A1E" w:rsidRPr="0097690A" w:rsidRDefault="007D4A1E" w:rsidP="007D4A1E">
      <w:pPr>
        <w:pStyle w:val="3"/>
        <w:keepNext w:val="0"/>
        <w:keepLines w:val="0"/>
        <w:widowControl w:val="0"/>
        <w:spacing w:line="300" w:lineRule="auto"/>
        <w:ind w:left="454"/>
        <w:jc w:val="left"/>
        <w:rPr>
          <w:lang w:val="en-GB"/>
        </w:rPr>
      </w:pPr>
      <w:bookmarkStart w:id="13" w:name="_Toc16581302"/>
      <w:r w:rsidRPr="0097690A">
        <w:rPr>
          <w:rFonts w:hint="eastAsia"/>
          <w:lang w:val="en-GB"/>
        </w:rPr>
        <w:t>音频输出连接</w:t>
      </w:r>
      <w:bookmarkEnd w:id="13"/>
    </w:p>
    <w:p w14:paraId="5A2C2988" w14:textId="178921C1" w:rsidR="007D4A1E" w:rsidRPr="009B05E5" w:rsidRDefault="007D4A1E" w:rsidP="009B05E5">
      <w:pPr>
        <w:pStyle w:val="affff2"/>
        <w:numPr>
          <w:ilvl w:val="0"/>
          <w:numId w:val="16"/>
        </w:numPr>
        <w:ind w:firstLineChars="0"/>
        <w:rPr>
          <w:lang w:val="en-GB"/>
        </w:rPr>
      </w:pPr>
      <w:r w:rsidRPr="009B05E5">
        <w:rPr>
          <w:rFonts w:hint="eastAsia"/>
          <w:lang w:val="en-GB"/>
        </w:rPr>
        <w:t>当教室使用音响设备时，通过</w:t>
      </w:r>
      <w:r w:rsidRPr="009B05E5">
        <w:rPr>
          <w:lang w:val="en-GB"/>
        </w:rPr>
        <w:t>ME95</w:t>
      </w:r>
      <w:r w:rsidRPr="009B05E5">
        <w:rPr>
          <w:rFonts w:hint="eastAsia"/>
          <w:lang w:val="en-GB"/>
        </w:rPr>
        <w:t>的</w:t>
      </w:r>
      <w:r w:rsidRPr="009B05E5">
        <w:rPr>
          <w:lang w:val="en-GB"/>
        </w:rPr>
        <w:t>RCA</w:t>
      </w:r>
      <w:r w:rsidRPr="009B05E5">
        <w:rPr>
          <w:rFonts w:hint="eastAsia"/>
          <w:lang w:val="en-GB"/>
        </w:rPr>
        <w:t>音频输出口连接到音响；</w:t>
      </w:r>
    </w:p>
    <w:p w14:paraId="6B42250A" w14:textId="15D189C5" w:rsidR="007D4A1E" w:rsidRDefault="007D4A1E" w:rsidP="007D4A1E">
      <w:pPr>
        <w:rPr>
          <w:lang w:val="en-GB"/>
        </w:rPr>
      </w:pPr>
      <w:r w:rsidRPr="0097690A">
        <w:rPr>
          <w:lang w:val="en-GB"/>
        </w:rPr>
        <w:t xml:space="preserve"> </w:t>
      </w:r>
      <w:r w:rsidR="009B05E5">
        <w:rPr>
          <w:rFonts w:hint="eastAsia"/>
          <w:noProof/>
        </w:rPr>
        <w:drawing>
          <wp:inline distT="0" distB="0" distL="0" distR="0" wp14:anchorId="229F1532" wp14:editId="4BFCF5B5">
            <wp:extent cx="4909578" cy="2454789"/>
            <wp:effectExtent l="0" t="0" r="0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音频输出.pn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4623" cy="2467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6AF2BA" w14:textId="77777777" w:rsidR="009B05E5" w:rsidRPr="0097690A" w:rsidRDefault="009B05E5" w:rsidP="007D4A1E">
      <w:pPr>
        <w:rPr>
          <w:lang w:val="en-GB"/>
        </w:rPr>
      </w:pPr>
    </w:p>
    <w:p w14:paraId="6393DA48" w14:textId="770DF0B4" w:rsidR="007D4A1E" w:rsidRPr="009B05E5" w:rsidRDefault="007D4A1E" w:rsidP="009B05E5">
      <w:pPr>
        <w:pStyle w:val="affff2"/>
        <w:numPr>
          <w:ilvl w:val="0"/>
          <w:numId w:val="16"/>
        </w:numPr>
        <w:ind w:firstLineChars="0"/>
        <w:rPr>
          <w:lang w:val="en-GB"/>
        </w:rPr>
      </w:pPr>
      <w:r w:rsidRPr="009B05E5">
        <w:rPr>
          <w:rFonts w:hint="eastAsia"/>
          <w:lang w:val="en-GB"/>
        </w:rPr>
        <w:t>当教师使用电视播放声音时，复用</w:t>
      </w:r>
      <w:r w:rsidRPr="009B05E5">
        <w:rPr>
          <w:lang w:val="en-GB"/>
        </w:rPr>
        <w:t>HDMI</w:t>
      </w:r>
      <w:r w:rsidRPr="009B05E5">
        <w:rPr>
          <w:rFonts w:hint="eastAsia"/>
          <w:lang w:val="en-GB"/>
        </w:rPr>
        <w:t>连线。</w:t>
      </w:r>
      <w:r w:rsidRPr="009B05E5">
        <w:rPr>
          <w:lang w:val="en-GB"/>
        </w:rPr>
        <w:t>ME95</w:t>
      </w:r>
      <w:r w:rsidRPr="009B05E5">
        <w:rPr>
          <w:rFonts w:hint="eastAsia"/>
          <w:lang w:val="en-GB"/>
        </w:rPr>
        <w:t>的“设置–</w:t>
      </w:r>
      <w:r w:rsidRPr="009B05E5">
        <w:rPr>
          <w:lang w:val="en-GB"/>
        </w:rPr>
        <w:t xml:space="preserve"> </w:t>
      </w:r>
      <w:r w:rsidRPr="009B05E5">
        <w:rPr>
          <w:rFonts w:hint="eastAsia"/>
          <w:lang w:val="en-GB"/>
        </w:rPr>
        <w:t>音频</w:t>
      </w:r>
      <w:r w:rsidRPr="009B05E5">
        <w:rPr>
          <w:lang w:val="en-GB"/>
        </w:rPr>
        <w:t>-</w:t>
      </w:r>
      <w:r w:rsidRPr="009B05E5">
        <w:rPr>
          <w:rFonts w:hint="eastAsia"/>
          <w:lang w:val="en-GB"/>
        </w:rPr>
        <w:t>音频输出”选择对应的设备</w:t>
      </w:r>
      <w:r w:rsidR="00627F16">
        <w:rPr>
          <w:rFonts w:hint="eastAsia"/>
          <w:lang w:val="en-GB"/>
        </w:rPr>
        <w:t>，如果使用音箱设备则</w:t>
      </w:r>
      <w:r w:rsidR="00B36F39">
        <w:rPr>
          <w:rFonts w:hint="eastAsia"/>
          <w:lang w:val="en-GB"/>
        </w:rPr>
        <w:t>选择</w:t>
      </w:r>
      <w:r w:rsidR="00627F16">
        <w:rPr>
          <w:rFonts w:hint="eastAsia"/>
          <w:lang w:val="en-GB"/>
        </w:rPr>
        <w:t>音箱</w:t>
      </w:r>
      <w:r w:rsidR="00B36F39">
        <w:rPr>
          <w:rFonts w:hint="eastAsia"/>
          <w:lang w:val="en-GB"/>
        </w:rPr>
        <w:t>对应的</w:t>
      </w:r>
      <w:r w:rsidR="00627F16">
        <w:rPr>
          <w:rFonts w:hint="eastAsia"/>
          <w:lang w:val="en-GB"/>
        </w:rPr>
        <w:t>音频接口；如果通过</w:t>
      </w:r>
      <w:r w:rsidR="00627F16">
        <w:rPr>
          <w:rFonts w:hint="eastAsia"/>
          <w:lang w:val="en-GB"/>
        </w:rPr>
        <w:t>HDMI</w:t>
      </w:r>
      <w:r w:rsidR="00627F16">
        <w:rPr>
          <w:rFonts w:hint="eastAsia"/>
          <w:lang w:val="en-GB"/>
        </w:rPr>
        <w:t>连接电视播放声音，则选择对应的电视。</w:t>
      </w:r>
      <w:r w:rsidR="00627F16" w:rsidRPr="00627F16">
        <w:rPr>
          <w:rFonts w:hint="eastAsia"/>
          <w:color w:val="FF0000"/>
          <w:lang w:val="en-GB"/>
        </w:rPr>
        <w:t>注意：避免使用教学一体机播放声音</w:t>
      </w:r>
      <w:r w:rsidR="00627F16">
        <w:rPr>
          <w:rFonts w:hint="eastAsia"/>
          <w:color w:val="FF0000"/>
          <w:lang w:val="en-GB"/>
        </w:rPr>
        <w:t>：</w:t>
      </w:r>
      <w:r w:rsidR="00627F16" w:rsidRPr="00627F16">
        <w:rPr>
          <w:rFonts w:hint="eastAsia"/>
          <w:color w:val="FF0000"/>
          <w:lang w:val="en-GB"/>
        </w:rPr>
        <w:t>由于主讲端在上课过程中，教学一体机工作在</w:t>
      </w:r>
      <w:r w:rsidR="00627F16" w:rsidRPr="00627F16">
        <w:rPr>
          <w:rFonts w:hint="eastAsia"/>
          <w:color w:val="FF0000"/>
          <w:lang w:val="en-GB"/>
        </w:rPr>
        <w:t>PC</w:t>
      </w:r>
      <w:r w:rsidR="00627F16" w:rsidRPr="00627F16">
        <w:rPr>
          <w:rFonts w:hint="eastAsia"/>
          <w:color w:val="FF0000"/>
          <w:lang w:val="en-GB"/>
        </w:rPr>
        <w:t>模式下，无法播放</w:t>
      </w:r>
      <w:r w:rsidR="00627F16" w:rsidRPr="00627F16">
        <w:rPr>
          <w:rFonts w:hint="eastAsia"/>
          <w:color w:val="FF0000"/>
          <w:lang w:val="en-GB"/>
        </w:rPr>
        <w:t>ME95</w:t>
      </w:r>
      <w:r w:rsidR="00627F16" w:rsidRPr="00627F16">
        <w:rPr>
          <w:rFonts w:hint="eastAsia"/>
          <w:color w:val="FF0000"/>
          <w:lang w:val="en-GB"/>
        </w:rPr>
        <w:t>的音视频</w:t>
      </w:r>
      <w:r w:rsidRPr="00627F16">
        <w:rPr>
          <w:rFonts w:hint="eastAsia"/>
          <w:color w:val="FF0000"/>
          <w:lang w:val="en-GB"/>
        </w:rPr>
        <w:t>。</w:t>
      </w:r>
    </w:p>
    <w:p w14:paraId="3A29DA7E" w14:textId="23CC228D" w:rsidR="007D4A1E" w:rsidRPr="0097690A" w:rsidRDefault="007D4A1E" w:rsidP="007D4A1E">
      <w:pPr>
        <w:rPr>
          <w:lang w:val="en-GB"/>
        </w:rPr>
      </w:pPr>
      <w:r w:rsidRPr="0097690A">
        <w:rPr>
          <w:lang w:val="en-GB"/>
        </w:rPr>
        <w:lastRenderedPageBreak/>
        <w:t xml:space="preserve"> </w:t>
      </w:r>
      <w:r w:rsidR="009B05E5">
        <w:rPr>
          <w:rFonts w:hint="eastAsia"/>
          <w:noProof/>
        </w:rPr>
        <w:drawing>
          <wp:inline distT="0" distB="0" distL="0" distR="0" wp14:anchorId="695630DE" wp14:editId="2A9DB6F3">
            <wp:extent cx="4119166" cy="2313628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ME95-AudioOutput.pn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9820" cy="2319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AFE18C" w14:textId="7F805D3E" w:rsidR="007D4A1E" w:rsidRPr="009B05E5" w:rsidRDefault="007D4A1E" w:rsidP="009B05E5">
      <w:pPr>
        <w:pStyle w:val="affff2"/>
        <w:numPr>
          <w:ilvl w:val="0"/>
          <w:numId w:val="16"/>
        </w:numPr>
        <w:ind w:firstLineChars="0"/>
        <w:rPr>
          <w:lang w:val="en-GB"/>
        </w:rPr>
      </w:pPr>
      <w:r w:rsidRPr="009B05E5">
        <w:rPr>
          <w:rFonts w:hint="eastAsia"/>
          <w:lang w:val="en-GB"/>
        </w:rPr>
        <w:t>音频输出设备配置好后，通过“设置</w:t>
      </w:r>
      <w:r w:rsidRPr="009B05E5">
        <w:rPr>
          <w:lang w:val="en-GB"/>
        </w:rPr>
        <w:t xml:space="preserve"> – </w:t>
      </w:r>
      <w:r w:rsidRPr="009B05E5">
        <w:rPr>
          <w:rFonts w:hint="eastAsia"/>
          <w:lang w:val="en-GB"/>
        </w:rPr>
        <w:t>音频</w:t>
      </w:r>
      <w:r w:rsidRPr="009B05E5">
        <w:rPr>
          <w:lang w:val="en-GB"/>
        </w:rPr>
        <w:t xml:space="preserve"> – </w:t>
      </w:r>
      <w:r w:rsidRPr="009B05E5">
        <w:rPr>
          <w:rFonts w:hint="eastAsia"/>
          <w:lang w:val="en-GB"/>
        </w:rPr>
        <w:t>音频测试</w:t>
      </w:r>
      <w:r w:rsidRPr="009B05E5">
        <w:rPr>
          <w:lang w:val="en-GB"/>
        </w:rPr>
        <w:t xml:space="preserve"> – </w:t>
      </w:r>
      <w:r w:rsidRPr="009B05E5">
        <w:rPr>
          <w:rFonts w:hint="eastAsia"/>
          <w:lang w:val="en-GB"/>
        </w:rPr>
        <w:t>扬声器测试”，判断选择的设备是否能正常工作。</w:t>
      </w:r>
    </w:p>
    <w:p w14:paraId="606CA687" w14:textId="44D2538B" w:rsidR="007D4A1E" w:rsidRPr="0097690A" w:rsidRDefault="007D4A1E" w:rsidP="007D4A1E">
      <w:pPr>
        <w:rPr>
          <w:lang w:val="en-GB"/>
        </w:rPr>
      </w:pPr>
      <w:r w:rsidRPr="0097690A">
        <w:rPr>
          <w:lang w:val="en-GB"/>
        </w:rPr>
        <w:t xml:space="preserve"> </w:t>
      </w:r>
      <w:r w:rsidR="009B05E5">
        <w:rPr>
          <w:rFonts w:hint="eastAsia"/>
          <w:noProof/>
        </w:rPr>
        <w:drawing>
          <wp:inline distT="0" distB="0" distL="0" distR="0" wp14:anchorId="53DBCF57" wp14:editId="32AE2043">
            <wp:extent cx="3988140" cy="2240035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ME95-SpeakerTest.pn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07774" cy="2251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D6DD2" w14:textId="77777777" w:rsidR="007D4A1E" w:rsidRPr="0097690A" w:rsidRDefault="007D4A1E" w:rsidP="007D4A1E">
      <w:pPr>
        <w:rPr>
          <w:lang w:val="en-GB"/>
        </w:rPr>
      </w:pPr>
    </w:p>
    <w:p w14:paraId="26AAF6E5" w14:textId="77777777" w:rsidR="007D4A1E" w:rsidRPr="0097690A" w:rsidRDefault="007D4A1E" w:rsidP="007D4A1E">
      <w:pPr>
        <w:pStyle w:val="3"/>
        <w:keepNext w:val="0"/>
        <w:keepLines w:val="0"/>
        <w:widowControl w:val="0"/>
        <w:spacing w:line="300" w:lineRule="auto"/>
        <w:ind w:left="454"/>
        <w:jc w:val="left"/>
        <w:rPr>
          <w:lang w:val="en-GB"/>
        </w:rPr>
      </w:pPr>
      <w:bookmarkStart w:id="14" w:name="_Toc16581303"/>
      <w:r w:rsidRPr="0097690A">
        <w:rPr>
          <w:rFonts w:hint="eastAsia"/>
          <w:lang w:val="en-GB"/>
        </w:rPr>
        <w:t>音频输入连接</w:t>
      </w:r>
      <w:bookmarkEnd w:id="14"/>
    </w:p>
    <w:p w14:paraId="07CE6E5C" w14:textId="5D187425" w:rsidR="007D4A1E" w:rsidRDefault="007D4A1E" w:rsidP="009B05E5">
      <w:pPr>
        <w:pStyle w:val="affff2"/>
        <w:numPr>
          <w:ilvl w:val="0"/>
          <w:numId w:val="16"/>
        </w:numPr>
        <w:ind w:firstLineChars="0"/>
        <w:rPr>
          <w:lang w:val="en-GB"/>
        </w:rPr>
      </w:pPr>
      <w:r w:rsidRPr="009B05E5">
        <w:rPr>
          <w:rFonts w:hint="eastAsia"/>
          <w:lang w:val="en-GB"/>
        </w:rPr>
        <w:t>麦克风通过</w:t>
      </w:r>
      <w:r w:rsidRPr="009B05E5">
        <w:rPr>
          <w:lang w:val="en-GB"/>
        </w:rPr>
        <w:t>XLR</w:t>
      </w:r>
      <w:r w:rsidRPr="009B05E5">
        <w:rPr>
          <w:rFonts w:hint="eastAsia"/>
          <w:lang w:val="en-GB"/>
        </w:rPr>
        <w:t>（卡农口）直接连接</w:t>
      </w:r>
      <w:r w:rsidRPr="009B05E5">
        <w:rPr>
          <w:lang w:val="en-GB"/>
        </w:rPr>
        <w:t>ME95</w:t>
      </w:r>
      <w:r w:rsidRPr="009B05E5">
        <w:rPr>
          <w:rFonts w:hint="eastAsia"/>
          <w:lang w:val="en-GB"/>
        </w:rPr>
        <w:t>互动主机。若使用音频处理器或其他音频设备，请根据现场情况，调整接口。</w:t>
      </w:r>
    </w:p>
    <w:p w14:paraId="1369366B" w14:textId="559C471B" w:rsidR="00E37651" w:rsidRPr="00E37651" w:rsidRDefault="00E37651" w:rsidP="00E37651">
      <w:pPr>
        <w:ind w:left="595" w:firstLineChars="0" w:firstLine="0"/>
        <w:rPr>
          <w:lang w:val="en-GB"/>
        </w:rPr>
      </w:pPr>
      <w:r>
        <w:rPr>
          <w:rFonts w:hint="eastAsia"/>
          <w:noProof/>
        </w:rPr>
        <w:lastRenderedPageBreak/>
        <w:drawing>
          <wp:inline distT="0" distB="0" distL="0" distR="0" wp14:anchorId="6760B045" wp14:editId="035742A1">
            <wp:extent cx="5274310" cy="2637155"/>
            <wp:effectExtent l="0" t="0" r="8890" b="444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音频输入_-_麦克风.pn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37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6C779F" w14:textId="77777777" w:rsidR="007D4A1E" w:rsidRPr="0097690A" w:rsidRDefault="007D4A1E" w:rsidP="007D4A1E">
      <w:pPr>
        <w:rPr>
          <w:lang w:val="en-GB"/>
        </w:rPr>
      </w:pPr>
      <w:r w:rsidRPr="0097690A">
        <w:rPr>
          <w:lang w:val="en-GB"/>
        </w:rPr>
        <w:t xml:space="preserve"> </w:t>
      </w:r>
    </w:p>
    <w:p w14:paraId="7D35CB13" w14:textId="5ED0CAE4" w:rsidR="007D4A1E" w:rsidRPr="00AE56A9" w:rsidRDefault="007D4A1E" w:rsidP="00AE56A9">
      <w:pPr>
        <w:pStyle w:val="affff2"/>
        <w:numPr>
          <w:ilvl w:val="0"/>
          <w:numId w:val="16"/>
        </w:numPr>
        <w:ind w:firstLineChars="0"/>
        <w:rPr>
          <w:lang w:val="en-GB"/>
        </w:rPr>
      </w:pPr>
      <w:r w:rsidRPr="00AE56A9">
        <w:rPr>
          <w:rFonts w:hint="eastAsia"/>
          <w:lang w:val="en-GB"/>
        </w:rPr>
        <w:t>音频输入配置，通过</w:t>
      </w:r>
      <w:r w:rsidRPr="00AE56A9">
        <w:rPr>
          <w:lang w:val="en-GB"/>
        </w:rPr>
        <w:t>ME95</w:t>
      </w:r>
      <w:r w:rsidRPr="00AE56A9">
        <w:rPr>
          <w:rFonts w:hint="eastAsia"/>
          <w:lang w:val="en-GB"/>
        </w:rPr>
        <w:t>的遥控器打开“设置</w:t>
      </w:r>
      <w:r w:rsidRPr="00AE56A9">
        <w:rPr>
          <w:lang w:val="en-GB"/>
        </w:rPr>
        <w:t xml:space="preserve"> – </w:t>
      </w:r>
      <w:r w:rsidRPr="00AE56A9">
        <w:rPr>
          <w:rFonts w:hint="eastAsia"/>
          <w:lang w:val="en-GB"/>
        </w:rPr>
        <w:t>音频</w:t>
      </w:r>
      <w:r w:rsidRPr="00AE56A9">
        <w:rPr>
          <w:lang w:val="en-GB"/>
        </w:rPr>
        <w:t xml:space="preserve"> –</w:t>
      </w:r>
      <w:r w:rsidRPr="00AE56A9">
        <w:rPr>
          <w:rFonts w:hint="eastAsia"/>
          <w:lang w:val="en-GB"/>
        </w:rPr>
        <w:t>音频输入”，选择输入设备，默认应该为“麦克风输入（</w:t>
      </w:r>
      <w:r w:rsidRPr="00AE56A9">
        <w:rPr>
          <w:lang w:val="en-GB"/>
        </w:rPr>
        <w:t>XLR</w:t>
      </w:r>
      <w:r w:rsidRPr="00AE56A9">
        <w:rPr>
          <w:rFonts w:hint="eastAsia"/>
          <w:lang w:val="en-GB"/>
        </w:rPr>
        <w:t>）”。</w:t>
      </w:r>
      <w:r w:rsidRPr="00AE56A9">
        <w:rPr>
          <w:lang w:val="en-GB"/>
        </w:rPr>
        <w:t xml:space="preserve"> </w:t>
      </w:r>
      <w:r w:rsidRPr="00AE56A9">
        <w:rPr>
          <w:rFonts w:hint="eastAsia"/>
          <w:lang w:val="en-GB"/>
        </w:rPr>
        <w:t>如采用其他音频处理器，请根据实际情况选择，通过说话，观察音频指示</w:t>
      </w:r>
      <w:proofErr w:type="gramStart"/>
      <w:r w:rsidRPr="00AE56A9">
        <w:rPr>
          <w:rFonts w:hint="eastAsia"/>
          <w:lang w:val="en-GB"/>
        </w:rPr>
        <w:t>条判断</w:t>
      </w:r>
      <w:proofErr w:type="gramEnd"/>
      <w:r w:rsidRPr="00AE56A9">
        <w:rPr>
          <w:rFonts w:hint="eastAsia"/>
          <w:lang w:val="en-GB"/>
        </w:rPr>
        <w:t>选择是否正确。</w:t>
      </w:r>
    </w:p>
    <w:p w14:paraId="13BCA093" w14:textId="7AA167AE" w:rsidR="007D4A1E" w:rsidRPr="0097690A" w:rsidRDefault="007D4A1E" w:rsidP="007D4A1E">
      <w:pPr>
        <w:rPr>
          <w:lang w:val="en-GB"/>
        </w:rPr>
      </w:pPr>
      <w:r w:rsidRPr="0097690A">
        <w:rPr>
          <w:lang w:val="en-GB"/>
        </w:rPr>
        <w:t xml:space="preserve"> </w:t>
      </w:r>
      <w:r w:rsidR="00E37651">
        <w:rPr>
          <w:rFonts w:hint="eastAsia"/>
          <w:noProof/>
        </w:rPr>
        <w:drawing>
          <wp:inline distT="0" distB="0" distL="0" distR="0" wp14:anchorId="1D138469" wp14:editId="10CB6FE9">
            <wp:extent cx="4324350" cy="2428875"/>
            <wp:effectExtent l="0" t="0" r="0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ME95-AudioInput.pn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4350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E795B1" w14:textId="6235B6A5" w:rsidR="008C206C" w:rsidRDefault="008C206C" w:rsidP="008C206C">
      <w:pPr>
        <w:pStyle w:val="affff2"/>
        <w:numPr>
          <w:ilvl w:val="0"/>
          <w:numId w:val="16"/>
        </w:numPr>
        <w:ind w:firstLineChars="0"/>
      </w:pPr>
      <w:r>
        <w:rPr>
          <w:rFonts w:hint="eastAsia"/>
        </w:rPr>
        <w:t>通过“音频输入</w:t>
      </w:r>
      <w:r>
        <w:rPr>
          <w:rFonts w:hint="eastAsia"/>
        </w:rPr>
        <w:t xml:space="preserve"> - </w:t>
      </w:r>
      <w:r>
        <w:rPr>
          <w:rFonts w:hint="eastAsia"/>
        </w:rPr>
        <w:t>高级设置</w:t>
      </w:r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</w:t>
      </w:r>
      <w:r>
        <w:rPr>
          <w:rFonts w:hint="eastAsia"/>
        </w:rPr>
        <w:t>音乐模式</w:t>
      </w:r>
      <w:r>
        <w:rPr>
          <w:rFonts w:hint="eastAsia"/>
        </w:rPr>
        <w:t xml:space="preserve"> - </w:t>
      </w:r>
      <w:r>
        <w:rPr>
          <w:rFonts w:hint="eastAsia"/>
        </w:rPr>
        <w:t>打开”，打开音乐模式开关。</w:t>
      </w:r>
    </w:p>
    <w:p w14:paraId="706653D8" w14:textId="77777777" w:rsidR="008C206C" w:rsidRDefault="008C206C" w:rsidP="008C206C">
      <w:r>
        <w:rPr>
          <w:rFonts w:hint="eastAsia"/>
          <w:noProof/>
        </w:rPr>
        <w:lastRenderedPageBreak/>
        <w:drawing>
          <wp:inline distT="0" distB="0" distL="0" distR="0" wp14:anchorId="20AB71EE" wp14:editId="6C3E7B45">
            <wp:extent cx="4324350" cy="2428875"/>
            <wp:effectExtent l="0" t="0" r="0" b="9525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ME95-AudioInput-Advanced.pn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4350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68E6DE" w14:textId="77777777" w:rsidR="007D4A1E" w:rsidRPr="0097690A" w:rsidRDefault="007D4A1E" w:rsidP="007D4A1E">
      <w:pPr>
        <w:rPr>
          <w:lang w:val="en-GB"/>
        </w:rPr>
      </w:pPr>
    </w:p>
    <w:p w14:paraId="416DA6B8" w14:textId="77777777" w:rsidR="007D4A1E" w:rsidRPr="0097690A" w:rsidRDefault="007D4A1E" w:rsidP="007D4A1E">
      <w:pPr>
        <w:pStyle w:val="3"/>
        <w:keepNext w:val="0"/>
        <w:keepLines w:val="0"/>
        <w:widowControl w:val="0"/>
        <w:spacing w:line="300" w:lineRule="auto"/>
        <w:ind w:left="454"/>
        <w:jc w:val="left"/>
        <w:rPr>
          <w:lang w:val="en-GB"/>
        </w:rPr>
      </w:pPr>
      <w:bookmarkStart w:id="15" w:name="_Toc16581304"/>
      <w:r w:rsidRPr="0097690A">
        <w:rPr>
          <w:rFonts w:hint="eastAsia"/>
          <w:lang w:val="en-GB"/>
        </w:rPr>
        <w:t>初步测试</w:t>
      </w:r>
      <w:bookmarkEnd w:id="15"/>
    </w:p>
    <w:p w14:paraId="26A1B30B" w14:textId="77777777" w:rsidR="007D4A1E" w:rsidRPr="0097690A" w:rsidRDefault="007D4A1E" w:rsidP="007D4A1E">
      <w:pPr>
        <w:rPr>
          <w:lang w:val="en-GB"/>
        </w:rPr>
      </w:pPr>
      <w:r w:rsidRPr="0097690A">
        <w:rPr>
          <w:rFonts w:hint="eastAsia"/>
          <w:lang w:val="en-GB"/>
        </w:rPr>
        <w:t>在完成以上配置后，通过“上课”输入</w:t>
      </w:r>
      <w:proofErr w:type="gramStart"/>
      <w:r w:rsidRPr="0097690A">
        <w:rPr>
          <w:rFonts w:hint="eastAsia"/>
          <w:lang w:val="en-GB"/>
        </w:rPr>
        <w:t>云会议号</w:t>
      </w:r>
      <w:proofErr w:type="gramEnd"/>
      <w:r w:rsidRPr="0097690A">
        <w:rPr>
          <w:rFonts w:hint="eastAsia"/>
          <w:lang w:val="en-GB"/>
        </w:rPr>
        <w:t>或</w:t>
      </w:r>
      <w:r w:rsidRPr="0097690A">
        <w:rPr>
          <w:rFonts w:hint="eastAsia"/>
          <w:lang w:val="en-GB"/>
        </w:rPr>
        <w:t>288288</w:t>
      </w:r>
      <w:r w:rsidRPr="0097690A">
        <w:rPr>
          <w:rFonts w:hint="eastAsia"/>
          <w:lang w:val="en-GB"/>
        </w:rPr>
        <w:t>，进行呼叫测试。确认除没有本地视频外，其他功能正常。</w:t>
      </w:r>
    </w:p>
    <w:p w14:paraId="245E6A70" w14:textId="5F870C1A" w:rsidR="007D4A1E" w:rsidRPr="0097690A" w:rsidRDefault="00E37651" w:rsidP="00E37651">
      <w:pPr>
        <w:ind w:firstLineChars="0" w:firstLine="0"/>
        <w:rPr>
          <w:lang w:val="en-GB"/>
        </w:rPr>
      </w:pPr>
      <w:bookmarkStart w:id="16" w:name="_Toc16270674"/>
      <w:r>
        <w:rPr>
          <w:rFonts w:hint="eastAsia"/>
          <w:noProof/>
        </w:rPr>
        <w:drawing>
          <wp:inline distT="0" distB="0" distL="0" distR="0" wp14:anchorId="5AE831D6" wp14:editId="18CCCA44">
            <wp:extent cx="4324350" cy="2428875"/>
            <wp:effectExtent l="0" t="0" r="0" b="952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ME95-makecall.pn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4350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6"/>
    </w:p>
    <w:p w14:paraId="5526226D" w14:textId="77777777" w:rsidR="007D4A1E" w:rsidRPr="0097690A" w:rsidRDefault="007D4A1E" w:rsidP="006B7F3B">
      <w:pPr>
        <w:ind w:firstLineChars="0" w:firstLine="0"/>
        <w:rPr>
          <w:lang w:val="en-GB"/>
        </w:rPr>
      </w:pPr>
    </w:p>
    <w:p w14:paraId="3303A456" w14:textId="77777777" w:rsidR="007D4A1E" w:rsidRPr="0097690A" w:rsidRDefault="007D4A1E" w:rsidP="007D4A1E">
      <w:pPr>
        <w:pStyle w:val="2"/>
        <w:spacing w:before="200" w:after="200"/>
      </w:pPr>
      <w:bookmarkStart w:id="17" w:name="_Toc16581305"/>
      <w:r w:rsidRPr="0097690A">
        <w:rPr>
          <w:rFonts w:hint="eastAsia"/>
        </w:rPr>
        <w:t>配置摄像头网络信息</w:t>
      </w:r>
      <w:bookmarkEnd w:id="17"/>
    </w:p>
    <w:p w14:paraId="2DC450EF" w14:textId="77777777" w:rsidR="007D4A1E" w:rsidRPr="0097690A" w:rsidRDefault="007D4A1E" w:rsidP="007D4A1E">
      <w:pPr>
        <w:rPr>
          <w:lang w:val="en-GB"/>
        </w:rPr>
      </w:pPr>
      <w:r w:rsidRPr="0097690A">
        <w:rPr>
          <w:rFonts w:hint="eastAsia"/>
          <w:lang w:val="en-GB"/>
        </w:rPr>
        <w:t>目标：</w:t>
      </w:r>
      <w:r w:rsidRPr="0097690A">
        <w:rPr>
          <w:rFonts w:hint="eastAsia"/>
          <w:lang w:val="en-GB"/>
        </w:rPr>
        <w:t xml:space="preserve"> </w:t>
      </w:r>
      <w:r w:rsidRPr="0097690A">
        <w:rPr>
          <w:rFonts w:hint="eastAsia"/>
          <w:lang w:val="en-GB"/>
        </w:rPr>
        <w:t>完成摄像头的物理连线，静态</w:t>
      </w:r>
      <w:r w:rsidRPr="0097690A">
        <w:rPr>
          <w:rFonts w:hint="eastAsia"/>
          <w:lang w:val="en-GB"/>
        </w:rPr>
        <w:t>IP</w:t>
      </w:r>
      <w:r w:rsidRPr="0097690A">
        <w:rPr>
          <w:rFonts w:hint="eastAsia"/>
          <w:lang w:val="en-GB"/>
        </w:rPr>
        <w:t>配置。</w:t>
      </w:r>
      <w:r w:rsidRPr="0097690A">
        <w:rPr>
          <w:rFonts w:hint="eastAsia"/>
          <w:lang w:val="en-GB"/>
        </w:rPr>
        <w:t xml:space="preserve"> </w:t>
      </w:r>
    </w:p>
    <w:p w14:paraId="5F61A48F" w14:textId="77777777" w:rsidR="007D4A1E" w:rsidRPr="0097690A" w:rsidRDefault="007D4A1E" w:rsidP="007D4A1E">
      <w:pPr>
        <w:pStyle w:val="3"/>
        <w:keepNext w:val="0"/>
        <w:keepLines w:val="0"/>
        <w:widowControl w:val="0"/>
        <w:spacing w:line="300" w:lineRule="auto"/>
        <w:ind w:left="454"/>
        <w:jc w:val="left"/>
        <w:rPr>
          <w:lang w:val="en-GB"/>
        </w:rPr>
      </w:pPr>
      <w:bookmarkStart w:id="18" w:name="_Toc16581306"/>
      <w:r w:rsidRPr="0097690A">
        <w:rPr>
          <w:rFonts w:hint="eastAsia"/>
          <w:lang w:val="en-GB"/>
        </w:rPr>
        <w:t>完成准备工作</w:t>
      </w:r>
      <w:bookmarkEnd w:id="18"/>
    </w:p>
    <w:p w14:paraId="3FF2E395" w14:textId="68750962" w:rsidR="007D4A1E" w:rsidRDefault="007D4A1E" w:rsidP="007D4A1E">
      <w:pPr>
        <w:rPr>
          <w:lang w:val="en-GB"/>
        </w:rPr>
      </w:pPr>
      <w:r w:rsidRPr="0097690A">
        <w:rPr>
          <w:rFonts w:hint="eastAsia"/>
          <w:lang w:val="en-GB"/>
        </w:rPr>
        <w:t>调试</w:t>
      </w:r>
      <w:r w:rsidRPr="0097690A">
        <w:rPr>
          <w:rFonts w:hint="eastAsia"/>
          <w:lang w:val="en-GB"/>
        </w:rPr>
        <w:t>PC</w:t>
      </w:r>
      <w:r w:rsidRPr="0097690A">
        <w:rPr>
          <w:rFonts w:hint="eastAsia"/>
          <w:lang w:val="en-GB"/>
        </w:rPr>
        <w:t>电脑</w:t>
      </w:r>
      <w:r w:rsidR="00442C46">
        <w:rPr>
          <w:rFonts w:hint="eastAsia"/>
          <w:lang w:val="en-GB"/>
        </w:rPr>
        <w:t>，</w:t>
      </w:r>
      <w:r w:rsidRPr="0097690A">
        <w:rPr>
          <w:rFonts w:hint="eastAsia"/>
          <w:lang w:val="en-GB"/>
        </w:rPr>
        <w:t>安装跟踪配置工具（</w:t>
      </w:r>
      <w:r w:rsidRPr="0097690A">
        <w:rPr>
          <w:rFonts w:hint="eastAsia"/>
          <w:lang w:val="en-GB"/>
        </w:rPr>
        <w:t>Tracking Config Tools</w:t>
      </w:r>
      <w:r w:rsidRPr="0097690A">
        <w:rPr>
          <w:rFonts w:hint="eastAsia"/>
          <w:lang w:val="en-GB"/>
        </w:rPr>
        <w:t>，</w:t>
      </w:r>
      <w:r w:rsidRPr="0097690A">
        <w:rPr>
          <w:rFonts w:hint="eastAsia"/>
          <w:lang w:val="en-GB"/>
        </w:rPr>
        <w:t xml:space="preserve">  V2.2.8</w:t>
      </w:r>
      <w:r w:rsidR="005C61ED">
        <w:rPr>
          <w:rFonts w:hint="eastAsia"/>
          <w:lang w:val="en-GB"/>
        </w:rPr>
        <w:t>及以上版本</w:t>
      </w:r>
      <w:r w:rsidR="003B1559">
        <w:rPr>
          <w:rFonts w:hint="eastAsia"/>
        </w:rPr>
        <w:t>，</w:t>
      </w:r>
      <w:r w:rsidR="009A5A13">
        <w:rPr>
          <w:rFonts w:hint="eastAsia"/>
        </w:rPr>
        <w:t>从部署经理</w:t>
      </w:r>
      <w:r w:rsidR="001B2AA3">
        <w:rPr>
          <w:rFonts w:hint="eastAsia"/>
        </w:rPr>
        <w:t>获取或</w:t>
      </w:r>
      <w:r w:rsidR="003B1559">
        <w:rPr>
          <w:rFonts w:hint="eastAsia"/>
        </w:rPr>
        <w:t>下载：</w:t>
      </w:r>
      <w:r w:rsidR="003B1559" w:rsidRPr="00F10D03">
        <w:t>https://www.xylink.com/edu/download</w:t>
      </w:r>
      <w:r w:rsidRPr="0097690A">
        <w:rPr>
          <w:rFonts w:hint="eastAsia"/>
          <w:lang w:val="en-GB"/>
        </w:rPr>
        <w:t>），</w:t>
      </w:r>
      <w:r w:rsidRPr="0097690A">
        <w:rPr>
          <w:rFonts w:hint="eastAsia"/>
          <w:lang w:val="en-GB"/>
        </w:rPr>
        <w:t xml:space="preserve"> </w:t>
      </w:r>
      <w:r w:rsidR="00D76CF4">
        <w:rPr>
          <w:rFonts w:hint="eastAsia"/>
          <w:lang w:val="en-GB"/>
        </w:rPr>
        <w:t>教师摄像头连接至路由器，电脑也连到同一路由器，以保证电脑和摄像头在同一网段。</w:t>
      </w:r>
      <w:r w:rsidR="00D76CF4">
        <w:rPr>
          <w:rFonts w:hint="eastAsia"/>
          <w:lang w:val="en-GB"/>
        </w:rPr>
        <w:t xml:space="preserve"> </w:t>
      </w:r>
      <w:r w:rsidR="00345965">
        <w:rPr>
          <w:rFonts w:hint="eastAsia"/>
          <w:lang w:val="en-GB"/>
        </w:rPr>
        <w:t>（先配置教师摄像</w:t>
      </w:r>
      <w:r w:rsidR="00345965">
        <w:rPr>
          <w:rFonts w:hint="eastAsia"/>
          <w:lang w:val="en-GB"/>
        </w:rPr>
        <w:lastRenderedPageBreak/>
        <w:t>机，后续使用相同方法配置学生摄像机）</w:t>
      </w:r>
    </w:p>
    <w:p w14:paraId="2E42728E" w14:textId="29F51175" w:rsidR="00D76CF4" w:rsidRPr="00D76CF4" w:rsidRDefault="00D76CF4" w:rsidP="007D4A1E">
      <w:r>
        <w:rPr>
          <w:rFonts w:hint="eastAsia"/>
          <w:lang w:val="en-GB"/>
        </w:rPr>
        <w:t>在电脑行安装运行跟踪配置功能</w:t>
      </w:r>
      <w:r w:rsidRPr="0097690A">
        <w:rPr>
          <w:rFonts w:hint="eastAsia"/>
          <w:lang w:val="en-GB"/>
        </w:rPr>
        <w:t>Tracking Config Tools</w:t>
      </w:r>
      <w:r>
        <w:rPr>
          <w:rFonts w:hint="eastAsia"/>
          <w:lang w:val="en-GB"/>
        </w:rPr>
        <w:t>.exe</w:t>
      </w:r>
    </w:p>
    <w:p w14:paraId="6411989A" w14:textId="77777777" w:rsidR="007D4A1E" w:rsidRDefault="007D4A1E" w:rsidP="007D4A1E">
      <w:pPr>
        <w:pStyle w:val="3"/>
        <w:keepNext w:val="0"/>
        <w:keepLines w:val="0"/>
        <w:widowControl w:val="0"/>
        <w:spacing w:line="300" w:lineRule="auto"/>
        <w:ind w:left="454"/>
        <w:jc w:val="left"/>
        <w:rPr>
          <w:lang w:val="en-GB"/>
        </w:rPr>
      </w:pPr>
      <w:bookmarkStart w:id="19" w:name="_Toc16581307"/>
      <w:r w:rsidRPr="0097690A">
        <w:rPr>
          <w:rFonts w:hint="eastAsia"/>
          <w:lang w:val="en-GB"/>
        </w:rPr>
        <w:t>摄像头配置静态</w:t>
      </w:r>
      <w:r w:rsidRPr="0097690A">
        <w:rPr>
          <w:rFonts w:hint="eastAsia"/>
          <w:lang w:val="en-GB"/>
        </w:rPr>
        <w:t>IP</w:t>
      </w:r>
      <w:bookmarkEnd w:id="19"/>
    </w:p>
    <w:p w14:paraId="63CE2980" w14:textId="61435AEE" w:rsidR="00556FF2" w:rsidRPr="00556FF2" w:rsidRDefault="00556FF2" w:rsidP="00556FF2">
      <w:pPr>
        <w:rPr>
          <w:lang w:val="en-GB"/>
        </w:rPr>
      </w:pPr>
      <w:r>
        <w:rPr>
          <w:rFonts w:hint="eastAsia"/>
          <w:lang w:val="en-GB"/>
        </w:rPr>
        <w:t>（</w:t>
      </w:r>
      <w:r w:rsidRPr="007D3125">
        <w:rPr>
          <w:rFonts w:hint="eastAsia"/>
          <w:color w:val="FF0000"/>
          <w:lang w:val="en-GB"/>
        </w:rPr>
        <w:t>实际部署实施，为了避免设备重启后</w:t>
      </w:r>
      <w:r w:rsidRPr="007D3125">
        <w:rPr>
          <w:rFonts w:hint="eastAsia"/>
          <w:color w:val="FF0000"/>
          <w:lang w:val="en-GB"/>
        </w:rPr>
        <w:t>IP</w:t>
      </w:r>
      <w:r w:rsidRPr="007D3125">
        <w:rPr>
          <w:rFonts w:hint="eastAsia"/>
          <w:color w:val="FF0000"/>
          <w:lang w:val="en-GB"/>
        </w:rPr>
        <w:t>地址变化，导致功能失效，一定要配置静态</w:t>
      </w:r>
      <w:r w:rsidRPr="007D3125">
        <w:rPr>
          <w:rFonts w:hint="eastAsia"/>
          <w:color w:val="FF0000"/>
          <w:lang w:val="en-GB"/>
        </w:rPr>
        <w:t>IP</w:t>
      </w:r>
      <w:r w:rsidRPr="007D3125">
        <w:rPr>
          <w:rFonts w:hint="eastAsia"/>
          <w:color w:val="FF0000"/>
          <w:lang w:val="en-GB"/>
        </w:rPr>
        <w:t>。</w:t>
      </w:r>
      <w:r w:rsidRPr="007D3125">
        <w:rPr>
          <w:rFonts w:hint="eastAsia"/>
          <w:color w:val="FF0000"/>
          <w:lang w:val="en-GB"/>
        </w:rPr>
        <w:t xml:space="preserve"> </w:t>
      </w:r>
      <w:r w:rsidRPr="007D3125">
        <w:rPr>
          <w:rFonts w:hint="eastAsia"/>
          <w:color w:val="FF0000"/>
          <w:lang w:val="en-GB"/>
        </w:rPr>
        <w:t>如果只是临时演示，可以</w:t>
      </w:r>
      <w:proofErr w:type="gramStart"/>
      <w:r w:rsidRPr="007D3125">
        <w:rPr>
          <w:rFonts w:hint="eastAsia"/>
          <w:color w:val="FF0000"/>
          <w:lang w:val="en-GB"/>
        </w:rPr>
        <w:t>不</w:t>
      </w:r>
      <w:proofErr w:type="gramEnd"/>
      <w:r w:rsidRPr="007D3125">
        <w:rPr>
          <w:rFonts w:hint="eastAsia"/>
          <w:color w:val="FF0000"/>
          <w:lang w:val="en-GB"/>
        </w:rPr>
        <w:t>配置静态</w:t>
      </w:r>
      <w:r w:rsidRPr="007D3125">
        <w:rPr>
          <w:rFonts w:hint="eastAsia"/>
          <w:color w:val="FF0000"/>
          <w:lang w:val="en-GB"/>
        </w:rPr>
        <w:t>IP</w:t>
      </w:r>
      <w:r>
        <w:rPr>
          <w:rFonts w:hint="eastAsia"/>
          <w:lang w:val="en-GB"/>
        </w:rPr>
        <w:t>）</w:t>
      </w:r>
    </w:p>
    <w:p w14:paraId="1218451C" w14:textId="5C46EE68" w:rsidR="007D4A1E" w:rsidRPr="00345965" w:rsidRDefault="00345965" w:rsidP="00345965">
      <w:r>
        <w:rPr>
          <w:rFonts w:hint="eastAsia"/>
          <w:lang w:val="en-GB"/>
        </w:rPr>
        <w:t>在电脑上安装运行跟踪配置功能</w:t>
      </w:r>
      <w:r w:rsidRPr="0097690A">
        <w:rPr>
          <w:rFonts w:hint="eastAsia"/>
          <w:lang w:val="en-GB"/>
        </w:rPr>
        <w:t>Tracking Config Tools</w:t>
      </w:r>
      <w:r>
        <w:rPr>
          <w:rFonts w:hint="eastAsia"/>
          <w:lang w:val="en-GB"/>
        </w:rPr>
        <w:t>.exe</w:t>
      </w:r>
      <w:r w:rsidR="007D4A1E" w:rsidRPr="0097690A">
        <w:rPr>
          <w:rFonts w:hint="eastAsia"/>
          <w:lang w:val="en-GB"/>
        </w:rPr>
        <w:t>，通过软件“升级</w:t>
      </w:r>
      <w:r w:rsidR="007D4A1E" w:rsidRPr="0097690A">
        <w:rPr>
          <w:rFonts w:hint="eastAsia"/>
          <w:lang w:val="en-GB"/>
        </w:rPr>
        <w:t xml:space="preserve"> </w:t>
      </w:r>
      <w:r w:rsidR="007D4A1E" w:rsidRPr="0097690A">
        <w:rPr>
          <w:rFonts w:hint="eastAsia"/>
          <w:lang w:val="en-GB"/>
        </w:rPr>
        <w:t>–</w:t>
      </w:r>
      <w:r w:rsidR="007D4A1E" w:rsidRPr="0097690A">
        <w:rPr>
          <w:rFonts w:hint="eastAsia"/>
          <w:lang w:val="en-GB"/>
        </w:rPr>
        <w:t xml:space="preserve"> </w:t>
      </w:r>
      <w:r w:rsidR="007D4A1E" w:rsidRPr="0097690A">
        <w:rPr>
          <w:rFonts w:hint="eastAsia"/>
          <w:lang w:val="en-GB"/>
        </w:rPr>
        <w:t>搜索”查找</w:t>
      </w:r>
      <w:r w:rsidR="00336EC4">
        <w:rPr>
          <w:rFonts w:hint="eastAsia"/>
          <w:lang w:val="en-GB"/>
        </w:rPr>
        <w:t>同一局域网的</w:t>
      </w:r>
      <w:r w:rsidR="007D4A1E" w:rsidRPr="0097690A">
        <w:rPr>
          <w:rFonts w:hint="eastAsia"/>
          <w:lang w:val="en-GB"/>
        </w:rPr>
        <w:t>摄像头</w:t>
      </w:r>
      <w:r w:rsidR="00C6062E">
        <w:rPr>
          <w:rFonts w:hint="eastAsia"/>
          <w:lang w:val="en-GB"/>
        </w:rPr>
        <w:t>。</w:t>
      </w:r>
      <w:r w:rsidR="00C6062E" w:rsidRPr="0097690A">
        <w:rPr>
          <w:rFonts w:hint="eastAsia"/>
          <w:lang w:val="en-GB"/>
        </w:rPr>
        <w:t>在只连接教师摄像头的情况下，应该只能搜索到一个摄像头。</w:t>
      </w:r>
      <w:r w:rsidR="00C6062E">
        <w:rPr>
          <w:rFonts w:hint="eastAsia"/>
          <w:lang w:val="en-GB"/>
        </w:rPr>
        <w:t>把摄像头</w:t>
      </w:r>
      <w:r w:rsidR="007D4A1E" w:rsidRPr="0097690A">
        <w:rPr>
          <w:rFonts w:hint="eastAsia"/>
          <w:lang w:val="en-GB"/>
        </w:rPr>
        <w:t>IP</w:t>
      </w:r>
      <w:r w:rsidR="007D4A1E" w:rsidRPr="0097690A">
        <w:rPr>
          <w:rFonts w:hint="eastAsia"/>
          <w:lang w:val="en-GB"/>
        </w:rPr>
        <w:t>地址</w:t>
      </w:r>
      <w:r w:rsidR="00C6062E">
        <w:rPr>
          <w:rFonts w:hint="eastAsia"/>
          <w:lang w:val="en-GB"/>
        </w:rPr>
        <w:t>记录下来，后续配置使用。</w:t>
      </w:r>
      <w:r w:rsidR="007D4A1E" w:rsidRPr="0097690A">
        <w:rPr>
          <w:rFonts w:hint="eastAsia"/>
          <w:lang w:val="en-GB"/>
        </w:rPr>
        <w:t>（注：电脑与网络摄像头需在同一局域网内）：</w:t>
      </w:r>
    </w:p>
    <w:p w14:paraId="481FEBA2" w14:textId="283500E5" w:rsidR="007D4A1E" w:rsidRDefault="007D4A1E" w:rsidP="007D4A1E">
      <w:pPr>
        <w:rPr>
          <w:lang w:val="en-GB"/>
        </w:rPr>
      </w:pPr>
      <w:r w:rsidRPr="0097690A">
        <w:rPr>
          <w:lang w:val="en-GB"/>
        </w:rPr>
        <w:t xml:space="preserve"> </w:t>
      </w:r>
    </w:p>
    <w:p w14:paraId="74C248E1" w14:textId="77777777" w:rsidR="00C6062E" w:rsidRDefault="00C6062E" w:rsidP="007D4A1E">
      <w:pPr>
        <w:rPr>
          <w:lang w:val="en-GB"/>
        </w:rPr>
      </w:pPr>
    </w:p>
    <w:p w14:paraId="5C72DDEB" w14:textId="63BD230C" w:rsidR="00C6062E" w:rsidRDefault="00C6062E" w:rsidP="007D4A1E">
      <w:pPr>
        <w:rPr>
          <w:lang w:val="en-GB"/>
        </w:rPr>
      </w:pPr>
      <w:r>
        <w:rPr>
          <w:rFonts w:hint="eastAsia"/>
          <w:noProof/>
        </w:rPr>
        <w:drawing>
          <wp:inline distT="0" distB="0" distL="0" distR="0" wp14:anchorId="69F66DD5" wp14:editId="142F34A6">
            <wp:extent cx="4320540" cy="1828800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摄像头搜索.PN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54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7BF16F" w14:textId="77777777" w:rsidR="005D7A6F" w:rsidRPr="0097690A" w:rsidRDefault="005D7A6F" w:rsidP="007D4A1E">
      <w:pPr>
        <w:rPr>
          <w:lang w:val="en-GB"/>
        </w:rPr>
      </w:pPr>
    </w:p>
    <w:p w14:paraId="0CF9208C" w14:textId="69366702" w:rsidR="00486554" w:rsidRDefault="007D4A1E" w:rsidP="00486554">
      <w:pPr>
        <w:jc w:val="left"/>
        <w:rPr>
          <w:lang w:val="en-GB"/>
        </w:rPr>
      </w:pPr>
      <w:r w:rsidRPr="0097690A">
        <w:rPr>
          <w:rFonts w:hint="eastAsia"/>
          <w:lang w:val="en-GB"/>
        </w:rPr>
        <w:t>通过摄像机专用跟踪配置工具，点击“教师端”</w:t>
      </w:r>
      <w:r w:rsidR="00C6062E">
        <w:rPr>
          <w:rFonts w:hint="eastAsia"/>
          <w:lang w:val="en-GB"/>
        </w:rPr>
        <w:t>标签页</w:t>
      </w:r>
      <w:r w:rsidRPr="0097690A">
        <w:rPr>
          <w:rFonts w:hint="eastAsia"/>
          <w:lang w:val="en-GB"/>
        </w:rPr>
        <w:t>，</w:t>
      </w:r>
      <w:r w:rsidR="00C6062E">
        <w:rPr>
          <w:rFonts w:hint="eastAsia"/>
          <w:lang w:val="en-GB"/>
        </w:rPr>
        <w:t>检测摄像头是否正确。</w:t>
      </w:r>
      <w:r w:rsidR="00486554">
        <w:rPr>
          <w:lang w:val="en-GB"/>
        </w:rPr>
        <w:br/>
      </w:r>
      <w:r w:rsidR="00486554">
        <w:rPr>
          <w:rFonts w:hint="eastAsia"/>
          <w:noProof/>
        </w:rPr>
        <w:drawing>
          <wp:inline distT="0" distB="0" distL="0" distR="0" wp14:anchorId="671AB0F5" wp14:editId="0603A32A">
            <wp:extent cx="3042290" cy="2731086"/>
            <wp:effectExtent l="0" t="0" r="5715" b="1270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配置特定机地址.PN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3783" cy="2750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9F82FE" w14:textId="4C625D05" w:rsidR="007D4A1E" w:rsidRPr="0097690A" w:rsidRDefault="00C6062E" w:rsidP="007D4A1E">
      <w:pPr>
        <w:rPr>
          <w:lang w:val="en-GB"/>
        </w:rPr>
      </w:pPr>
      <w:r>
        <w:rPr>
          <w:rFonts w:hint="eastAsia"/>
          <w:lang w:val="en-GB"/>
        </w:rPr>
        <w:lastRenderedPageBreak/>
        <w:t>以摄像头</w:t>
      </w:r>
      <w:r>
        <w:rPr>
          <w:rFonts w:hint="eastAsia"/>
          <w:lang w:val="en-GB"/>
        </w:rPr>
        <w:t>IP</w:t>
      </w:r>
      <w:r>
        <w:rPr>
          <w:rFonts w:hint="eastAsia"/>
          <w:lang w:val="en-GB"/>
        </w:rPr>
        <w:t>“</w:t>
      </w:r>
      <w:r>
        <w:rPr>
          <w:rFonts w:hint="eastAsia"/>
          <w:lang w:val="en-GB"/>
        </w:rPr>
        <w:t>172.17.115.40</w:t>
      </w:r>
      <w:r>
        <w:rPr>
          <w:rFonts w:hint="eastAsia"/>
          <w:lang w:val="en-GB"/>
        </w:rPr>
        <w:t>”为例进行说明，</w:t>
      </w:r>
      <w:r w:rsidR="007D4A1E" w:rsidRPr="0097690A">
        <w:rPr>
          <w:rFonts w:hint="eastAsia"/>
          <w:lang w:val="en-GB"/>
        </w:rPr>
        <w:t xml:space="preserve"> </w:t>
      </w:r>
      <w:proofErr w:type="gramStart"/>
      <w:r w:rsidR="007D4A1E" w:rsidRPr="0097690A">
        <w:rPr>
          <w:rFonts w:hint="eastAsia"/>
          <w:lang w:val="en-GB"/>
        </w:rPr>
        <w:t>特写机地址</w:t>
      </w:r>
      <w:proofErr w:type="gramEnd"/>
      <w:r w:rsidR="007D4A1E" w:rsidRPr="0097690A">
        <w:rPr>
          <w:rFonts w:hint="eastAsia"/>
          <w:lang w:val="en-GB"/>
        </w:rPr>
        <w:t>栏输入“</w:t>
      </w:r>
      <w:r>
        <w:rPr>
          <w:rFonts w:hint="eastAsia"/>
          <w:lang w:val="en-GB"/>
        </w:rPr>
        <w:t>172.1</w:t>
      </w:r>
      <w:r w:rsidR="007E6B64">
        <w:rPr>
          <w:rFonts w:hint="eastAsia"/>
          <w:lang w:val="en-GB"/>
        </w:rPr>
        <w:t>7</w:t>
      </w:r>
      <w:r>
        <w:rPr>
          <w:rFonts w:hint="eastAsia"/>
          <w:lang w:val="en-GB"/>
        </w:rPr>
        <w:t>.115.40</w:t>
      </w:r>
      <w:r w:rsidR="007D4A1E" w:rsidRPr="0097690A">
        <w:rPr>
          <w:rFonts w:hint="eastAsia"/>
          <w:lang w:val="en-GB"/>
        </w:rPr>
        <w:t>/3</w:t>
      </w:r>
      <w:r w:rsidR="007D4A1E" w:rsidRPr="0097690A">
        <w:rPr>
          <w:rFonts w:hint="eastAsia"/>
          <w:lang w:val="en-GB"/>
        </w:rPr>
        <w:t>”；</w:t>
      </w:r>
      <w:proofErr w:type="gramStart"/>
      <w:r w:rsidR="007D4A1E" w:rsidRPr="0097690A">
        <w:rPr>
          <w:rFonts w:hint="eastAsia"/>
          <w:lang w:val="en-GB"/>
        </w:rPr>
        <w:t>全景机地址</w:t>
      </w:r>
      <w:proofErr w:type="gramEnd"/>
      <w:r w:rsidR="007D4A1E" w:rsidRPr="0097690A">
        <w:rPr>
          <w:rFonts w:hint="eastAsia"/>
          <w:lang w:val="en-GB"/>
        </w:rPr>
        <w:t>栏输入“</w:t>
      </w:r>
      <w:r>
        <w:rPr>
          <w:rFonts w:hint="eastAsia"/>
          <w:lang w:val="en-GB"/>
        </w:rPr>
        <w:t>172.17.115.40</w:t>
      </w:r>
      <w:r w:rsidR="007D4A1E" w:rsidRPr="0097690A">
        <w:rPr>
          <w:rFonts w:hint="eastAsia"/>
          <w:lang w:val="en-GB"/>
        </w:rPr>
        <w:t>”。点击“连接”。通过查看视频画面，确认搜索到的摄像头为当前配置教室的摄像头，然后“断开连接”。若摄像不对，则再次搜索，确认其他摄像头。</w:t>
      </w:r>
    </w:p>
    <w:p w14:paraId="037744B8" w14:textId="0B1EB9C7" w:rsidR="00C6062E" w:rsidRDefault="007D4A1E" w:rsidP="00486554">
      <w:pPr>
        <w:jc w:val="left"/>
        <w:rPr>
          <w:lang w:val="en-GB"/>
        </w:rPr>
      </w:pPr>
      <w:r w:rsidRPr="0097690A">
        <w:rPr>
          <w:lang w:val="en-GB"/>
        </w:rPr>
        <w:t xml:space="preserve"> </w:t>
      </w:r>
      <w:r w:rsidR="00486554">
        <w:rPr>
          <w:rFonts w:hint="eastAsia"/>
          <w:noProof/>
        </w:rPr>
        <w:drawing>
          <wp:inline distT="0" distB="0" distL="0" distR="0" wp14:anchorId="3B07C5FB" wp14:editId="34430B8C">
            <wp:extent cx="2845008" cy="2559001"/>
            <wp:effectExtent l="0" t="0" r="0" b="698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配置特写机成功.PN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2069" cy="2574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B927B7" w14:textId="77777777" w:rsidR="005D7A6F" w:rsidRPr="0097690A" w:rsidRDefault="005D7A6F" w:rsidP="007D4A1E">
      <w:pPr>
        <w:rPr>
          <w:lang w:val="en-GB"/>
        </w:rPr>
      </w:pPr>
    </w:p>
    <w:p w14:paraId="657EAF09" w14:textId="13DDB4B0" w:rsidR="007D4A1E" w:rsidRPr="0097690A" w:rsidRDefault="00763DDB" w:rsidP="007D4A1E">
      <w:pPr>
        <w:rPr>
          <w:lang w:val="en-GB"/>
        </w:rPr>
      </w:pPr>
      <w:r>
        <w:rPr>
          <w:rFonts w:hint="eastAsia"/>
          <w:lang w:val="en-GB"/>
        </w:rPr>
        <w:t>重新</w:t>
      </w:r>
      <w:r w:rsidRPr="0097690A">
        <w:rPr>
          <w:rFonts w:hint="eastAsia"/>
          <w:lang w:val="en-GB"/>
        </w:rPr>
        <w:t>点击“</w:t>
      </w:r>
      <w:r>
        <w:rPr>
          <w:rFonts w:hint="eastAsia"/>
          <w:lang w:val="en-GB"/>
        </w:rPr>
        <w:t>升级</w:t>
      </w:r>
      <w:r w:rsidRPr="0097690A">
        <w:rPr>
          <w:rFonts w:hint="eastAsia"/>
          <w:lang w:val="en-GB"/>
        </w:rPr>
        <w:t>”</w:t>
      </w:r>
      <w:r>
        <w:rPr>
          <w:rFonts w:hint="eastAsia"/>
          <w:lang w:val="en-GB"/>
        </w:rPr>
        <w:t>标签页，</w:t>
      </w:r>
      <w:r w:rsidR="000E0731" w:rsidRPr="0097690A">
        <w:rPr>
          <w:rFonts w:hint="eastAsia"/>
          <w:lang w:val="en-GB"/>
        </w:rPr>
        <w:t>右键</w:t>
      </w:r>
      <w:r w:rsidR="000E0731">
        <w:rPr>
          <w:rFonts w:hint="eastAsia"/>
          <w:lang w:val="en-GB"/>
        </w:rPr>
        <w:t>点击</w:t>
      </w:r>
      <w:r w:rsidR="007D4A1E" w:rsidRPr="0097690A">
        <w:rPr>
          <w:rFonts w:hint="eastAsia"/>
          <w:lang w:val="en-GB"/>
        </w:rPr>
        <w:t>所确认的教师摄像头，</w:t>
      </w:r>
      <w:r w:rsidR="00D72942">
        <w:rPr>
          <w:rFonts w:hint="eastAsia"/>
          <w:lang w:val="en-GB"/>
        </w:rPr>
        <w:t>弹出菜单，</w:t>
      </w:r>
      <w:r w:rsidR="007D4A1E" w:rsidRPr="0097690A">
        <w:rPr>
          <w:rFonts w:hint="eastAsia"/>
          <w:lang w:val="en-GB"/>
        </w:rPr>
        <w:t>点击“配置”，自动切换到网络摄像头</w:t>
      </w:r>
      <w:r w:rsidR="007D4A1E" w:rsidRPr="0097690A">
        <w:rPr>
          <w:rFonts w:hint="eastAsia"/>
          <w:lang w:val="en-GB"/>
        </w:rPr>
        <w:t>IP</w:t>
      </w:r>
      <w:r w:rsidR="00D72942">
        <w:rPr>
          <w:rFonts w:hint="eastAsia"/>
          <w:lang w:val="en-GB"/>
        </w:rPr>
        <w:t>地址修改界面。配置方式修改为“手动”，点击“设置”保存。</w:t>
      </w:r>
      <w:r w:rsidR="003177F7">
        <w:rPr>
          <w:rFonts w:hint="eastAsia"/>
          <w:lang w:val="en-GB"/>
        </w:rPr>
        <w:t>（若预先有</w:t>
      </w:r>
      <w:r w:rsidR="003177F7">
        <w:rPr>
          <w:rFonts w:hint="eastAsia"/>
          <w:lang w:val="en-GB"/>
        </w:rPr>
        <w:t>IP</w:t>
      </w:r>
      <w:r w:rsidR="003177F7">
        <w:rPr>
          <w:rFonts w:hint="eastAsia"/>
          <w:lang w:val="en-GB"/>
        </w:rPr>
        <w:t>规划，则使用预分配</w:t>
      </w:r>
      <w:r w:rsidR="003177F7">
        <w:rPr>
          <w:rFonts w:hint="eastAsia"/>
          <w:lang w:val="en-GB"/>
        </w:rPr>
        <w:t>IP</w:t>
      </w:r>
      <w:r w:rsidR="003177F7">
        <w:rPr>
          <w:rFonts w:hint="eastAsia"/>
          <w:lang w:val="en-GB"/>
        </w:rPr>
        <w:t>配置）</w:t>
      </w:r>
    </w:p>
    <w:p w14:paraId="31E1A683" w14:textId="0494A436" w:rsidR="005D7A6F" w:rsidRPr="0097690A" w:rsidRDefault="007D4A1E" w:rsidP="00B552B4">
      <w:pPr>
        <w:rPr>
          <w:lang w:val="en-GB"/>
        </w:rPr>
      </w:pPr>
      <w:r w:rsidRPr="0097690A">
        <w:rPr>
          <w:lang w:val="en-GB"/>
        </w:rPr>
        <w:t xml:space="preserve"> </w:t>
      </w:r>
      <w:r w:rsidR="005D7A6F">
        <w:rPr>
          <w:noProof/>
        </w:rPr>
        <w:drawing>
          <wp:inline distT="0" distB="0" distL="0" distR="0" wp14:anchorId="14293C94" wp14:editId="0D05C84B">
            <wp:extent cx="2842788" cy="2543655"/>
            <wp:effectExtent l="0" t="0" r="0" b="952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883358" cy="2579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30D4E7" w14:textId="77777777" w:rsidR="007D4A1E" w:rsidRDefault="007D4A1E" w:rsidP="007D4A1E">
      <w:pPr>
        <w:rPr>
          <w:lang w:val="en-GB"/>
        </w:rPr>
      </w:pPr>
      <w:r w:rsidRPr="0097690A">
        <w:rPr>
          <w:rFonts w:hint="eastAsia"/>
          <w:lang w:val="en-GB"/>
        </w:rPr>
        <w:t>设置完成后，请将摄像头重启。</w:t>
      </w:r>
    </w:p>
    <w:p w14:paraId="6BD1B50C" w14:textId="77777777" w:rsidR="00F73527" w:rsidRPr="0097690A" w:rsidRDefault="00F73527" w:rsidP="00F73527">
      <w:pPr>
        <w:ind w:firstLineChars="0" w:firstLine="0"/>
        <w:rPr>
          <w:lang w:val="en-GB"/>
        </w:rPr>
      </w:pPr>
    </w:p>
    <w:p w14:paraId="706473F6" w14:textId="5654FD48" w:rsidR="007D4A1E" w:rsidRPr="00F73527" w:rsidRDefault="007D4A1E" w:rsidP="007D4A1E">
      <w:pPr>
        <w:rPr>
          <w:color w:val="FF0000"/>
          <w:lang w:val="en-GB"/>
        </w:rPr>
      </w:pPr>
      <w:r w:rsidRPr="00F73527">
        <w:rPr>
          <w:rFonts w:hint="eastAsia"/>
          <w:color w:val="FF0000"/>
          <w:lang w:val="en-GB"/>
        </w:rPr>
        <w:t>学生摄像头的网络，使用同样的方法进行配置。</w:t>
      </w:r>
      <w:r w:rsidR="00F73527">
        <w:rPr>
          <w:rFonts w:hint="eastAsia"/>
          <w:color w:val="FF0000"/>
          <w:lang w:val="en-GB"/>
        </w:rPr>
        <w:t>验证摄像头时，使用“学生”标签项。</w:t>
      </w:r>
    </w:p>
    <w:p w14:paraId="58C1A099" w14:textId="77777777" w:rsidR="007D4A1E" w:rsidRPr="0097690A" w:rsidRDefault="007D4A1E" w:rsidP="007D4A1E">
      <w:pPr>
        <w:rPr>
          <w:lang w:val="en-GB"/>
        </w:rPr>
      </w:pPr>
    </w:p>
    <w:p w14:paraId="173AEDB8" w14:textId="1C61926A" w:rsidR="007D4A1E" w:rsidRPr="0097690A" w:rsidRDefault="007D4A1E" w:rsidP="007D4A1E">
      <w:pPr>
        <w:pStyle w:val="2"/>
        <w:spacing w:before="200" w:after="200"/>
      </w:pPr>
      <w:bookmarkStart w:id="20" w:name="_Toc16581308"/>
      <w:r w:rsidRPr="0097690A">
        <w:rPr>
          <w:rFonts w:hint="eastAsia"/>
        </w:rPr>
        <w:t>配对“易享课堂”和</w:t>
      </w:r>
      <w:r w:rsidRPr="0097690A">
        <w:rPr>
          <w:rFonts w:hint="eastAsia"/>
        </w:rPr>
        <w:t>ME95</w:t>
      </w:r>
      <w:r w:rsidR="00A1384B">
        <w:rPr>
          <w:rFonts w:hint="eastAsia"/>
        </w:rPr>
        <w:t>终端，设</w:t>
      </w:r>
      <w:r w:rsidRPr="0097690A">
        <w:rPr>
          <w:rFonts w:hint="eastAsia"/>
        </w:rPr>
        <w:t>置视频参数</w:t>
      </w:r>
      <w:bookmarkEnd w:id="20"/>
    </w:p>
    <w:p w14:paraId="4ABE610B" w14:textId="77777777" w:rsidR="007D4A1E" w:rsidRPr="0097690A" w:rsidRDefault="007D4A1E" w:rsidP="007D4A1E">
      <w:pPr>
        <w:rPr>
          <w:lang w:val="en-GB"/>
        </w:rPr>
      </w:pPr>
      <w:r w:rsidRPr="0097690A">
        <w:rPr>
          <w:rFonts w:hint="eastAsia"/>
          <w:lang w:val="en-GB"/>
        </w:rPr>
        <w:t>目标：</w:t>
      </w:r>
      <w:r w:rsidRPr="0097690A">
        <w:rPr>
          <w:rFonts w:hint="eastAsia"/>
          <w:lang w:val="en-GB"/>
        </w:rPr>
        <w:t xml:space="preserve"> </w:t>
      </w:r>
      <w:r w:rsidRPr="0097690A">
        <w:rPr>
          <w:rFonts w:hint="eastAsia"/>
          <w:lang w:val="en-GB"/>
        </w:rPr>
        <w:t>完成教学一体机的静态</w:t>
      </w:r>
      <w:r w:rsidRPr="0097690A">
        <w:rPr>
          <w:rFonts w:hint="eastAsia"/>
          <w:lang w:val="en-GB"/>
        </w:rPr>
        <w:t>IP</w:t>
      </w:r>
      <w:r w:rsidRPr="0097690A">
        <w:rPr>
          <w:rFonts w:hint="eastAsia"/>
          <w:lang w:val="en-GB"/>
        </w:rPr>
        <w:t>设置，安装“易享课堂”客户端后，配置视频输入参数。</w:t>
      </w:r>
    </w:p>
    <w:p w14:paraId="049DBB7E" w14:textId="77777777" w:rsidR="007D4A1E" w:rsidRPr="0097690A" w:rsidRDefault="007D4A1E" w:rsidP="007D4A1E">
      <w:pPr>
        <w:pStyle w:val="3"/>
        <w:keepNext w:val="0"/>
        <w:keepLines w:val="0"/>
        <w:widowControl w:val="0"/>
        <w:spacing w:line="300" w:lineRule="auto"/>
        <w:ind w:left="454"/>
        <w:jc w:val="left"/>
        <w:rPr>
          <w:lang w:val="en-GB"/>
        </w:rPr>
      </w:pPr>
      <w:bookmarkStart w:id="21" w:name="_Toc16581309"/>
      <w:r w:rsidRPr="008962A5">
        <w:rPr>
          <w:rFonts w:hint="eastAsia"/>
          <w:lang w:val="en-GB"/>
        </w:rPr>
        <w:t>完成准备工作</w:t>
      </w:r>
      <w:bookmarkEnd w:id="21"/>
    </w:p>
    <w:p w14:paraId="322E71BE" w14:textId="6F2EB200" w:rsidR="007D4A1E" w:rsidRPr="00206EAF" w:rsidRDefault="007D4A1E" w:rsidP="00206EAF">
      <w:pPr>
        <w:pStyle w:val="affff2"/>
        <w:numPr>
          <w:ilvl w:val="0"/>
          <w:numId w:val="16"/>
        </w:numPr>
        <w:ind w:firstLineChars="0"/>
        <w:rPr>
          <w:lang w:val="en-GB"/>
        </w:rPr>
      </w:pPr>
      <w:r w:rsidRPr="00206EAF">
        <w:rPr>
          <w:rFonts w:hint="eastAsia"/>
          <w:lang w:val="en-GB"/>
        </w:rPr>
        <w:t>在教学一体机上安装“易享课堂”客户端（</w:t>
      </w:r>
      <w:proofErr w:type="spellStart"/>
      <w:r w:rsidRPr="00206EAF">
        <w:rPr>
          <w:lang w:val="en-GB"/>
        </w:rPr>
        <w:t>NemoAssistant</w:t>
      </w:r>
      <w:proofErr w:type="spellEnd"/>
      <w:r w:rsidRPr="00206EAF">
        <w:rPr>
          <w:rFonts w:hint="eastAsia"/>
          <w:lang w:val="en-GB"/>
        </w:rPr>
        <w:t>，</w:t>
      </w:r>
      <w:r w:rsidRPr="00206EAF">
        <w:rPr>
          <w:lang w:val="en-GB"/>
        </w:rPr>
        <w:t xml:space="preserve">  2.25.0.12714</w:t>
      </w:r>
      <w:r w:rsidRPr="00206EAF">
        <w:rPr>
          <w:rFonts w:hint="eastAsia"/>
          <w:lang w:val="en-GB"/>
        </w:rPr>
        <w:t>及以上版本，下载地址：</w:t>
      </w:r>
      <w:r w:rsidRPr="00206EAF">
        <w:rPr>
          <w:lang w:val="en-GB"/>
        </w:rPr>
        <w:t xml:space="preserve"> https://www.xylink.com/edu/download</w:t>
      </w:r>
      <w:r w:rsidRPr="00206EAF">
        <w:rPr>
          <w:rFonts w:hint="eastAsia"/>
          <w:lang w:val="en-GB"/>
        </w:rPr>
        <w:t>）</w:t>
      </w:r>
    </w:p>
    <w:p w14:paraId="2BE65C1B" w14:textId="77777777" w:rsidR="003D09B5" w:rsidRDefault="007D4A1E" w:rsidP="003D09B5">
      <w:pPr>
        <w:pStyle w:val="affff2"/>
        <w:numPr>
          <w:ilvl w:val="0"/>
          <w:numId w:val="16"/>
        </w:numPr>
        <w:ind w:firstLineChars="0"/>
        <w:jc w:val="left"/>
        <w:rPr>
          <w:lang w:val="en-GB"/>
        </w:rPr>
      </w:pPr>
      <w:r w:rsidRPr="00206EAF">
        <w:rPr>
          <w:rFonts w:hint="eastAsia"/>
          <w:lang w:val="en-GB"/>
        </w:rPr>
        <w:t>检查教学一体机的系统为</w:t>
      </w:r>
      <w:r w:rsidRPr="00206EAF">
        <w:rPr>
          <w:lang w:val="en-GB"/>
        </w:rPr>
        <w:t>Windows 7</w:t>
      </w:r>
      <w:r w:rsidRPr="00206EAF">
        <w:rPr>
          <w:rFonts w:hint="eastAsia"/>
          <w:lang w:val="en-GB"/>
        </w:rPr>
        <w:t>及以上，</w:t>
      </w:r>
      <w:r w:rsidRPr="00206EAF">
        <w:rPr>
          <w:lang w:val="en-GB"/>
        </w:rPr>
        <w:t>IE</w:t>
      </w:r>
      <w:r w:rsidRPr="00206EAF">
        <w:rPr>
          <w:rFonts w:hint="eastAsia"/>
          <w:lang w:val="en-GB"/>
        </w:rPr>
        <w:t>浏览器为</w:t>
      </w:r>
      <w:r w:rsidRPr="00206EAF">
        <w:rPr>
          <w:lang w:val="en-GB"/>
        </w:rPr>
        <w:t>IE11</w:t>
      </w:r>
      <w:r w:rsidR="003D09B5">
        <w:rPr>
          <w:rFonts w:hint="eastAsia"/>
          <w:lang w:val="en-GB"/>
        </w:rPr>
        <w:t>及以上。</w:t>
      </w:r>
    </w:p>
    <w:p w14:paraId="3C0229D6" w14:textId="77777777" w:rsidR="003D09B5" w:rsidRDefault="007D4A1E" w:rsidP="003D09B5">
      <w:pPr>
        <w:pStyle w:val="affff2"/>
        <w:numPr>
          <w:ilvl w:val="1"/>
          <w:numId w:val="16"/>
        </w:numPr>
        <w:ind w:firstLineChars="0"/>
        <w:jc w:val="left"/>
        <w:rPr>
          <w:lang w:val="en-GB"/>
        </w:rPr>
      </w:pPr>
      <w:r w:rsidRPr="00206EAF">
        <w:rPr>
          <w:rFonts w:hint="eastAsia"/>
          <w:lang w:val="en-GB"/>
        </w:rPr>
        <w:t>如何查看</w:t>
      </w:r>
      <w:r w:rsidRPr="00206EAF">
        <w:rPr>
          <w:lang w:val="en-GB"/>
        </w:rPr>
        <w:t>IE</w:t>
      </w:r>
      <w:r w:rsidRPr="00206EAF">
        <w:rPr>
          <w:rFonts w:hint="eastAsia"/>
          <w:lang w:val="en-GB"/>
        </w:rPr>
        <w:t>版本：</w:t>
      </w:r>
      <w:r w:rsidRPr="00206EAF">
        <w:rPr>
          <w:lang w:val="en-GB"/>
        </w:rPr>
        <w:t>https://jingyan.baidu.com/article/90895e0ff71a1b64ed6b0b7d.html</w:t>
      </w:r>
      <w:r w:rsidRPr="00206EAF">
        <w:rPr>
          <w:rFonts w:hint="eastAsia"/>
          <w:lang w:val="en-GB"/>
        </w:rPr>
        <w:t>；</w:t>
      </w:r>
      <w:r w:rsidRPr="00206EAF">
        <w:rPr>
          <w:lang w:val="en-GB"/>
        </w:rPr>
        <w:t xml:space="preserve">  </w:t>
      </w:r>
    </w:p>
    <w:p w14:paraId="3ACE5CDE" w14:textId="7000704F" w:rsidR="007D4A1E" w:rsidRPr="00206EAF" w:rsidRDefault="007D4A1E" w:rsidP="003D09B5">
      <w:pPr>
        <w:pStyle w:val="affff2"/>
        <w:numPr>
          <w:ilvl w:val="1"/>
          <w:numId w:val="16"/>
        </w:numPr>
        <w:ind w:firstLineChars="0"/>
        <w:jc w:val="left"/>
        <w:rPr>
          <w:lang w:val="en-GB"/>
        </w:rPr>
      </w:pPr>
      <w:r w:rsidRPr="00206EAF">
        <w:rPr>
          <w:rFonts w:hint="eastAsia"/>
          <w:lang w:val="en-GB"/>
        </w:rPr>
        <w:t>如何升级</w:t>
      </w:r>
      <w:r w:rsidRPr="00206EAF">
        <w:rPr>
          <w:lang w:val="en-GB"/>
        </w:rPr>
        <w:t>IE</w:t>
      </w:r>
      <w:r w:rsidRPr="00206EAF">
        <w:rPr>
          <w:rFonts w:hint="eastAsia"/>
          <w:lang w:val="en-GB"/>
        </w:rPr>
        <w:t>版本：</w:t>
      </w:r>
      <w:r w:rsidRPr="00206EAF">
        <w:rPr>
          <w:lang w:val="en-GB"/>
        </w:rPr>
        <w:t xml:space="preserve"> https://jingyan.baidu.com/article/59a015e39d4402f794886522.html</w:t>
      </w:r>
    </w:p>
    <w:p w14:paraId="19CD7822" w14:textId="77777777" w:rsidR="007D4A1E" w:rsidRPr="0097690A" w:rsidRDefault="007D4A1E" w:rsidP="007D4A1E">
      <w:pPr>
        <w:rPr>
          <w:lang w:val="en-GB"/>
        </w:rPr>
      </w:pPr>
    </w:p>
    <w:p w14:paraId="7A866EC3" w14:textId="77777777" w:rsidR="007D4A1E" w:rsidRDefault="007D4A1E" w:rsidP="007D4A1E">
      <w:pPr>
        <w:pStyle w:val="3"/>
        <w:keepNext w:val="0"/>
        <w:keepLines w:val="0"/>
        <w:widowControl w:val="0"/>
        <w:spacing w:line="300" w:lineRule="auto"/>
        <w:ind w:left="454"/>
        <w:jc w:val="left"/>
        <w:rPr>
          <w:lang w:val="en-GB"/>
        </w:rPr>
      </w:pPr>
      <w:bookmarkStart w:id="22" w:name="_Toc16581310"/>
      <w:r w:rsidRPr="0097690A">
        <w:rPr>
          <w:rFonts w:hint="eastAsia"/>
          <w:lang w:val="en-GB"/>
        </w:rPr>
        <w:t>配置一体机静态</w:t>
      </w:r>
      <w:r w:rsidRPr="0097690A">
        <w:rPr>
          <w:rFonts w:hint="eastAsia"/>
          <w:lang w:val="en-GB"/>
        </w:rPr>
        <w:t>IP</w:t>
      </w:r>
      <w:bookmarkEnd w:id="22"/>
    </w:p>
    <w:p w14:paraId="26833BE7" w14:textId="29B088E9" w:rsidR="00755708" w:rsidRPr="00077B49" w:rsidRDefault="00755708" w:rsidP="00755708">
      <w:r>
        <w:rPr>
          <w:rFonts w:hint="eastAsia"/>
          <w:lang w:val="en-GB"/>
        </w:rPr>
        <w:t>（</w:t>
      </w:r>
      <w:r w:rsidRPr="007D3125">
        <w:rPr>
          <w:rFonts w:hint="eastAsia"/>
          <w:color w:val="FF0000"/>
          <w:lang w:val="en-GB"/>
        </w:rPr>
        <w:t>实际部署实施，为了避免设备重启后</w:t>
      </w:r>
      <w:r w:rsidRPr="007D3125">
        <w:rPr>
          <w:rFonts w:hint="eastAsia"/>
          <w:color w:val="FF0000"/>
          <w:lang w:val="en-GB"/>
        </w:rPr>
        <w:t>IP</w:t>
      </w:r>
      <w:r w:rsidRPr="007D3125">
        <w:rPr>
          <w:rFonts w:hint="eastAsia"/>
          <w:color w:val="FF0000"/>
          <w:lang w:val="en-GB"/>
        </w:rPr>
        <w:t>地址变化，导致功能失效，一定要配置静态</w:t>
      </w:r>
      <w:r w:rsidRPr="007D3125">
        <w:rPr>
          <w:rFonts w:hint="eastAsia"/>
          <w:color w:val="FF0000"/>
          <w:lang w:val="en-GB"/>
        </w:rPr>
        <w:t>IP</w:t>
      </w:r>
      <w:r w:rsidRPr="007D3125">
        <w:rPr>
          <w:rFonts w:hint="eastAsia"/>
          <w:color w:val="FF0000"/>
          <w:lang w:val="en-GB"/>
        </w:rPr>
        <w:t>。</w:t>
      </w:r>
      <w:r w:rsidRPr="007D3125">
        <w:rPr>
          <w:rFonts w:hint="eastAsia"/>
          <w:color w:val="FF0000"/>
          <w:lang w:val="en-GB"/>
        </w:rPr>
        <w:t xml:space="preserve"> </w:t>
      </w:r>
      <w:r w:rsidRPr="007D3125">
        <w:rPr>
          <w:rFonts w:hint="eastAsia"/>
          <w:color w:val="FF0000"/>
          <w:lang w:val="en-GB"/>
        </w:rPr>
        <w:t>如果只是临时演示，可以</w:t>
      </w:r>
      <w:proofErr w:type="gramStart"/>
      <w:r w:rsidRPr="007D3125">
        <w:rPr>
          <w:rFonts w:hint="eastAsia"/>
          <w:color w:val="FF0000"/>
          <w:lang w:val="en-GB"/>
        </w:rPr>
        <w:t>不</w:t>
      </w:r>
      <w:proofErr w:type="gramEnd"/>
      <w:r w:rsidRPr="007D3125">
        <w:rPr>
          <w:rFonts w:hint="eastAsia"/>
          <w:color w:val="FF0000"/>
          <w:lang w:val="en-GB"/>
        </w:rPr>
        <w:t>配置静态</w:t>
      </w:r>
      <w:r w:rsidRPr="007D3125">
        <w:rPr>
          <w:rFonts w:hint="eastAsia"/>
          <w:color w:val="FF0000"/>
          <w:lang w:val="en-GB"/>
        </w:rPr>
        <w:t>IP</w:t>
      </w:r>
      <w:r>
        <w:rPr>
          <w:rFonts w:hint="eastAsia"/>
          <w:lang w:val="en-GB"/>
        </w:rPr>
        <w:t>）</w:t>
      </w:r>
    </w:p>
    <w:p w14:paraId="4460D65D" w14:textId="53A9C45E" w:rsidR="007D4A1E" w:rsidRPr="0097690A" w:rsidRDefault="007D4A1E" w:rsidP="00206EAF">
      <w:pPr>
        <w:rPr>
          <w:lang w:val="en-GB"/>
        </w:rPr>
      </w:pPr>
      <w:r w:rsidRPr="0097690A">
        <w:rPr>
          <w:rFonts w:hint="eastAsia"/>
          <w:lang w:val="en-GB"/>
        </w:rPr>
        <w:t>指导说明：</w:t>
      </w:r>
      <w:r w:rsidRPr="0097690A">
        <w:rPr>
          <w:rFonts w:hint="eastAsia"/>
          <w:lang w:val="en-GB"/>
        </w:rPr>
        <w:t>https://jingyan.baidu.com/article/f25ef254bfd7b3482d1b825e.html</w:t>
      </w:r>
    </w:p>
    <w:p w14:paraId="520C8C58" w14:textId="2DC194DC" w:rsidR="007D4A1E" w:rsidRPr="004655D5" w:rsidRDefault="007D4A1E" w:rsidP="004655D5">
      <w:pPr>
        <w:pStyle w:val="affff2"/>
        <w:numPr>
          <w:ilvl w:val="0"/>
          <w:numId w:val="17"/>
        </w:numPr>
        <w:ind w:firstLineChars="0"/>
        <w:rPr>
          <w:lang w:val="en-GB"/>
        </w:rPr>
      </w:pPr>
      <w:r w:rsidRPr="004655D5">
        <w:rPr>
          <w:rFonts w:hint="eastAsia"/>
          <w:lang w:val="en-GB"/>
        </w:rPr>
        <w:t>打开控制面板，一般在电脑的</w:t>
      </w:r>
      <w:proofErr w:type="gramStart"/>
      <w:r w:rsidRPr="004655D5">
        <w:rPr>
          <w:rFonts w:hint="eastAsia"/>
          <w:lang w:val="en-GB"/>
        </w:rPr>
        <w:t>菜单栏能找到</w:t>
      </w:r>
      <w:proofErr w:type="gramEnd"/>
      <w:r w:rsidRPr="004655D5">
        <w:rPr>
          <w:rFonts w:hint="eastAsia"/>
          <w:lang w:val="en-GB"/>
        </w:rPr>
        <w:t>，</w:t>
      </w:r>
      <w:r w:rsidRPr="004655D5">
        <w:rPr>
          <w:rFonts w:hint="eastAsia"/>
          <w:lang w:val="en-GB"/>
        </w:rPr>
        <w:t>win8</w:t>
      </w:r>
      <w:r w:rsidRPr="004655D5">
        <w:rPr>
          <w:rFonts w:hint="eastAsia"/>
          <w:lang w:val="en-GB"/>
        </w:rPr>
        <w:t>和</w:t>
      </w:r>
      <w:r w:rsidRPr="004655D5">
        <w:rPr>
          <w:rFonts w:hint="eastAsia"/>
          <w:lang w:val="en-GB"/>
        </w:rPr>
        <w:t>win10</w:t>
      </w:r>
      <w:r w:rsidRPr="004655D5">
        <w:rPr>
          <w:rFonts w:hint="eastAsia"/>
          <w:lang w:val="en-GB"/>
        </w:rPr>
        <w:t>可以使用快捷键（</w:t>
      </w:r>
      <w:r w:rsidRPr="004655D5">
        <w:rPr>
          <w:rFonts w:hint="eastAsia"/>
          <w:lang w:val="en-GB"/>
        </w:rPr>
        <w:t>win</w:t>
      </w:r>
      <w:r w:rsidRPr="004655D5">
        <w:rPr>
          <w:rFonts w:hint="eastAsia"/>
          <w:lang w:val="en-GB"/>
        </w:rPr>
        <w:t>键</w:t>
      </w:r>
      <w:r w:rsidRPr="004655D5">
        <w:rPr>
          <w:rFonts w:hint="eastAsia"/>
          <w:lang w:val="en-GB"/>
        </w:rPr>
        <w:t>+X</w:t>
      </w:r>
      <w:r w:rsidR="004655D5" w:rsidRPr="004655D5">
        <w:rPr>
          <w:rFonts w:hint="eastAsia"/>
          <w:lang w:val="en-GB"/>
        </w:rPr>
        <w:t>键）</w:t>
      </w:r>
      <w:r w:rsidRPr="004655D5">
        <w:rPr>
          <w:rFonts w:hint="eastAsia"/>
          <w:lang w:val="en-GB"/>
        </w:rPr>
        <w:t>。</w:t>
      </w:r>
      <w:r w:rsidRPr="004655D5">
        <w:rPr>
          <w:rFonts w:hint="eastAsia"/>
          <w:lang w:val="en-GB"/>
        </w:rPr>
        <w:t xml:space="preserve"> </w:t>
      </w:r>
    </w:p>
    <w:p w14:paraId="455D7796" w14:textId="4D63559F" w:rsidR="004655D5" w:rsidRPr="004655D5" w:rsidRDefault="00E33B90" w:rsidP="004655D5">
      <w:pPr>
        <w:ind w:left="480" w:firstLineChars="0" w:firstLine="0"/>
        <w:rPr>
          <w:lang w:val="en-GB"/>
        </w:rPr>
      </w:pPr>
      <w:r>
        <w:rPr>
          <w:rFonts w:hint="eastAsia"/>
          <w:noProof/>
        </w:rPr>
        <w:drawing>
          <wp:inline distT="0" distB="0" distL="0" distR="0" wp14:anchorId="76D8A108" wp14:editId="2DD8B319">
            <wp:extent cx="3926696" cy="2766011"/>
            <wp:effectExtent l="0" t="0" r="10795" b="317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屏幕快照 2019-08-10 上午10.26.35.png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39357" cy="2774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70EEA6" w14:textId="77777777" w:rsidR="007D4A1E" w:rsidRPr="0097690A" w:rsidRDefault="007D4A1E" w:rsidP="007D4A1E">
      <w:pPr>
        <w:rPr>
          <w:lang w:val="en-GB"/>
        </w:rPr>
      </w:pPr>
      <w:r w:rsidRPr="0097690A">
        <w:rPr>
          <w:lang w:val="en-GB"/>
        </w:rPr>
        <w:lastRenderedPageBreak/>
        <w:tab/>
      </w:r>
      <w:r w:rsidRPr="0097690A">
        <w:rPr>
          <w:lang w:val="en-GB"/>
        </w:rPr>
        <w:tab/>
      </w:r>
    </w:p>
    <w:p w14:paraId="7580389C" w14:textId="59CE533E" w:rsidR="007D4A1E" w:rsidRPr="003E35D4" w:rsidRDefault="007D4A1E" w:rsidP="003E35D4">
      <w:pPr>
        <w:pStyle w:val="affff2"/>
        <w:numPr>
          <w:ilvl w:val="0"/>
          <w:numId w:val="17"/>
        </w:numPr>
        <w:ind w:firstLineChars="0"/>
        <w:rPr>
          <w:lang w:val="en-GB"/>
        </w:rPr>
      </w:pPr>
      <w:r w:rsidRPr="003E35D4">
        <w:rPr>
          <w:rFonts w:hint="eastAsia"/>
          <w:lang w:val="en-GB"/>
        </w:rPr>
        <w:t xml:space="preserve"> </w:t>
      </w:r>
      <w:r w:rsidRPr="003E35D4">
        <w:rPr>
          <w:rFonts w:hint="eastAsia"/>
          <w:lang w:val="en-GB"/>
        </w:rPr>
        <w:t>进入到网络和共享中心，点击更改适配器设置。</w:t>
      </w:r>
      <w:r w:rsidRPr="003E35D4">
        <w:rPr>
          <w:rFonts w:hint="eastAsia"/>
          <w:lang w:val="en-GB"/>
        </w:rPr>
        <w:t xml:space="preserve"> </w:t>
      </w:r>
    </w:p>
    <w:p w14:paraId="577AA3CA" w14:textId="6F46D1E9" w:rsidR="000F1290" w:rsidRDefault="00E33B90" w:rsidP="00D63636">
      <w:pPr>
        <w:rPr>
          <w:lang w:val="en-GB"/>
        </w:rPr>
      </w:pPr>
      <w:r>
        <w:rPr>
          <w:rFonts w:hint="eastAsia"/>
          <w:noProof/>
        </w:rPr>
        <w:drawing>
          <wp:inline distT="0" distB="0" distL="0" distR="0" wp14:anchorId="62A92A6F" wp14:editId="3EB1892D">
            <wp:extent cx="3990790" cy="2799422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屏幕快照 2019-08-10 上午10.26.46.png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4323" cy="280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BDA273" w14:textId="77777777" w:rsidR="000F1290" w:rsidRPr="000F1290" w:rsidRDefault="000F1290" w:rsidP="000F1290">
      <w:pPr>
        <w:ind w:firstLineChars="0" w:firstLine="0"/>
        <w:rPr>
          <w:lang w:val="en-GB"/>
        </w:rPr>
      </w:pPr>
    </w:p>
    <w:p w14:paraId="0CB568A6" w14:textId="41C97338" w:rsidR="007D4A1E" w:rsidRPr="0097690A" w:rsidRDefault="00D63636" w:rsidP="007D4A1E">
      <w:pPr>
        <w:rPr>
          <w:lang w:val="en-GB"/>
        </w:rPr>
      </w:pPr>
      <w:r>
        <w:rPr>
          <w:rFonts w:hint="eastAsia"/>
          <w:lang w:val="en-GB"/>
        </w:rPr>
        <w:t>3</w:t>
      </w:r>
      <w:r w:rsidR="007D4A1E" w:rsidRPr="0097690A">
        <w:rPr>
          <w:rFonts w:hint="eastAsia"/>
          <w:lang w:val="en-GB"/>
        </w:rPr>
        <w:t>）</w:t>
      </w:r>
      <w:r w:rsidR="007D4A1E" w:rsidRPr="0097690A">
        <w:rPr>
          <w:rFonts w:hint="eastAsia"/>
          <w:lang w:val="en-GB"/>
        </w:rPr>
        <w:t xml:space="preserve"> </w:t>
      </w:r>
      <w:r w:rsidR="0002410E">
        <w:rPr>
          <w:rFonts w:hint="eastAsia"/>
          <w:lang w:val="en-GB"/>
        </w:rPr>
        <w:t>这里显示的是电脑所有的网络，选择已连接的有线网络。</w:t>
      </w:r>
    </w:p>
    <w:p w14:paraId="267C5B1C" w14:textId="2590424A" w:rsidR="007D4A1E" w:rsidRDefault="00E33B90" w:rsidP="007D4A1E">
      <w:pPr>
        <w:rPr>
          <w:lang w:val="en-GB"/>
        </w:rPr>
      </w:pPr>
      <w:r>
        <w:rPr>
          <w:rFonts w:hint="eastAsia"/>
          <w:noProof/>
        </w:rPr>
        <w:drawing>
          <wp:inline distT="0" distB="0" distL="0" distR="0" wp14:anchorId="2A4BCDA7" wp14:editId="77135577">
            <wp:extent cx="3694109" cy="2455496"/>
            <wp:effectExtent l="0" t="0" r="0" b="889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屏幕快照 2019-08-10 上午10.27.01.png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1135" cy="2460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35284A" w14:textId="77777777" w:rsidR="00E33B90" w:rsidRDefault="00E33B90" w:rsidP="007D4A1E">
      <w:pPr>
        <w:rPr>
          <w:lang w:val="en-GB"/>
        </w:rPr>
      </w:pPr>
    </w:p>
    <w:p w14:paraId="2D5E655D" w14:textId="2C8A77CD" w:rsidR="00D63636" w:rsidRPr="00D63636" w:rsidRDefault="00D63636" w:rsidP="00D63636">
      <w:pPr>
        <w:pStyle w:val="affff2"/>
        <w:numPr>
          <w:ilvl w:val="0"/>
          <w:numId w:val="29"/>
        </w:numPr>
        <w:ind w:firstLineChars="0"/>
        <w:rPr>
          <w:lang w:val="en-GB"/>
        </w:rPr>
      </w:pPr>
      <w:r w:rsidRPr="00D63636">
        <w:rPr>
          <w:rFonts w:hint="eastAsia"/>
          <w:lang w:val="en-GB"/>
        </w:rPr>
        <w:t xml:space="preserve"> </w:t>
      </w:r>
      <w:r w:rsidRPr="00D63636">
        <w:rPr>
          <w:rFonts w:hint="eastAsia"/>
          <w:lang w:val="en-GB"/>
        </w:rPr>
        <w:t>右击，点击“状态”选项。</w:t>
      </w:r>
      <w:r w:rsidRPr="00D63636">
        <w:rPr>
          <w:rFonts w:hint="eastAsia"/>
          <w:lang w:val="en-GB"/>
        </w:rPr>
        <w:t xml:space="preserve"> </w:t>
      </w:r>
    </w:p>
    <w:p w14:paraId="38C309DE" w14:textId="1CC06464" w:rsidR="00D63636" w:rsidRDefault="00D63636" w:rsidP="007D4A1E">
      <w:pPr>
        <w:rPr>
          <w:lang w:val="en-GB"/>
        </w:rPr>
      </w:pPr>
      <w:r>
        <w:rPr>
          <w:rFonts w:hint="eastAsia"/>
          <w:noProof/>
        </w:rPr>
        <w:lastRenderedPageBreak/>
        <w:drawing>
          <wp:inline distT="0" distB="0" distL="0" distR="0" wp14:anchorId="1BD81351" wp14:editId="34E03EFC">
            <wp:extent cx="4318000" cy="2438400"/>
            <wp:effectExtent l="0" t="0" r="0" b="0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屏幕快照 2019-08-13 上午8.47.25.pn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800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55F3B9" w14:textId="77777777" w:rsidR="00D63636" w:rsidRDefault="00D63636" w:rsidP="007D4A1E">
      <w:pPr>
        <w:rPr>
          <w:lang w:val="en-GB"/>
        </w:rPr>
      </w:pPr>
    </w:p>
    <w:p w14:paraId="30AC6051" w14:textId="61AD4132" w:rsidR="00D63636" w:rsidRDefault="00D63636" w:rsidP="00D63636">
      <w:pPr>
        <w:ind w:left="567" w:firstLineChars="0" w:firstLine="0"/>
      </w:pPr>
      <w:r>
        <w:rPr>
          <w:rFonts w:hint="eastAsia"/>
          <w:lang w:val="en-GB"/>
        </w:rPr>
        <w:t>5</w:t>
      </w:r>
      <w:r>
        <w:rPr>
          <w:rFonts w:hint="eastAsia"/>
          <w:lang w:val="en-GB"/>
        </w:rPr>
        <w:t>）</w:t>
      </w:r>
      <w:r>
        <w:rPr>
          <w:rFonts w:hint="eastAsia"/>
          <w:lang w:val="en-GB"/>
        </w:rPr>
        <w:t xml:space="preserve"> </w:t>
      </w:r>
      <w:r w:rsidRPr="00D63636">
        <w:rPr>
          <w:rFonts w:hint="eastAsia"/>
          <w:lang w:val="en-GB"/>
        </w:rPr>
        <w:t>点击</w:t>
      </w:r>
      <w:r w:rsidRPr="00D63636">
        <w:rPr>
          <w:rFonts w:hint="eastAsia"/>
          <w:lang w:val="en-GB"/>
        </w:rPr>
        <w:t xml:space="preserve"> </w:t>
      </w:r>
      <w:r w:rsidRPr="00D63636">
        <w:rPr>
          <w:rFonts w:hint="eastAsia"/>
          <w:lang w:val="en-GB"/>
        </w:rPr>
        <w:t>“详细信息”，并记录下</w:t>
      </w:r>
      <w:r w:rsidRPr="00D63636">
        <w:rPr>
          <w:rFonts w:hint="eastAsia"/>
          <w:lang w:val="en-GB"/>
        </w:rPr>
        <w:t>IPv</w:t>
      </w:r>
      <w:r w:rsidRPr="00D63636">
        <w:rPr>
          <w:lang w:val="en-GB"/>
        </w:rPr>
        <w:t>4</w:t>
      </w:r>
      <w:r w:rsidRPr="00D63636">
        <w:rPr>
          <w:rFonts w:hint="eastAsia"/>
          <w:lang w:val="en-GB"/>
        </w:rPr>
        <w:t>地址、</w:t>
      </w:r>
      <w:proofErr w:type="spellStart"/>
      <w:r w:rsidRPr="00D63636">
        <w:rPr>
          <w:rFonts w:hint="eastAsia"/>
          <w:lang w:val="en-GB"/>
        </w:rPr>
        <w:t>IPv</w:t>
      </w:r>
      <w:proofErr w:type="spellEnd"/>
      <w:r>
        <w:t>4</w:t>
      </w:r>
      <w:r>
        <w:rPr>
          <w:rFonts w:hint="eastAsia"/>
        </w:rPr>
        <w:t>子网掩码、</w:t>
      </w:r>
      <w:r>
        <w:rPr>
          <w:rFonts w:hint="eastAsia"/>
        </w:rPr>
        <w:t>IPv4</w:t>
      </w:r>
      <w:r>
        <w:rPr>
          <w:rFonts w:hint="eastAsia"/>
        </w:rPr>
        <w:t>默认网关以及</w:t>
      </w:r>
      <w:r>
        <w:rPr>
          <w:rFonts w:hint="eastAsia"/>
        </w:rPr>
        <w:t>IPv4 DNS</w:t>
      </w:r>
      <w:r>
        <w:rPr>
          <w:rFonts w:hint="eastAsia"/>
        </w:rPr>
        <w:t>服务器地址，后续配置使用。</w:t>
      </w:r>
    </w:p>
    <w:p w14:paraId="5FF7D5D8" w14:textId="77777777" w:rsidR="00D63636" w:rsidRDefault="00D63636" w:rsidP="00D63636">
      <w:pPr>
        <w:pStyle w:val="affff2"/>
        <w:ind w:left="840" w:firstLineChars="0" w:firstLine="0"/>
      </w:pPr>
      <w:r>
        <w:rPr>
          <w:rFonts w:hint="eastAsia"/>
        </w:rPr>
        <w:t>如本实例网络为：</w:t>
      </w:r>
    </w:p>
    <w:p w14:paraId="41D3B82E" w14:textId="101E522F" w:rsidR="00D63636" w:rsidRDefault="00D63636" w:rsidP="00D63636">
      <w:pPr>
        <w:pStyle w:val="affff2"/>
        <w:numPr>
          <w:ilvl w:val="0"/>
          <w:numId w:val="26"/>
        </w:numPr>
        <w:ind w:firstLineChars="0"/>
      </w:pPr>
      <w:r>
        <w:rPr>
          <w:rFonts w:hint="eastAsia"/>
        </w:rPr>
        <w:t xml:space="preserve">IPv4 </w:t>
      </w:r>
      <w:r>
        <w:rPr>
          <w:rFonts w:hint="eastAsia"/>
        </w:rPr>
        <w:t>地址：</w:t>
      </w:r>
      <w:r>
        <w:rPr>
          <w:rFonts w:hint="eastAsia"/>
        </w:rPr>
        <w:t>172.17.115.41</w:t>
      </w:r>
    </w:p>
    <w:p w14:paraId="724D8816" w14:textId="77777777" w:rsidR="00D63636" w:rsidRDefault="00D63636" w:rsidP="00D63636">
      <w:pPr>
        <w:pStyle w:val="affff2"/>
        <w:numPr>
          <w:ilvl w:val="0"/>
          <w:numId w:val="26"/>
        </w:numPr>
        <w:ind w:firstLineChars="0"/>
      </w:pPr>
      <w:r>
        <w:rPr>
          <w:rFonts w:hint="eastAsia"/>
        </w:rPr>
        <w:t xml:space="preserve">IPv4 </w:t>
      </w:r>
      <w:r>
        <w:rPr>
          <w:rFonts w:hint="eastAsia"/>
        </w:rPr>
        <w:t>子网掩码：</w:t>
      </w:r>
      <w:r>
        <w:rPr>
          <w:rFonts w:hint="eastAsia"/>
        </w:rPr>
        <w:t>255.255.255.0</w:t>
      </w:r>
    </w:p>
    <w:p w14:paraId="236AA9DB" w14:textId="198C675E" w:rsidR="00D63636" w:rsidRDefault="00D63636" w:rsidP="00D63636">
      <w:pPr>
        <w:pStyle w:val="affff2"/>
        <w:numPr>
          <w:ilvl w:val="0"/>
          <w:numId w:val="26"/>
        </w:numPr>
        <w:ind w:firstLineChars="0"/>
      </w:pPr>
      <w:r>
        <w:t xml:space="preserve">IPv4 </w:t>
      </w:r>
      <w:r>
        <w:rPr>
          <w:rFonts w:hint="eastAsia"/>
        </w:rPr>
        <w:t>默认网关：</w:t>
      </w:r>
      <w:r>
        <w:rPr>
          <w:rFonts w:hint="eastAsia"/>
        </w:rPr>
        <w:t>172.17.115.254</w:t>
      </w:r>
    </w:p>
    <w:p w14:paraId="4E0305C2" w14:textId="026A3CD9" w:rsidR="00D63636" w:rsidRDefault="00D63636" w:rsidP="00D63636">
      <w:pPr>
        <w:pStyle w:val="affff2"/>
        <w:numPr>
          <w:ilvl w:val="0"/>
          <w:numId w:val="26"/>
        </w:numPr>
        <w:ind w:firstLineChars="0"/>
      </w:pPr>
      <w:r>
        <w:rPr>
          <w:rFonts w:hint="eastAsia"/>
        </w:rPr>
        <w:t xml:space="preserve">IPv4 DNS </w:t>
      </w:r>
      <w:r>
        <w:rPr>
          <w:rFonts w:hint="eastAsia"/>
        </w:rPr>
        <w:t>服务器：</w:t>
      </w:r>
      <w:r>
        <w:rPr>
          <w:rFonts w:hint="eastAsia"/>
        </w:rPr>
        <w:t xml:space="preserve">  219.141.136.10</w:t>
      </w:r>
    </w:p>
    <w:p w14:paraId="6500BD17" w14:textId="469CB29E" w:rsidR="00D63636" w:rsidRPr="000F1290" w:rsidRDefault="00D63636" w:rsidP="00D63636">
      <w:pPr>
        <w:pStyle w:val="affff2"/>
        <w:ind w:left="3480" w:firstLineChars="0" w:firstLine="0"/>
      </w:pPr>
      <w:r>
        <w:rPr>
          <w:rFonts w:hint="eastAsia"/>
        </w:rPr>
        <w:t xml:space="preserve"> 219.141.140.10</w:t>
      </w:r>
    </w:p>
    <w:p w14:paraId="07A06E19" w14:textId="77777777" w:rsidR="00D63636" w:rsidRDefault="00D63636" w:rsidP="007D4A1E">
      <w:pPr>
        <w:rPr>
          <w:lang w:val="en-GB"/>
        </w:rPr>
      </w:pPr>
    </w:p>
    <w:p w14:paraId="19DD1899" w14:textId="2BD6C922" w:rsidR="00D63636" w:rsidRPr="0097690A" w:rsidRDefault="00D63636" w:rsidP="007D4A1E">
      <w:pPr>
        <w:rPr>
          <w:lang w:val="en-GB"/>
        </w:rPr>
      </w:pPr>
      <w:r>
        <w:rPr>
          <w:rFonts w:hint="eastAsia"/>
          <w:noProof/>
        </w:rPr>
        <w:drawing>
          <wp:inline distT="0" distB="0" distL="0" distR="0" wp14:anchorId="69EED6AB" wp14:editId="0AF95F8F">
            <wp:extent cx="4318000" cy="2882900"/>
            <wp:effectExtent l="0" t="0" r="0" b="12700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屏幕快照 2019-08-13 上午8.48.09.png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8000" cy="288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BFFA7F" w14:textId="3880D727" w:rsidR="007D4A1E" w:rsidRPr="0097690A" w:rsidRDefault="003E35D4" w:rsidP="007D4A1E">
      <w:pPr>
        <w:rPr>
          <w:lang w:val="en-GB"/>
        </w:rPr>
      </w:pPr>
      <w:r>
        <w:rPr>
          <w:rFonts w:hint="eastAsia"/>
          <w:lang w:val="en-GB"/>
        </w:rPr>
        <w:t>5</w:t>
      </w:r>
      <w:r w:rsidR="007D4A1E" w:rsidRPr="0097690A">
        <w:rPr>
          <w:rFonts w:hint="eastAsia"/>
          <w:lang w:val="en-GB"/>
        </w:rPr>
        <w:t>）</w:t>
      </w:r>
      <w:r w:rsidR="007D4A1E" w:rsidRPr="0097690A">
        <w:rPr>
          <w:rFonts w:hint="eastAsia"/>
          <w:lang w:val="en-GB"/>
        </w:rPr>
        <w:t xml:space="preserve"> </w:t>
      </w:r>
      <w:r w:rsidR="00E933D8">
        <w:rPr>
          <w:rFonts w:hint="eastAsia"/>
          <w:lang w:val="en-GB"/>
        </w:rPr>
        <w:t>关闭网络连接页面，重新右键点击“本地连接”</w:t>
      </w:r>
      <w:r w:rsidR="007D4A1E" w:rsidRPr="0097690A">
        <w:rPr>
          <w:rFonts w:hint="eastAsia"/>
          <w:lang w:val="en-GB"/>
        </w:rPr>
        <w:t>，点击属性选项。</w:t>
      </w:r>
      <w:r w:rsidR="007D4A1E" w:rsidRPr="0097690A">
        <w:rPr>
          <w:rFonts w:hint="eastAsia"/>
          <w:lang w:val="en-GB"/>
        </w:rPr>
        <w:t xml:space="preserve"> </w:t>
      </w:r>
    </w:p>
    <w:p w14:paraId="5EF98BE3" w14:textId="4E9D0862" w:rsidR="007D4A1E" w:rsidRDefault="00E33B90" w:rsidP="007D4A1E">
      <w:pPr>
        <w:rPr>
          <w:lang w:val="en-GB"/>
        </w:rPr>
      </w:pPr>
      <w:r>
        <w:rPr>
          <w:noProof/>
        </w:rPr>
        <w:lastRenderedPageBreak/>
        <w:drawing>
          <wp:inline distT="0" distB="0" distL="0" distR="0" wp14:anchorId="79576F6A" wp14:editId="5C5BDF7B">
            <wp:extent cx="3743868" cy="2664753"/>
            <wp:effectExtent l="0" t="0" r="0" b="254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屏幕快照 2019-08-10 上午10.27.22.png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3186" cy="2671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98F390" w14:textId="77777777" w:rsidR="00E33B90" w:rsidRPr="0097690A" w:rsidRDefault="00E33B90" w:rsidP="007D4A1E">
      <w:pPr>
        <w:rPr>
          <w:lang w:val="en-GB"/>
        </w:rPr>
      </w:pPr>
    </w:p>
    <w:p w14:paraId="267874AF" w14:textId="43F14904" w:rsidR="007D4A1E" w:rsidRPr="0097690A" w:rsidRDefault="003E35D4" w:rsidP="007D4A1E">
      <w:pPr>
        <w:rPr>
          <w:lang w:val="en-GB"/>
        </w:rPr>
      </w:pPr>
      <w:r>
        <w:rPr>
          <w:rFonts w:hint="eastAsia"/>
          <w:lang w:val="en-GB"/>
        </w:rPr>
        <w:t>6</w:t>
      </w:r>
      <w:r w:rsidR="007D4A1E" w:rsidRPr="0097690A">
        <w:rPr>
          <w:rFonts w:hint="eastAsia"/>
          <w:lang w:val="en-GB"/>
        </w:rPr>
        <w:t>）</w:t>
      </w:r>
      <w:r w:rsidR="007D4A1E" w:rsidRPr="0097690A">
        <w:rPr>
          <w:rFonts w:hint="eastAsia"/>
          <w:lang w:val="en-GB"/>
        </w:rPr>
        <w:t xml:space="preserve"> </w:t>
      </w:r>
      <w:r w:rsidR="007D4A1E" w:rsidRPr="0097690A">
        <w:rPr>
          <w:rFonts w:hint="eastAsia"/>
          <w:lang w:val="en-GB"/>
        </w:rPr>
        <w:t>我们现在所使用的网络都是</w:t>
      </w:r>
      <w:r w:rsidR="007D4A1E" w:rsidRPr="0097690A">
        <w:rPr>
          <w:rFonts w:hint="eastAsia"/>
          <w:lang w:val="en-GB"/>
        </w:rPr>
        <w:t>ipv4</w:t>
      </w:r>
      <w:r w:rsidR="00BD11BF">
        <w:rPr>
          <w:rFonts w:hint="eastAsia"/>
          <w:lang w:val="en-GB"/>
        </w:rPr>
        <w:t>协议的网络，</w:t>
      </w:r>
      <w:r w:rsidR="00EF62E7">
        <w:rPr>
          <w:rFonts w:hint="eastAsia"/>
          <w:lang w:val="en-GB"/>
        </w:rPr>
        <w:t>选择“</w:t>
      </w:r>
      <w:r w:rsidR="00EF62E7">
        <w:rPr>
          <w:rFonts w:hint="eastAsia"/>
          <w:lang w:val="en-GB"/>
        </w:rPr>
        <w:t xml:space="preserve">Internet </w:t>
      </w:r>
      <w:r w:rsidR="00EF62E7">
        <w:rPr>
          <w:rFonts w:hint="eastAsia"/>
          <w:lang w:val="en-GB"/>
        </w:rPr>
        <w:t>协议版本</w:t>
      </w:r>
      <w:r w:rsidR="00EF62E7">
        <w:rPr>
          <w:rFonts w:hint="eastAsia"/>
          <w:lang w:val="en-GB"/>
        </w:rPr>
        <w:t xml:space="preserve"> 4 </w:t>
      </w:r>
      <w:r w:rsidR="00EF62E7">
        <w:rPr>
          <w:rFonts w:hint="eastAsia"/>
          <w:lang w:val="en-GB"/>
        </w:rPr>
        <w:t>（</w:t>
      </w:r>
      <w:r w:rsidR="00EF62E7">
        <w:rPr>
          <w:rFonts w:hint="eastAsia"/>
          <w:lang w:val="en-GB"/>
        </w:rPr>
        <w:t>TCP/IPv4</w:t>
      </w:r>
      <w:r w:rsidR="00EF62E7">
        <w:rPr>
          <w:rFonts w:hint="eastAsia"/>
          <w:lang w:val="en-GB"/>
        </w:rPr>
        <w:t>）”，</w:t>
      </w:r>
      <w:r w:rsidR="00BD11BF">
        <w:rPr>
          <w:rFonts w:hint="eastAsia"/>
          <w:lang w:val="en-GB"/>
        </w:rPr>
        <w:t>双</w:t>
      </w:r>
      <w:r w:rsidR="007D4A1E" w:rsidRPr="0097690A">
        <w:rPr>
          <w:rFonts w:hint="eastAsia"/>
          <w:lang w:val="en-GB"/>
        </w:rPr>
        <w:t>击进去。</w:t>
      </w:r>
      <w:r w:rsidR="007D4A1E" w:rsidRPr="0097690A">
        <w:rPr>
          <w:rFonts w:hint="eastAsia"/>
          <w:lang w:val="en-GB"/>
        </w:rPr>
        <w:t xml:space="preserve"> </w:t>
      </w:r>
    </w:p>
    <w:p w14:paraId="762122A8" w14:textId="16F0386D" w:rsidR="007D4A1E" w:rsidRDefault="00E33B90" w:rsidP="007D4A1E">
      <w:pPr>
        <w:rPr>
          <w:lang w:val="en-GB"/>
        </w:rPr>
      </w:pPr>
      <w:r>
        <w:rPr>
          <w:rFonts w:hint="eastAsia"/>
          <w:noProof/>
        </w:rPr>
        <w:drawing>
          <wp:inline distT="0" distB="0" distL="0" distR="0" wp14:anchorId="18B15F5A" wp14:editId="721704BA">
            <wp:extent cx="2847389" cy="3559235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屏幕快照 2019-08-10 上午10.27.29.pn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2404" cy="3578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9C2533" w14:textId="77777777" w:rsidR="00E33B90" w:rsidRPr="0097690A" w:rsidRDefault="00E33B90" w:rsidP="007D4A1E">
      <w:pPr>
        <w:rPr>
          <w:lang w:val="en-GB"/>
        </w:rPr>
      </w:pPr>
    </w:p>
    <w:p w14:paraId="20A4AAC4" w14:textId="77777777" w:rsidR="00FD2CD2" w:rsidRDefault="003E35D4" w:rsidP="007D4A1E">
      <w:pPr>
        <w:rPr>
          <w:lang w:val="en-GB"/>
        </w:rPr>
      </w:pPr>
      <w:r>
        <w:rPr>
          <w:rFonts w:hint="eastAsia"/>
          <w:lang w:val="en-GB"/>
        </w:rPr>
        <w:t>7</w:t>
      </w:r>
      <w:r w:rsidR="007D4A1E" w:rsidRPr="0097690A">
        <w:rPr>
          <w:rFonts w:hint="eastAsia"/>
          <w:lang w:val="en-GB"/>
        </w:rPr>
        <w:t>）</w:t>
      </w:r>
      <w:r w:rsidR="00FD2CD2">
        <w:rPr>
          <w:rFonts w:hint="eastAsia"/>
          <w:lang w:val="en-GB"/>
        </w:rPr>
        <w:t>从“自动获取</w:t>
      </w:r>
      <w:r w:rsidR="00FD2CD2">
        <w:rPr>
          <w:rFonts w:hint="eastAsia"/>
          <w:lang w:val="en-GB"/>
        </w:rPr>
        <w:t>IP</w:t>
      </w:r>
      <w:r w:rsidR="00FD2CD2">
        <w:rPr>
          <w:rFonts w:hint="eastAsia"/>
          <w:lang w:val="en-GB"/>
        </w:rPr>
        <w:t>地址”修改为“使用下面的</w:t>
      </w:r>
      <w:r w:rsidR="00FD2CD2">
        <w:rPr>
          <w:rFonts w:hint="eastAsia"/>
          <w:lang w:val="en-GB"/>
        </w:rPr>
        <w:t>IP</w:t>
      </w:r>
      <w:r w:rsidR="00FD2CD2">
        <w:rPr>
          <w:rFonts w:hint="eastAsia"/>
          <w:lang w:val="en-GB"/>
        </w:rPr>
        <w:t>地址”。</w:t>
      </w:r>
      <w:r w:rsidR="00FD2CD2">
        <w:rPr>
          <w:rFonts w:hint="eastAsia"/>
          <w:lang w:val="en-GB"/>
        </w:rPr>
        <w:t xml:space="preserve">  </w:t>
      </w:r>
    </w:p>
    <w:p w14:paraId="703B7300" w14:textId="6837EAEE" w:rsidR="007D4A1E" w:rsidRPr="0097690A" w:rsidRDefault="007D4A1E" w:rsidP="007D4A1E">
      <w:pPr>
        <w:rPr>
          <w:lang w:val="en-GB"/>
        </w:rPr>
      </w:pPr>
      <w:r w:rsidRPr="0097690A">
        <w:rPr>
          <w:rFonts w:hint="eastAsia"/>
          <w:lang w:val="en-GB"/>
        </w:rPr>
        <w:t>按照</w:t>
      </w:r>
      <w:r w:rsidR="00FD2CD2">
        <w:rPr>
          <w:rFonts w:hint="eastAsia"/>
          <w:lang w:val="en-GB"/>
        </w:rPr>
        <w:t>前面记录的</w:t>
      </w:r>
      <w:r w:rsidR="00FD2CD2">
        <w:rPr>
          <w:rFonts w:hint="eastAsia"/>
          <w:lang w:val="en-GB"/>
        </w:rPr>
        <w:t>IPv4</w:t>
      </w:r>
      <w:r w:rsidR="00FD2CD2">
        <w:rPr>
          <w:rFonts w:hint="eastAsia"/>
          <w:lang w:val="en-GB"/>
        </w:rPr>
        <w:t>地址、子网掩码、默认网关、</w:t>
      </w:r>
      <w:r w:rsidR="00FD2CD2">
        <w:rPr>
          <w:rFonts w:hint="eastAsia"/>
          <w:lang w:val="en-GB"/>
        </w:rPr>
        <w:t>DNS</w:t>
      </w:r>
      <w:r w:rsidR="00FD2CD2">
        <w:rPr>
          <w:rFonts w:hint="eastAsia"/>
          <w:lang w:val="en-GB"/>
        </w:rPr>
        <w:t>服务器进行配置</w:t>
      </w:r>
      <w:r w:rsidRPr="0097690A">
        <w:rPr>
          <w:rFonts w:hint="eastAsia"/>
          <w:lang w:val="en-GB"/>
        </w:rPr>
        <w:t>。</w:t>
      </w:r>
    </w:p>
    <w:p w14:paraId="33B7BD76" w14:textId="32586F88" w:rsidR="007D4A1E" w:rsidRPr="0097690A" w:rsidRDefault="00E933D8" w:rsidP="007D4A1E">
      <w:pPr>
        <w:rPr>
          <w:lang w:val="en-GB"/>
        </w:rPr>
      </w:pPr>
      <w:r>
        <w:rPr>
          <w:noProof/>
        </w:rPr>
        <w:lastRenderedPageBreak/>
        <w:drawing>
          <wp:inline distT="0" distB="0" distL="0" distR="0" wp14:anchorId="05BB83AF" wp14:editId="5BC4A221">
            <wp:extent cx="2960379" cy="3725594"/>
            <wp:effectExtent l="0" t="0" r="11430" b="8255"/>
            <wp:docPr id="8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屏幕快照 2019-08-13 上午8.48.45.png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0434" cy="3738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2A2C23" w14:textId="77777777" w:rsidR="00CC60A1" w:rsidRPr="0097690A" w:rsidRDefault="00CC60A1" w:rsidP="008659AA">
      <w:pPr>
        <w:ind w:firstLineChars="0" w:firstLine="0"/>
        <w:rPr>
          <w:lang w:val="en-GB"/>
        </w:rPr>
      </w:pPr>
    </w:p>
    <w:p w14:paraId="7A1C890F" w14:textId="0CF027B7" w:rsidR="007D4A1E" w:rsidRPr="0097690A" w:rsidRDefault="00260D59" w:rsidP="007D4A1E">
      <w:pPr>
        <w:pStyle w:val="3"/>
        <w:keepNext w:val="0"/>
        <w:keepLines w:val="0"/>
        <w:widowControl w:val="0"/>
        <w:spacing w:line="300" w:lineRule="auto"/>
        <w:ind w:left="454"/>
        <w:jc w:val="left"/>
        <w:rPr>
          <w:lang w:val="en-GB"/>
        </w:rPr>
      </w:pPr>
      <w:bookmarkStart w:id="23" w:name="_Toc16581311"/>
      <w:proofErr w:type="gramStart"/>
      <w:r>
        <w:rPr>
          <w:rFonts w:hint="eastAsia"/>
          <w:lang w:val="en-GB"/>
        </w:rPr>
        <w:t>运行易享课堂</w:t>
      </w:r>
      <w:proofErr w:type="gramEnd"/>
      <w:r>
        <w:rPr>
          <w:rFonts w:hint="eastAsia"/>
          <w:lang w:val="en-GB"/>
        </w:rPr>
        <w:t>控制软件，配对后</w:t>
      </w:r>
      <w:r w:rsidR="007D4A1E" w:rsidRPr="0097690A">
        <w:rPr>
          <w:rFonts w:hint="eastAsia"/>
          <w:lang w:val="en-GB"/>
        </w:rPr>
        <w:t>添加网络摄像头</w:t>
      </w:r>
      <w:bookmarkEnd w:id="23"/>
    </w:p>
    <w:p w14:paraId="1CCF509A" w14:textId="69A4FAB9" w:rsidR="00260D59" w:rsidRPr="009E4EE8" w:rsidRDefault="007D4A1E" w:rsidP="00206CD1">
      <w:pPr>
        <w:pStyle w:val="7"/>
        <w:numPr>
          <w:ilvl w:val="0"/>
          <w:numId w:val="22"/>
        </w:numPr>
        <w:rPr>
          <w:lang w:val="en-GB"/>
        </w:rPr>
      </w:pPr>
      <w:r w:rsidRPr="009E4EE8">
        <w:rPr>
          <w:rFonts w:hint="eastAsia"/>
          <w:lang w:val="en-GB"/>
        </w:rPr>
        <w:t>在教学一体机安装启动“易享课堂”</w:t>
      </w:r>
      <w:r w:rsidR="00260D59" w:rsidRPr="009E4EE8">
        <w:rPr>
          <w:rFonts w:hint="eastAsia"/>
          <w:lang w:val="en-GB"/>
        </w:rPr>
        <w:t>后，启动客户端软件。</w:t>
      </w:r>
    </w:p>
    <w:p w14:paraId="00E2A854" w14:textId="4D71D995" w:rsidR="00382CB2" w:rsidRDefault="00382CB2" w:rsidP="007D4A1E">
      <w:pPr>
        <w:rPr>
          <w:lang w:val="en-GB"/>
        </w:rPr>
      </w:pPr>
      <w:r>
        <w:rPr>
          <w:rFonts w:hint="eastAsia"/>
          <w:noProof/>
        </w:rPr>
        <w:drawing>
          <wp:inline distT="0" distB="0" distL="0" distR="0" wp14:anchorId="23B51524" wp14:editId="06DED826">
            <wp:extent cx="4318000" cy="2921000"/>
            <wp:effectExtent l="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屏幕快照 2019-08-10 下午10.56.21.png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8000" cy="292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16CEBF" w14:textId="77777777" w:rsidR="00382CB2" w:rsidRDefault="00382CB2" w:rsidP="007D4A1E">
      <w:pPr>
        <w:rPr>
          <w:lang w:val="en-GB"/>
        </w:rPr>
      </w:pPr>
    </w:p>
    <w:p w14:paraId="14899A13" w14:textId="7C3F4429" w:rsidR="009E4EE8" w:rsidRDefault="00382CB2" w:rsidP="00206CD1">
      <w:pPr>
        <w:pStyle w:val="7"/>
        <w:numPr>
          <w:ilvl w:val="0"/>
          <w:numId w:val="22"/>
        </w:numPr>
        <w:rPr>
          <w:lang w:val="en-GB"/>
        </w:rPr>
      </w:pPr>
      <w:r w:rsidRPr="009E4EE8">
        <w:rPr>
          <w:rFonts w:hint="eastAsia"/>
          <w:lang w:val="en-GB"/>
        </w:rPr>
        <w:t>使用遥控器操作</w:t>
      </w:r>
      <w:r w:rsidRPr="009E4EE8">
        <w:rPr>
          <w:rFonts w:hint="eastAsia"/>
          <w:lang w:val="en-GB"/>
        </w:rPr>
        <w:t>ME95</w:t>
      </w:r>
      <w:r w:rsidRPr="009E4EE8">
        <w:rPr>
          <w:rFonts w:hint="eastAsia"/>
          <w:lang w:val="en-GB"/>
        </w:rPr>
        <w:t>终端，通过“设置</w:t>
      </w:r>
      <w:r w:rsidRPr="009E4EE8">
        <w:rPr>
          <w:rFonts w:hint="eastAsia"/>
          <w:lang w:val="en-GB"/>
        </w:rPr>
        <w:t xml:space="preserve"> </w:t>
      </w:r>
      <w:r w:rsidRPr="009E4EE8">
        <w:rPr>
          <w:lang w:val="en-GB"/>
        </w:rPr>
        <w:t>–</w:t>
      </w:r>
      <w:r w:rsidRPr="009E4EE8">
        <w:rPr>
          <w:rFonts w:hint="eastAsia"/>
          <w:lang w:val="en-GB"/>
        </w:rPr>
        <w:t xml:space="preserve"> </w:t>
      </w:r>
      <w:r w:rsidRPr="009E4EE8">
        <w:rPr>
          <w:rFonts w:hint="eastAsia"/>
          <w:lang w:val="en-GB"/>
        </w:rPr>
        <w:t>网络”查看</w:t>
      </w:r>
      <w:r w:rsidR="009E4EE8" w:rsidRPr="009E4EE8">
        <w:rPr>
          <w:rFonts w:hint="eastAsia"/>
          <w:lang w:val="en-GB"/>
        </w:rPr>
        <w:t>ME95</w:t>
      </w:r>
      <w:r w:rsidR="009E4EE8" w:rsidRPr="009E4EE8">
        <w:rPr>
          <w:rFonts w:hint="eastAsia"/>
          <w:lang w:val="en-GB"/>
        </w:rPr>
        <w:t>主机</w:t>
      </w:r>
      <w:r w:rsidR="009E4EE8" w:rsidRPr="009E4EE8">
        <w:rPr>
          <w:rFonts w:hint="eastAsia"/>
          <w:lang w:val="en-GB"/>
        </w:rPr>
        <w:t>IP</w:t>
      </w:r>
      <w:r w:rsidR="009E4EE8" w:rsidRPr="009E4EE8">
        <w:rPr>
          <w:rFonts w:hint="eastAsia"/>
          <w:lang w:val="en-GB"/>
        </w:rPr>
        <w:t>地址，记录下来。</w:t>
      </w:r>
    </w:p>
    <w:p w14:paraId="4C3A864E" w14:textId="2297BD5A" w:rsidR="009E4EE8" w:rsidRPr="009E4EE8" w:rsidRDefault="00206CD1" w:rsidP="00206CD1">
      <w:pPr>
        <w:rPr>
          <w:lang w:val="en-GB"/>
        </w:rPr>
      </w:pPr>
      <w:r>
        <w:rPr>
          <w:noProof/>
        </w:rPr>
        <w:lastRenderedPageBreak/>
        <w:drawing>
          <wp:inline distT="0" distB="0" distL="0" distR="0" wp14:anchorId="7E0FE0B6" wp14:editId="422C9443">
            <wp:extent cx="4324350" cy="2428875"/>
            <wp:effectExtent l="0" t="0" r="0" b="9525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ME95-setting.png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4350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960A3" w14:textId="77777777" w:rsidR="009E4EE8" w:rsidRPr="009E4EE8" w:rsidRDefault="009E4EE8" w:rsidP="009E4EE8">
      <w:pPr>
        <w:rPr>
          <w:lang w:val="en-GB"/>
        </w:rPr>
      </w:pPr>
    </w:p>
    <w:p w14:paraId="4DFF25BA" w14:textId="169D1A06" w:rsidR="00206CD1" w:rsidRDefault="00206CD1" w:rsidP="00206CD1">
      <w:pPr>
        <w:pStyle w:val="affff2"/>
        <w:numPr>
          <w:ilvl w:val="0"/>
          <w:numId w:val="22"/>
        </w:numPr>
        <w:ind w:firstLineChars="0"/>
        <w:rPr>
          <w:lang w:val="en-GB"/>
        </w:rPr>
      </w:pPr>
      <w:r w:rsidRPr="00206CD1">
        <w:rPr>
          <w:rFonts w:hint="eastAsia"/>
          <w:lang w:val="en-GB"/>
        </w:rPr>
        <w:t>在“易享课堂”配对主界面，填入</w:t>
      </w:r>
      <w:r w:rsidRPr="00206CD1">
        <w:rPr>
          <w:rFonts w:hint="eastAsia"/>
          <w:lang w:val="en-GB"/>
        </w:rPr>
        <w:t>ME95</w:t>
      </w:r>
      <w:r w:rsidRPr="00206CD1">
        <w:rPr>
          <w:rFonts w:hint="eastAsia"/>
          <w:lang w:val="en-GB"/>
        </w:rPr>
        <w:t>主机</w:t>
      </w:r>
      <w:r w:rsidRPr="00206CD1">
        <w:rPr>
          <w:rFonts w:hint="eastAsia"/>
          <w:lang w:val="en-GB"/>
        </w:rPr>
        <w:t>IP</w:t>
      </w:r>
      <w:r w:rsidRPr="00206CD1">
        <w:rPr>
          <w:rFonts w:hint="eastAsia"/>
          <w:lang w:val="en-GB"/>
        </w:rPr>
        <w:t>，配对成功后</w:t>
      </w:r>
      <w:r>
        <w:rPr>
          <w:rFonts w:hint="eastAsia"/>
          <w:lang w:val="en-GB"/>
        </w:rPr>
        <w:t>。弹出登录。</w:t>
      </w:r>
      <w:r w:rsidR="00C8202A">
        <w:rPr>
          <w:rFonts w:hint="eastAsia"/>
          <w:lang w:val="en-GB"/>
        </w:rPr>
        <w:t>（提示：若配对失败，检查一体机网络是否</w:t>
      </w:r>
      <w:r w:rsidR="00B81744">
        <w:rPr>
          <w:rFonts w:hint="eastAsia"/>
          <w:lang w:val="en-GB"/>
        </w:rPr>
        <w:t>正常</w:t>
      </w:r>
      <w:r w:rsidR="00C8202A">
        <w:rPr>
          <w:rFonts w:hint="eastAsia"/>
          <w:lang w:val="en-GB"/>
        </w:rPr>
        <w:t>连接</w:t>
      </w:r>
      <w:r w:rsidR="00B81744">
        <w:rPr>
          <w:rFonts w:hint="eastAsia"/>
          <w:lang w:val="en-GB"/>
        </w:rPr>
        <w:t>外网，可打开百度网页验证。</w:t>
      </w:r>
      <w:r w:rsidR="00C8202A">
        <w:rPr>
          <w:rFonts w:hint="eastAsia"/>
          <w:lang w:val="en-GB"/>
        </w:rPr>
        <w:t>通过</w:t>
      </w:r>
      <w:r w:rsidR="00C8202A">
        <w:rPr>
          <w:rFonts w:hint="eastAsia"/>
          <w:lang w:val="en-GB"/>
        </w:rPr>
        <w:t>ping</w:t>
      </w:r>
      <w:r w:rsidR="00C8202A">
        <w:rPr>
          <w:rFonts w:hint="eastAsia"/>
          <w:lang w:val="en-GB"/>
        </w:rPr>
        <w:t>工具，检查到</w:t>
      </w:r>
      <w:r w:rsidR="00C8202A">
        <w:rPr>
          <w:rFonts w:hint="eastAsia"/>
          <w:lang w:val="en-GB"/>
        </w:rPr>
        <w:t>ME95</w:t>
      </w:r>
      <w:r w:rsidR="00C8202A">
        <w:rPr>
          <w:rFonts w:hint="eastAsia"/>
          <w:lang w:val="en-GB"/>
        </w:rPr>
        <w:t>的主机的网络是否连通。）</w:t>
      </w:r>
    </w:p>
    <w:p w14:paraId="3BFCE491" w14:textId="6404EFBE" w:rsidR="00206CD1" w:rsidRPr="00206CD1" w:rsidRDefault="00206CD1" w:rsidP="00206CD1">
      <w:pPr>
        <w:ind w:left="454" w:firstLineChars="0" w:firstLine="0"/>
        <w:rPr>
          <w:lang w:val="en-GB"/>
        </w:rPr>
      </w:pPr>
      <w:r>
        <w:rPr>
          <w:rFonts w:hint="eastAsia"/>
          <w:noProof/>
        </w:rPr>
        <w:drawing>
          <wp:inline distT="0" distB="0" distL="0" distR="0" wp14:anchorId="2C6E4183" wp14:editId="1CD4113D">
            <wp:extent cx="4319588" cy="2900363"/>
            <wp:effectExtent l="0" t="0" r="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登录.PNG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9588" cy="2900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2031A7" w14:textId="505730ED" w:rsidR="00206CD1" w:rsidRDefault="00206CD1" w:rsidP="00206CD1">
      <w:pPr>
        <w:pStyle w:val="affff2"/>
        <w:numPr>
          <w:ilvl w:val="0"/>
          <w:numId w:val="22"/>
        </w:numPr>
        <w:ind w:firstLineChars="0"/>
        <w:rPr>
          <w:lang w:val="en-GB"/>
        </w:rPr>
      </w:pPr>
      <w:r w:rsidRPr="00206CD1">
        <w:rPr>
          <w:rFonts w:hint="eastAsia"/>
          <w:lang w:val="en-GB"/>
        </w:rPr>
        <w:t>使用</w:t>
      </w:r>
      <w:proofErr w:type="gramStart"/>
      <w:r w:rsidRPr="00206CD1">
        <w:rPr>
          <w:rFonts w:hint="eastAsia"/>
          <w:lang w:val="en-GB"/>
        </w:rPr>
        <w:t>小鱼易连客户端</w:t>
      </w:r>
      <w:proofErr w:type="gramEnd"/>
      <w:r w:rsidRPr="00206CD1">
        <w:rPr>
          <w:rFonts w:hint="eastAsia"/>
          <w:lang w:val="en-GB"/>
        </w:rPr>
        <w:t>账号，登录助手的主界面。</w:t>
      </w:r>
    </w:p>
    <w:p w14:paraId="0EA6120D" w14:textId="62422339" w:rsidR="00206CD1" w:rsidRDefault="00206CD1" w:rsidP="00206CD1">
      <w:pPr>
        <w:ind w:left="454" w:firstLineChars="0" w:firstLine="0"/>
        <w:rPr>
          <w:lang w:val="en-GB"/>
        </w:rPr>
      </w:pPr>
      <w:r>
        <w:rPr>
          <w:rFonts w:hint="eastAsia"/>
          <w:noProof/>
        </w:rPr>
        <w:lastRenderedPageBreak/>
        <w:drawing>
          <wp:inline distT="0" distB="0" distL="0" distR="0" wp14:anchorId="1E4E3207" wp14:editId="38E1F4BC">
            <wp:extent cx="4318000" cy="2921000"/>
            <wp:effectExtent l="0" t="0" r="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屏幕快照 2019-08-10 下午11.07.28.png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8000" cy="292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76A0FE" w14:textId="77777777" w:rsidR="00206CD1" w:rsidRPr="00206CD1" w:rsidRDefault="00206CD1" w:rsidP="00206CD1">
      <w:pPr>
        <w:ind w:left="454" w:firstLineChars="0" w:firstLine="0"/>
        <w:rPr>
          <w:lang w:val="en-GB"/>
        </w:rPr>
      </w:pPr>
    </w:p>
    <w:p w14:paraId="643486A8" w14:textId="0E1B7D83" w:rsidR="00206CD1" w:rsidRDefault="00206CD1" w:rsidP="00206CD1">
      <w:pPr>
        <w:pStyle w:val="affff2"/>
        <w:numPr>
          <w:ilvl w:val="0"/>
          <w:numId w:val="22"/>
        </w:numPr>
        <w:ind w:firstLineChars="0"/>
        <w:rPr>
          <w:lang w:val="en-GB"/>
        </w:rPr>
      </w:pPr>
      <w:r w:rsidRPr="00206CD1">
        <w:rPr>
          <w:rFonts w:hint="eastAsia"/>
          <w:lang w:val="en-GB"/>
        </w:rPr>
        <w:t>打开“设置”→“视频输入”</w:t>
      </w:r>
      <w:r w:rsidRPr="00206CD1">
        <w:rPr>
          <w:rFonts w:hint="eastAsia"/>
          <w:lang w:val="en-GB"/>
        </w:rPr>
        <w:t xml:space="preserve"> </w:t>
      </w:r>
      <w:r w:rsidRPr="00206CD1">
        <w:rPr>
          <w:rFonts w:hint="eastAsia"/>
          <w:lang w:val="en-GB"/>
        </w:rPr>
        <w:t>→“配置终端网络摄像头”</w:t>
      </w:r>
      <w:r w:rsidRPr="00206CD1">
        <w:rPr>
          <w:rFonts w:hint="eastAsia"/>
          <w:lang w:val="en-GB"/>
        </w:rPr>
        <w:t xml:space="preserve"> </w:t>
      </w:r>
      <w:r w:rsidRPr="00206CD1">
        <w:rPr>
          <w:rFonts w:hint="eastAsia"/>
          <w:lang w:val="en-GB"/>
        </w:rPr>
        <w:t>→“添加摄像头”，添加摄像头。</w:t>
      </w:r>
    </w:p>
    <w:p w14:paraId="3ACA4815" w14:textId="59CE3CEE" w:rsidR="001024C8" w:rsidRPr="00206CD1" w:rsidRDefault="001024C8" w:rsidP="001024C8">
      <w:pPr>
        <w:pStyle w:val="affff2"/>
        <w:ind w:left="934" w:firstLineChars="0" w:firstLine="0"/>
        <w:rPr>
          <w:lang w:val="en-GB"/>
        </w:rPr>
      </w:pPr>
      <w:r>
        <w:rPr>
          <w:noProof/>
        </w:rPr>
        <w:drawing>
          <wp:inline distT="0" distB="0" distL="0" distR="0" wp14:anchorId="58046F65" wp14:editId="3D3255FA">
            <wp:extent cx="4320540" cy="2887980"/>
            <wp:effectExtent l="0" t="0" r="0" b="762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添加摄像头.PNG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540" cy="2887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5AAF6D" w14:textId="77777777" w:rsidR="00206CD1" w:rsidRPr="00F4344B" w:rsidRDefault="00206CD1" w:rsidP="00206CD1">
      <w:pPr>
        <w:pStyle w:val="affff2"/>
        <w:numPr>
          <w:ilvl w:val="1"/>
          <w:numId w:val="22"/>
        </w:numPr>
        <w:ind w:firstLineChars="0"/>
        <w:rPr>
          <w:lang w:val="en-GB"/>
        </w:rPr>
      </w:pPr>
      <w:r>
        <w:rPr>
          <w:rFonts w:hint="eastAsia"/>
          <w:lang w:val="en-GB"/>
        </w:rPr>
        <w:t>显示名称：为摄像头的别名，方便识别管理。</w:t>
      </w:r>
      <w:r w:rsidRPr="00F4344B">
        <w:rPr>
          <w:rFonts w:hint="eastAsia"/>
          <w:lang w:val="en-GB"/>
        </w:rPr>
        <w:t>显示名称建议分别配置为“老师摄像头”、“学生摄像头”或</w:t>
      </w:r>
      <w:r w:rsidRPr="00F4344B">
        <w:rPr>
          <w:rFonts w:hint="eastAsia"/>
          <w:lang w:val="en-GB"/>
        </w:rPr>
        <w:t xml:space="preserve"> </w:t>
      </w:r>
      <w:r w:rsidRPr="00F4344B">
        <w:rPr>
          <w:rFonts w:hint="eastAsia"/>
          <w:lang w:val="en-GB"/>
        </w:rPr>
        <w:t>“后置摄像头”、“前置摄像头”。</w:t>
      </w:r>
    </w:p>
    <w:p w14:paraId="3008A06C" w14:textId="77777777" w:rsidR="00206CD1" w:rsidRPr="00F4344B" w:rsidRDefault="00206CD1" w:rsidP="00206CD1">
      <w:pPr>
        <w:pStyle w:val="affff2"/>
        <w:numPr>
          <w:ilvl w:val="1"/>
          <w:numId w:val="22"/>
        </w:numPr>
        <w:ind w:firstLineChars="0"/>
        <w:rPr>
          <w:lang w:val="en-GB"/>
        </w:rPr>
      </w:pPr>
      <w:proofErr w:type="spellStart"/>
      <w:r w:rsidRPr="00F4344B">
        <w:rPr>
          <w:rFonts w:hint="eastAsia"/>
          <w:lang w:val="en-GB"/>
        </w:rPr>
        <w:t>rtsp</w:t>
      </w:r>
      <w:proofErr w:type="spellEnd"/>
      <w:r>
        <w:rPr>
          <w:rFonts w:hint="eastAsia"/>
          <w:lang w:val="en-GB"/>
        </w:rPr>
        <w:t>地址：为摄像头</w:t>
      </w:r>
      <w:proofErr w:type="gramStart"/>
      <w:r>
        <w:rPr>
          <w:rFonts w:hint="eastAsia"/>
          <w:lang w:val="en-GB"/>
        </w:rPr>
        <w:t>的取流地址</w:t>
      </w:r>
      <w:proofErr w:type="gramEnd"/>
      <w:r>
        <w:rPr>
          <w:rFonts w:hint="eastAsia"/>
          <w:lang w:val="en-GB"/>
        </w:rPr>
        <w:t>。以摄像头地址“</w:t>
      </w:r>
      <w:r>
        <w:rPr>
          <w:rFonts w:hint="eastAsia"/>
          <w:lang w:val="en-GB"/>
        </w:rPr>
        <w:t>172.17.115.40</w:t>
      </w:r>
      <w:r>
        <w:rPr>
          <w:rFonts w:hint="eastAsia"/>
          <w:lang w:val="en-GB"/>
        </w:rPr>
        <w:t>”为例，</w:t>
      </w:r>
      <w:r w:rsidRPr="00F4344B">
        <w:rPr>
          <w:rFonts w:hint="eastAsia"/>
          <w:lang w:val="en-GB"/>
        </w:rPr>
        <w:t>输入格式为“</w:t>
      </w:r>
      <w:r w:rsidRPr="00F4344B">
        <w:rPr>
          <w:rFonts w:hint="eastAsia"/>
          <w:lang w:val="en-GB"/>
        </w:rPr>
        <w:t>rtsp://</w:t>
      </w:r>
      <w:r>
        <w:rPr>
          <w:rFonts w:hint="eastAsia"/>
          <w:lang w:val="en-GB"/>
        </w:rPr>
        <w:t>172.17.115.40</w:t>
      </w:r>
      <w:r w:rsidRPr="00F4344B">
        <w:rPr>
          <w:rFonts w:hint="eastAsia"/>
          <w:lang w:val="en-GB"/>
        </w:rPr>
        <w:t>”</w:t>
      </w:r>
    </w:p>
    <w:p w14:paraId="7D25F0BF" w14:textId="4FCE3C3A" w:rsidR="007D4A1E" w:rsidRPr="00206CD1" w:rsidRDefault="00206CD1" w:rsidP="00206CD1">
      <w:pPr>
        <w:pStyle w:val="affff2"/>
        <w:numPr>
          <w:ilvl w:val="1"/>
          <w:numId w:val="22"/>
        </w:numPr>
        <w:ind w:firstLineChars="0"/>
        <w:rPr>
          <w:lang w:val="en-GB"/>
        </w:rPr>
      </w:pPr>
      <w:r w:rsidRPr="00206CD1">
        <w:rPr>
          <w:rFonts w:hint="eastAsia"/>
          <w:lang w:val="en-GB"/>
        </w:rPr>
        <w:t>根据前面记录的教师、学生摄像头</w:t>
      </w:r>
      <w:r w:rsidRPr="00206CD1">
        <w:rPr>
          <w:rFonts w:hint="eastAsia"/>
          <w:lang w:val="en-GB"/>
        </w:rPr>
        <w:t>IP</w:t>
      </w:r>
      <w:r w:rsidRPr="00206CD1">
        <w:rPr>
          <w:rFonts w:hint="eastAsia"/>
          <w:lang w:val="en-GB"/>
        </w:rPr>
        <w:t>地址，分别</w:t>
      </w:r>
      <w:r>
        <w:rPr>
          <w:rFonts w:hint="eastAsia"/>
          <w:lang w:val="en-GB"/>
        </w:rPr>
        <w:t>添加</w:t>
      </w:r>
      <w:r w:rsidRPr="00206CD1">
        <w:rPr>
          <w:rFonts w:hint="eastAsia"/>
          <w:lang w:val="en-GB"/>
        </w:rPr>
        <w:t>摄像头。</w:t>
      </w:r>
    </w:p>
    <w:p w14:paraId="76116AEA" w14:textId="69AA068D" w:rsidR="00CC60A1" w:rsidRDefault="00CC60A1" w:rsidP="007D4A1E">
      <w:pPr>
        <w:rPr>
          <w:lang w:val="en-GB"/>
        </w:rPr>
      </w:pPr>
    </w:p>
    <w:p w14:paraId="39A7ABC5" w14:textId="77777777" w:rsidR="00CC60A1" w:rsidRPr="0097690A" w:rsidRDefault="00CC60A1" w:rsidP="007D4A1E">
      <w:pPr>
        <w:rPr>
          <w:lang w:val="en-GB"/>
        </w:rPr>
      </w:pPr>
    </w:p>
    <w:p w14:paraId="7DC9CF19" w14:textId="7B7164C7" w:rsidR="007D4A1E" w:rsidRDefault="007D4A1E" w:rsidP="00F410B0">
      <w:pPr>
        <w:pStyle w:val="affff2"/>
        <w:numPr>
          <w:ilvl w:val="0"/>
          <w:numId w:val="22"/>
        </w:numPr>
        <w:ind w:firstLineChars="0"/>
        <w:rPr>
          <w:lang w:val="en-GB"/>
        </w:rPr>
      </w:pPr>
      <w:r w:rsidRPr="00F410B0">
        <w:rPr>
          <w:rFonts w:hint="eastAsia"/>
          <w:lang w:val="en-GB"/>
        </w:rPr>
        <w:t>添加完摄像头后，</w:t>
      </w:r>
      <w:r w:rsidR="00D80B9A">
        <w:rPr>
          <w:rFonts w:hint="eastAsia"/>
          <w:lang w:val="en-GB"/>
        </w:rPr>
        <w:t>返回上级界面。</w:t>
      </w:r>
      <w:r w:rsidRPr="00F410B0">
        <w:rPr>
          <w:rFonts w:hint="eastAsia"/>
          <w:lang w:val="en-GB"/>
        </w:rPr>
        <w:t>配</w:t>
      </w:r>
      <w:r w:rsidR="00F410B0">
        <w:rPr>
          <w:rFonts w:hint="eastAsia"/>
          <w:lang w:val="en-GB"/>
        </w:rPr>
        <w:t>置“老师”、“学生”</w:t>
      </w:r>
      <w:r w:rsidRPr="00F410B0">
        <w:rPr>
          <w:rFonts w:hint="eastAsia"/>
          <w:lang w:val="en-GB"/>
        </w:rPr>
        <w:t>的输入信号源，配置信息会同步给</w:t>
      </w:r>
      <w:r w:rsidRPr="00F410B0">
        <w:rPr>
          <w:rFonts w:hint="eastAsia"/>
          <w:lang w:val="en-GB"/>
        </w:rPr>
        <w:t>ME95</w:t>
      </w:r>
      <w:r w:rsidRPr="00F410B0">
        <w:rPr>
          <w:rFonts w:hint="eastAsia"/>
          <w:lang w:val="en-GB"/>
        </w:rPr>
        <w:t>互动终端。</w:t>
      </w:r>
    </w:p>
    <w:p w14:paraId="10FBD9D0" w14:textId="53969AF7" w:rsidR="001024C8" w:rsidRPr="00F410B0" w:rsidRDefault="001024C8" w:rsidP="001024C8">
      <w:pPr>
        <w:pStyle w:val="affff2"/>
        <w:ind w:left="934" w:firstLineChars="0" w:firstLine="0"/>
        <w:rPr>
          <w:lang w:val="en-GB"/>
        </w:rPr>
      </w:pPr>
      <w:r>
        <w:rPr>
          <w:rFonts w:hint="eastAsia"/>
          <w:noProof/>
        </w:rPr>
        <w:drawing>
          <wp:inline distT="0" distB="0" distL="0" distR="0" wp14:anchorId="53C3E825" wp14:editId="1DADBB4B">
            <wp:extent cx="4320540" cy="2933700"/>
            <wp:effectExtent l="0" t="0" r="0" b="1270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配置教师端摄像头.png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540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1ADE47" w14:textId="77777777" w:rsidR="007D4A1E" w:rsidRPr="00F410B0" w:rsidRDefault="007D4A1E" w:rsidP="00F410B0">
      <w:pPr>
        <w:pStyle w:val="affff2"/>
        <w:numPr>
          <w:ilvl w:val="1"/>
          <w:numId w:val="22"/>
        </w:numPr>
        <w:ind w:firstLineChars="0"/>
        <w:rPr>
          <w:lang w:val="en-GB"/>
        </w:rPr>
      </w:pPr>
      <w:r w:rsidRPr="00F410B0">
        <w:rPr>
          <w:rFonts w:hint="eastAsia"/>
          <w:b/>
          <w:lang w:val="en-GB"/>
        </w:rPr>
        <w:t>老师：</w:t>
      </w:r>
      <w:r w:rsidRPr="00F410B0">
        <w:rPr>
          <w:rFonts w:hint="eastAsia"/>
          <w:lang w:val="en-GB"/>
        </w:rPr>
        <w:t>拍摄老师画面的摄像头，选择前面配置的</w:t>
      </w:r>
      <w:proofErr w:type="gramStart"/>
      <w:r w:rsidRPr="00F410B0">
        <w:rPr>
          <w:rFonts w:hint="eastAsia"/>
          <w:lang w:val="en-GB"/>
        </w:rPr>
        <w:t>“</w:t>
      </w:r>
      <w:proofErr w:type="gramEnd"/>
      <w:r w:rsidRPr="00F410B0">
        <w:rPr>
          <w:rFonts w:hint="eastAsia"/>
          <w:lang w:val="en-GB"/>
        </w:rPr>
        <w:t>后置摄像头“、”老师摄像头“，或其他拍摄教师的摄像头别名；</w:t>
      </w:r>
    </w:p>
    <w:p w14:paraId="1BCE2EB9" w14:textId="1AEEAAD8" w:rsidR="007D4A1E" w:rsidRPr="00F410B0" w:rsidRDefault="007D4A1E" w:rsidP="00F410B0">
      <w:pPr>
        <w:pStyle w:val="affff2"/>
        <w:numPr>
          <w:ilvl w:val="1"/>
          <w:numId w:val="22"/>
        </w:numPr>
        <w:ind w:firstLineChars="0"/>
        <w:rPr>
          <w:lang w:val="en-GB"/>
        </w:rPr>
      </w:pPr>
      <w:r w:rsidRPr="00F410B0">
        <w:rPr>
          <w:rFonts w:hint="eastAsia"/>
          <w:b/>
          <w:lang w:val="en-GB"/>
        </w:rPr>
        <w:t>学生</w:t>
      </w:r>
      <w:r w:rsidR="008304CB">
        <w:rPr>
          <w:rFonts w:hint="eastAsia"/>
          <w:lang w:val="en-GB"/>
        </w:rPr>
        <w:t>：拍摄学生画面，选择“前置摄像头”、“学生摄像头”</w:t>
      </w:r>
      <w:r w:rsidRPr="00F410B0">
        <w:rPr>
          <w:rFonts w:hint="eastAsia"/>
          <w:lang w:val="en-GB"/>
        </w:rPr>
        <w:t>，或其他前面配置的拍摄学生的摄像头别名；</w:t>
      </w:r>
    </w:p>
    <w:p w14:paraId="4BAEDBC6" w14:textId="6021EFDD" w:rsidR="007D4A1E" w:rsidRPr="0097690A" w:rsidRDefault="007D4A1E" w:rsidP="00F410B0">
      <w:pPr>
        <w:jc w:val="center"/>
        <w:rPr>
          <w:lang w:val="en-GB"/>
        </w:rPr>
      </w:pPr>
    </w:p>
    <w:p w14:paraId="0E321692" w14:textId="77777777" w:rsidR="007D4A1E" w:rsidRDefault="007D4A1E" w:rsidP="007D4A1E">
      <w:pPr>
        <w:rPr>
          <w:lang w:val="en-GB"/>
        </w:rPr>
      </w:pPr>
    </w:p>
    <w:p w14:paraId="2D22F064" w14:textId="77777777" w:rsidR="008659AA" w:rsidRPr="0097690A" w:rsidRDefault="008659AA" w:rsidP="008659AA">
      <w:pPr>
        <w:pStyle w:val="3"/>
        <w:keepNext w:val="0"/>
        <w:keepLines w:val="0"/>
        <w:widowControl w:val="0"/>
        <w:spacing w:line="300" w:lineRule="auto"/>
        <w:ind w:left="454"/>
        <w:jc w:val="left"/>
        <w:rPr>
          <w:lang w:val="en-GB"/>
        </w:rPr>
      </w:pPr>
      <w:bookmarkStart w:id="24" w:name="_Toc16581312"/>
      <w:r w:rsidRPr="0097690A">
        <w:rPr>
          <w:rFonts w:hint="eastAsia"/>
          <w:lang w:val="en-GB"/>
        </w:rPr>
        <w:t>连接“</w:t>
      </w:r>
      <w:r w:rsidRPr="0097690A">
        <w:rPr>
          <w:rFonts w:hint="eastAsia"/>
          <w:lang w:val="en-GB"/>
        </w:rPr>
        <w:t>ME95+</w:t>
      </w:r>
      <w:r w:rsidRPr="0097690A">
        <w:rPr>
          <w:rFonts w:hint="eastAsia"/>
          <w:lang w:val="en-GB"/>
        </w:rPr>
        <w:t>教学一体机”的音视频接口</w:t>
      </w:r>
      <w:bookmarkEnd w:id="24"/>
    </w:p>
    <w:p w14:paraId="322B515F" w14:textId="736B8DC9" w:rsidR="00F410B0" w:rsidRDefault="00F410B0" w:rsidP="008659AA">
      <w:pPr>
        <w:pStyle w:val="affff2"/>
        <w:numPr>
          <w:ilvl w:val="0"/>
          <w:numId w:val="18"/>
        </w:numPr>
        <w:ind w:firstLineChars="0"/>
        <w:rPr>
          <w:lang w:val="en-GB"/>
        </w:rPr>
      </w:pPr>
      <w:r>
        <w:rPr>
          <w:rFonts w:hint="eastAsia"/>
          <w:lang w:val="en-GB"/>
        </w:rPr>
        <w:t>若互动课堂教室，只作为主讲端使用。需要</w:t>
      </w:r>
      <w:r w:rsidR="001057AC">
        <w:rPr>
          <w:rFonts w:hint="eastAsia"/>
          <w:lang w:val="en-GB"/>
        </w:rPr>
        <w:t>再</w:t>
      </w:r>
      <w:r>
        <w:rPr>
          <w:rFonts w:hint="eastAsia"/>
          <w:lang w:val="en-GB"/>
        </w:rPr>
        <w:t>配置桌面分享的连线。</w:t>
      </w:r>
    </w:p>
    <w:p w14:paraId="306CEE1E" w14:textId="77777777" w:rsidR="008659AA" w:rsidRDefault="008659AA" w:rsidP="007200FD">
      <w:pPr>
        <w:pStyle w:val="affff2"/>
        <w:numPr>
          <w:ilvl w:val="1"/>
          <w:numId w:val="18"/>
        </w:numPr>
        <w:ind w:firstLineChars="0"/>
        <w:rPr>
          <w:lang w:val="en-GB"/>
        </w:rPr>
      </w:pPr>
      <w:r w:rsidRPr="00CC60A1">
        <w:rPr>
          <w:rFonts w:hint="eastAsia"/>
          <w:lang w:val="en-GB"/>
        </w:rPr>
        <w:t>教学一体机桌面的内容，通过教学一体机的</w:t>
      </w:r>
      <w:r w:rsidRPr="00CC60A1">
        <w:rPr>
          <w:lang w:val="en-GB"/>
        </w:rPr>
        <w:t xml:space="preserve"> HDMI</w:t>
      </w:r>
      <w:r w:rsidRPr="00CC60A1">
        <w:rPr>
          <w:rFonts w:hint="eastAsia"/>
          <w:lang w:val="en-GB"/>
        </w:rPr>
        <w:t>输出</w:t>
      </w:r>
      <w:r w:rsidRPr="00CC60A1">
        <w:rPr>
          <w:lang w:val="en-GB"/>
        </w:rPr>
        <w:t xml:space="preserve"> </w:t>
      </w:r>
      <w:r w:rsidRPr="00CC60A1">
        <w:rPr>
          <w:rFonts w:hint="eastAsia"/>
          <w:lang w:val="en-GB"/>
        </w:rPr>
        <w:t>连接到</w:t>
      </w:r>
      <w:r w:rsidRPr="00CC60A1">
        <w:rPr>
          <w:lang w:val="en-GB"/>
        </w:rPr>
        <w:t>ME95</w:t>
      </w:r>
      <w:r w:rsidRPr="00CC60A1">
        <w:rPr>
          <w:rFonts w:hint="eastAsia"/>
          <w:lang w:val="en-GB"/>
        </w:rPr>
        <w:t>互动主机的</w:t>
      </w:r>
      <w:r w:rsidRPr="00CC60A1">
        <w:rPr>
          <w:lang w:val="en-GB"/>
        </w:rPr>
        <w:t xml:space="preserve"> HDMI</w:t>
      </w:r>
      <w:r w:rsidRPr="00CC60A1">
        <w:rPr>
          <w:rFonts w:hint="eastAsia"/>
          <w:lang w:val="en-GB"/>
        </w:rPr>
        <w:t>输入。</w:t>
      </w:r>
    </w:p>
    <w:p w14:paraId="5DF7BACE" w14:textId="77777777" w:rsidR="008659AA" w:rsidRDefault="008659AA" w:rsidP="001057AC">
      <w:pPr>
        <w:ind w:left="480" w:firstLineChars="0" w:firstLine="0"/>
        <w:jc w:val="center"/>
        <w:rPr>
          <w:lang w:val="en-GB"/>
        </w:rPr>
      </w:pPr>
      <w:r>
        <w:rPr>
          <w:rFonts w:hint="eastAsia"/>
          <w:noProof/>
        </w:rPr>
        <w:lastRenderedPageBreak/>
        <w:drawing>
          <wp:inline distT="0" distB="0" distL="0" distR="0" wp14:anchorId="2E2DF366" wp14:editId="7444C3F8">
            <wp:extent cx="4142789" cy="2617548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桌面分享.png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69479" cy="2634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61FC92" w14:textId="2B402E48" w:rsidR="001057AC" w:rsidRDefault="00891D9B" w:rsidP="00891D9B">
      <w:pPr>
        <w:ind w:left="720" w:firstLineChars="0" w:firstLine="120"/>
        <w:rPr>
          <w:color w:val="FF0000"/>
          <w:lang w:val="en-GB"/>
        </w:rPr>
      </w:pPr>
      <w:r w:rsidRPr="00CC60A1">
        <w:rPr>
          <w:rFonts w:hint="eastAsia"/>
          <w:color w:val="FF0000"/>
          <w:lang w:val="en-GB"/>
        </w:rPr>
        <w:t>注意：</w:t>
      </w:r>
      <w:r w:rsidRPr="00CC60A1">
        <w:rPr>
          <w:color w:val="FF0000"/>
          <w:lang w:val="en-GB"/>
        </w:rPr>
        <w:t xml:space="preserve"> </w:t>
      </w:r>
      <w:r>
        <w:rPr>
          <w:rFonts w:hint="eastAsia"/>
          <w:color w:val="FF0000"/>
          <w:lang w:val="en-GB"/>
        </w:rPr>
        <w:t>在</w:t>
      </w:r>
      <w:r>
        <w:rPr>
          <w:rFonts w:hint="eastAsia"/>
          <w:color w:val="FF0000"/>
          <w:lang w:val="en-GB"/>
        </w:rPr>
        <w:t>HDMI</w:t>
      </w:r>
      <w:r>
        <w:rPr>
          <w:rFonts w:hint="eastAsia"/>
          <w:color w:val="FF0000"/>
          <w:lang w:val="en-GB"/>
        </w:rPr>
        <w:t>线连接后，若</w:t>
      </w:r>
      <w:r>
        <w:rPr>
          <w:rFonts w:hint="eastAsia"/>
          <w:color w:val="FF0000"/>
          <w:lang w:val="en-GB"/>
        </w:rPr>
        <w:t>ME95</w:t>
      </w:r>
      <w:r>
        <w:rPr>
          <w:rFonts w:hint="eastAsia"/>
          <w:color w:val="FF0000"/>
          <w:lang w:val="en-GB"/>
        </w:rPr>
        <w:t>的主界面变成了教学一体机大屏的内容，</w:t>
      </w:r>
      <w:r w:rsidR="00CB46E8">
        <w:rPr>
          <w:rFonts w:hint="eastAsia"/>
          <w:color w:val="FF0000"/>
          <w:lang w:val="en-GB"/>
        </w:rPr>
        <w:t>是因为自动触发了桌面分享，</w:t>
      </w:r>
      <w:r>
        <w:rPr>
          <w:rFonts w:hint="eastAsia"/>
          <w:color w:val="FF0000"/>
          <w:lang w:val="en-GB"/>
        </w:rPr>
        <w:t>需要使用遥控器的返回键退出该状态。或终端重启或其他插拔</w:t>
      </w:r>
      <w:r>
        <w:rPr>
          <w:rFonts w:hint="eastAsia"/>
          <w:color w:val="FF0000"/>
          <w:lang w:val="en-GB"/>
        </w:rPr>
        <w:t>HDMI</w:t>
      </w:r>
      <w:r>
        <w:rPr>
          <w:rFonts w:hint="eastAsia"/>
          <w:color w:val="FF0000"/>
          <w:lang w:val="en-GB"/>
        </w:rPr>
        <w:t>线</w:t>
      </w:r>
      <w:r w:rsidR="00197ECB">
        <w:rPr>
          <w:rFonts w:hint="eastAsia"/>
          <w:color w:val="FF0000"/>
          <w:lang w:val="en-GB"/>
        </w:rPr>
        <w:t>出现类似现象</w:t>
      </w:r>
      <w:r>
        <w:rPr>
          <w:rFonts w:hint="eastAsia"/>
          <w:color w:val="FF0000"/>
          <w:lang w:val="en-GB"/>
        </w:rPr>
        <w:t>，</w:t>
      </w:r>
      <w:r w:rsidR="00197ECB">
        <w:rPr>
          <w:rFonts w:hint="eastAsia"/>
          <w:color w:val="FF0000"/>
          <w:lang w:val="en-GB"/>
        </w:rPr>
        <w:t>同样使用遥控器处理</w:t>
      </w:r>
      <w:r>
        <w:rPr>
          <w:rFonts w:hint="eastAsia"/>
          <w:color w:val="FF0000"/>
          <w:lang w:val="en-GB"/>
        </w:rPr>
        <w:t>。</w:t>
      </w:r>
    </w:p>
    <w:p w14:paraId="531943C9" w14:textId="57E77777" w:rsidR="0042055C" w:rsidRDefault="00AA5A37" w:rsidP="00AA5A37">
      <w:pPr>
        <w:ind w:left="720" w:firstLineChars="0" w:firstLine="120"/>
        <w:jc w:val="center"/>
      </w:pPr>
      <w:r>
        <w:rPr>
          <w:rFonts w:hint="eastAsia"/>
          <w:noProof/>
        </w:rPr>
        <w:drawing>
          <wp:inline distT="0" distB="0" distL="0" distR="0" wp14:anchorId="65DEFA8D" wp14:editId="24632B65">
            <wp:extent cx="720443" cy="2662506"/>
            <wp:effectExtent l="0" t="0" r="0" b="508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屏幕快照 2019-08-10 下午11.59.55.png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9365" cy="2695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21AB6D" w14:textId="77777777" w:rsidR="009E471A" w:rsidRDefault="009E471A" w:rsidP="009E471A">
      <w:pPr>
        <w:ind w:left="480" w:firstLineChars="0" w:firstLine="0"/>
        <w:jc w:val="center"/>
        <w:rPr>
          <w:lang w:val="en-GB"/>
        </w:rPr>
      </w:pPr>
    </w:p>
    <w:p w14:paraId="0505C377" w14:textId="6D6CA899" w:rsidR="009E471A" w:rsidRPr="00A15D22" w:rsidRDefault="008C0593" w:rsidP="00A15D22">
      <w:pPr>
        <w:pStyle w:val="affff2"/>
        <w:widowControl/>
        <w:numPr>
          <w:ilvl w:val="1"/>
          <w:numId w:val="18"/>
        </w:numPr>
        <w:spacing w:line="240" w:lineRule="auto"/>
        <w:ind w:firstLineChars="0"/>
        <w:jc w:val="left"/>
        <w:textAlignment w:val="auto"/>
        <w:rPr>
          <w:rFonts w:eastAsia="Times New Roman"/>
        </w:rPr>
      </w:pPr>
      <w:r w:rsidRPr="00A15D22">
        <w:rPr>
          <w:rFonts w:hint="eastAsia"/>
          <w:lang w:val="en-GB"/>
        </w:rPr>
        <w:t>打开教学一体机的“控制面板</w:t>
      </w:r>
      <w:r w:rsidRPr="00A15D22">
        <w:rPr>
          <w:rFonts w:hint="eastAsia"/>
          <w:lang w:val="en-GB"/>
        </w:rPr>
        <w:t xml:space="preserve"> </w:t>
      </w:r>
      <w:r w:rsidRPr="00A15D22">
        <w:rPr>
          <w:lang w:val="en-GB"/>
        </w:rPr>
        <w:t>–</w:t>
      </w:r>
      <w:r w:rsidRPr="00A15D22">
        <w:rPr>
          <w:rFonts w:hint="eastAsia"/>
          <w:lang w:val="en-GB"/>
        </w:rPr>
        <w:t xml:space="preserve"> </w:t>
      </w:r>
      <w:r w:rsidRPr="00A15D22">
        <w:rPr>
          <w:rFonts w:hint="eastAsia"/>
          <w:lang w:val="en-GB"/>
        </w:rPr>
        <w:t>外观和个性化</w:t>
      </w:r>
      <w:r w:rsidRPr="00A15D22">
        <w:rPr>
          <w:rFonts w:hint="eastAsia"/>
          <w:lang w:val="en-GB"/>
        </w:rPr>
        <w:t xml:space="preserve"> </w:t>
      </w:r>
      <w:r w:rsidRPr="00A15D22">
        <w:rPr>
          <w:lang w:val="en-GB"/>
        </w:rPr>
        <w:t>–</w:t>
      </w:r>
      <w:r w:rsidRPr="00A15D22">
        <w:rPr>
          <w:rFonts w:hint="eastAsia"/>
          <w:lang w:val="en-GB"/>
        </w:rPr>
        <w:t xml:space="preserve"> </w:t>
      </w:r>
      <w:r w:rsidRPr="00A15D22">
        <w:rPr>
          <w:rFonts w:hint="eastAsia"/>
          <w:lang w:val="en-GB"/>
        </w:rPr>
        <w:t>显示</w:t>
      </w:r>
      <w:r w:rsidRPr="00A15D22">
        <w:rPr>
          <w:rFonts w:hint="eastAsia"/>
          <w:lang w:val="en-GB"/>
        </w:rPr>
        <w:t xml:space="preserve"> </w:t>
      </w:r>
      <w:r w:rsidRPr="00A15D22">
        <w:rPr>
          <w:lang w:val="en-GB"/>
        </w:rPr>
        <w:t>–</w:t>
      </w:r>
      <w:r w:rsidRPr="00A15D22">
        <w:rPr>
          <w:rFonts w:hint="eastAsia"/>
          <w:lang w:val="en-GB"/>
        </w:rPr>
        <w:t xml:space="preserve"> </w:t>
      </w:r>
      <w:r w:rsidRPr="00A15D22">
        <w:rPr>
          <w:rFonts w:hint="eastAsia"/>
          <w:lang w:val="en-GB"/>
        </w:rPr>
        <w:t>屏幕分辨率”</w:t>
      </w:r>
      <w:r w:rsidR="00A96C93" w:rsidRPr="00A15D22">
        <w:rPr>
          <w:rFonts w:hint="eastAsia"/>
          <w:lang w:val="en-GB"/>
        </w:rPr>
        <w:t>，或右键点击桌面，选择“屏幕分辨率”</w:t>
      </w:r>
      <w:r w:rsidRPr="00A15D22">
        <w:rPr>
          <w:rFonts w:hint="eastAsia"/>
          <w:lang w:val="en-GB"/>
        </w:rPr>
        <w:t>。修改</w:t>
      </w:r>
      <w:r w:rsidR="00BF744B" w:rsidRPr="00A15D22">
        <w:rPr>
          <w:rFonts w:hint="eastAsia"/>
          <w:lang w:val="en-GB"/>
        </w:rPr>
        <w:t>屏幕输出配置为“复制”</w:t>
      </w:r>
      <w:r w:rsidR="008F1C57" w:rsidRPr="00A15D22">
        <w:rPr>
          <w:rFonts w:hint="eastAsia"/>
          <w:lang w:val="en-GB"/>
        </w:rPr>
        <w:t>。</w:t>
      </w:r>
    </w:p>
    <w:p w14:paraId="19513018" w14:textId="5ACB3CCA" w:rsidR="00891D9B" w:rsidRDefault="008C0593" w:rsidP="001057AC">
      <w:pPr>
        <w:ind w:left="480" w:firstLineChars="0" w:firstLine="0"/>
        <w:jc w:val="center"/>
        <w:rPr>
          <w:lang w:val="en-GB"/>
        </w:rPr>
      </w:pPr>
      <w:r>
        <w:rPr>
          <w:rFonts w:hint="eastAsia"/>
          <w:noProof/>
        </w:rPr>
        <w:lastRenderedPageBreak/>
        <w:drawing>
          <wp:inline distT="0" distB="0" distL="0" distR="0" wp14:anchorId="41E7E7C6" wp14:editId="690B7421">
            <wp:extent cx="5759450" cy="3398520"/>
            <wp:effectExtent l="0" t="0" r="6350" b="508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屏幕快照 2019-08-11 上午9.24.55.png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398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62C053" w14:textId="77777777" w:rsidR="008C0593" w:rsidRDefault="008C0593" w:rsidP="001057AC">
      <w:pPr>
        <w:ind w:left="480" w:firstLineChars="0" w:firstLine="0"/>
        <w:jc w:val="center"/>
        <w:rPr>
          <w:lang w:val="en-GB"/>
        </w:rPr>
      </w:pPr>
    </w:p>
    <w:p w14:paraId="27A13459" w14:textId="463CA84B" w:rsidR="001057AC" w:rsidRPr="001057AC" w:rsidRDefault="001057AC" w:rsidP="001057AC">
      <w:pPr>
        <w:pStyle w:val="affff2"/>
        <w:numPr>
          <w:ilvl w:val="1"/>
          <w:numId w:val="18"/>
        </w:numPr>
        <w:ind w:firstLineChars="0"/>
        <w:rPr>
          <w:lang w:val="en-GB"/>
        </w:rPr>
      </w:pPr>
      <w:r>
        <w:rPr>
          <w:rFonts w:hint="eastAsia"/>
          <w:lang w:val="en-GB"/>
        </w:rPr>
        <w:t>教学一体机课件的声音，通过</w:t>
      </w:r>
      <w:r>
        <w:rPr>
          <w:rFonts w:hint="eastAsia"/>
          <w:lang w:val="en-GB"/>
        </w:rPr>
        <w:t xml:space="preserve"> </w:t>
      </w:r>
      <w:r>
        <w:rPr>
          <w:rFonts w:hint="eastAsia"/>
          <w:lang w:val="en-GB"/>
        </w:rPr>
        <w:t>“一体机的音频</w:t>
      </w:r>
      <w:proofErr w:type="spellStart"/>
      <w:r>
        <w:rPr>
          <w:rFonts w:hint="eastAsia"/>
          <w:lang w:val="en-GB"/>
        </w:rPr>
        <w:t>lineOut</w:t>
      </w:r>
      <w:proofErr w:type="spellEnd"/>
      <w:r>
        <w:rPr>
          <w:rFonts w:hint="eastAsia"/>
          <w:lang w:val="en-GB"/>
        </w:rPr>
        <w:t>”输出口，连接到</w:t>
      </w:r>
      <w:r>
        <w:rPr>
          <w:rFonts w:hint="eastAsia"/>
          <w:lang w:val="en-GB"/>
        </w:rPr>
        <w:t>ME</w:t>
      </w:r>
      <w:r>
        <w:t>95</w:t>
      </w:r>
      <w:r>
        <w:rPr>
          <w:rFonts w:hint="eastAsia"/>
        </w:rPr>
        <w:t>主机的</w:t>
      </w:r>
      <w:proofErr w:type="spellStart"/>
      <w:r>
        <w:rPr>
          <w:rFonts w:hint="eastAsia"/>
        </w:rPr>
        <w:t>LineIn</w:t>
      </w:r>
      <w:proofErr w:type="spellEnd"/>
      <w:proofErr w:type="gramStart"/>
      <w:r>
        <w:rPr>
          <w:rFonts w:hint="eastAsia"/>
        </w:rPr>
        <w:t>”</w:t>
      </w:r>
      <w:proofErr w:type="gramEnd"/>
      <w:r>
        <w:rPr>
          <w:rFonts w:hint="eastAsia"/>
        </w:rPr>
        <w:t>输入口</w:t>
      </w:r>
      <w:r w:rsidR="00D641EB">
        <w:rPr>
          <w:rFonts w:hint="eastAsia"/>
        </w:rPr>
        <w:t>，</w:t>
      </w:r>
      <w:r>
        <w:rPr>
          <w:rFonts w:hint="eastAsia"/>
        </w:rPr>
        <w:t>。</w:t>
      </w:r>
    </w:p>
    <w:p w14:paraId="31768136" w14:textId="53FFC6A5" w:rsidR="001057AC" w:rsidRDefault="009742CC" w:rsidP="009742CC">
      <w:pPr>
        <w:pStyle w:val="affff2"/>
        <w:ind w:left="1440" w:firstLineChars="0" w:firstLine="0"/>
        <w:rPr>
          <w:lang w:val="en-GB"/>
        </w:rPr>
      </w:pPr>
      <w:r>
        <w:rPr>
          <w:noProof/>
        </w:rPr>
        <w:drawing>
          <wp:inline distT="0" distB="0" distL="0" distR="0" wp14:anchorId="16749317" wp14:editId="1D8C6359">
            <wp:extent cx="4318000" cy="2146300"/>
            <wp:effectExtent l="0" t="0" r="0" b="1270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音频输入_-_音乐模式.png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8000" cy="214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5DBD11" w14:textId="77777777" w:rsidR="00261CF7" w:rsidRDefault="00261CF7" w:rsidP="00261CF7">
      <w:pPr>
        <w:pStyle w:val="affff2"/>
        <w:numPr>
          <w:ilvl w:val="1"/>
          <w:numId w:val="18"/>
        </w:numPr>
        <w:ind w:firstLineChars="0"/>
        <w:rPr>
          <w:lang w:val="en-GB"/>
        </w:rPr>
      </w:pPr>
      <w:proofErr w:type="gramStart"/>
      <w:r w:rsidRPr="00CC60A1">
        <w:rPr>
          <w:rFonts w:hint="eastAsia"/>
          <w:lang w:val="en-GB"/>
        </w:rPr>
        <w:t>若现场有高拍仪</w:t>
      </w:r>
      <w:proofErr w:type="gramEnd"/>
      <w:r w:rsidRPr="00CC60A1">
        <w:rPr>
          <w:rFonts w:hint="eastAsia"/>
          <w:lang w:val="en-GB"/>
        </w:rPr>
        <w:t>设备，通过</w:t>
      </w:r>
      <w:r w:rsidRPr="00CC60A1">
        <w:rPr>
          <w:lang w:val="en-GB"/>
        </w:rPr>
        <w:t>USB</w:t>
      </w:r>
      <w:r w:rsidRPr="00CC60A1">
        <w:rPr>
          <w:rFonts w:hint="eastAsia"/>
          <w:lang w:val="en-GB"/>
        </w:rPr>
        <w:t>口连接到</w:t>
      </w:r>
      <w:r w:rsidRPr="00CC60A1">
        <w:rPr>
          <w:lang w:val="en-GB"/>
        </w:rPr>
        <w:t>ME95</w:t>
      </w:r>
      <w:r w:rsidRPr="00CC60A1">
        <w:rPr>
          <w:rFonts w:hint="eastAsia"/>
          <w:lang w:val="en-GB"/>
        </w:rPr>
        <w:t>主机；</w:t>
      </w:r>
    </w:p>
    <w:p w14:paraId="50CD7367" w14:textId="187A40CC" w:rsidR="00D80B9A" w:rsidRPr="00206CD1" w:rsidRDefault="00D80B9A" w:rsidP="007C2279">
      <w:pPr>
        <w:pStyle w:val="affff2"/>
        <w:numPr>
          <w:ilvl w:val="1"/>
          <w:numId w:val="22"/>
        </w:numPr>
        <w:ind w:firstLineChars="0"/>
        <w:rPr>
          <w:lang w:val="en-GB"/>
        </w:rPr>
      </w:pPr>
      <w:r>
        <w:rPr>
          <w:rFonts w:hint="eastAsia"/>
          <w:lang w:val="en-GB"/>
        </w:rPr>
        <w:t>物理连线完成后，通过“易享课堂”客户端的</w:t>
      </w:r>
      <w:r w:rsidRPr="00206CD1">
        <w:rPr>
          <w:rFonts w:hint="eastAsia"/>
          <w:lang w:val="en-GB"/>
        </w:rPr>
        <w:t>“设置”→“视频输入”</w:t>
      </w:r>
      <w:r w:rsidR="007C2279">
        <w:rPr>
          <w:rFonts w:hint="eastAsia"/>
          <w:lang w:val="en-GB"/>
        </w:rPr>
        <w:t>配置“桌面”、“展台”信号源</w:t>
      </w:r>
      <w:r w:rsidRPr="00206CD1">
        <w:rPr>
          <w:rFonts w:hint="eastAsia"/>
          <w:lang w:val="en-GB"/>
        </w:rPr>
        <w:t>。</w:t>
      </w:r>
    </w:p>
    <w:p w14:paraId="029EF81D" w14:textId="1406F1A3" w:rsidR="001057AC" w:rsidRPr="00CC60A1" w:rsidRDefault="00A82B6A" w:rsidP="00A82B6A">
      <w:pPr>
        <w:ind w:firstLineChars="0"/>
        <w:jc w:val="center"/>
        <w:rPr>
          <w:lang w:val="en-GB"/>
        </w:rPr>
      </w:pPr>
      <w:r>
        <w:rPr>
          <w:rFonts w:hint="eastAsia"/>
          <w:noProof/>
        </w:rPr>
        <w:lastRenderedPageBreak/>
        <w:drawing>
          <wp:inline distT="0" distB="0" distL="0" distR="0" wp14:anchorId="1B256A5D" wp14:editId="6DCC0AAE">
            <wp:extent cx="4320540" cy="2926080"/>
            <wp:effectExtent l="0" t="0" r="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配置桌面.png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540" cy="2926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C65CBD" w14:textId="77777777" w:rsidR="008659AA" w:rsidRPr="0097690A" w:rsidRDefault="008659AA" w:rsidP="008659AA">
      <w:pPr>
        <w:ind w:firstLineChars="250" w:firstLine="600"/>
        <w:rPr>
          <w:lang w:val="en-GB"/>
        </w:rPr>
      </w:pPr>
    </w:p>
    <w:p w14:paraId="73B3E8E2" w14:textId="57FDE305" w:rsidR="00A82B6A" w:rsidRDefault="00A82B6A" w:rsidP="00A82B6A">
      <w:pPr>
        <w:pStyle w:val="affff2"/>
        <w:numPr>
          <w:ilvl w:val="0"/>
          <w:numId w:val="18"/>
        </w:numPr>
        <w:ind w:firstLineChars="0"/>
        <w:rPr>
          <w:lang w:val="en-GB"/>
        </w:rPr>
      </w:pPr>
      <w:r>
        <w:rPr>
          <w:rFonts w:hint="eastAsia"/>
          <w:lang w:val="en-GB"/>
        </w:rPr>
        <w:t>若互动课堂教室，只作为</w:t>
      </w:r>
      <w:r w:rsidR="00D83B0B">
        <w:rPr>
          <w:rFonts w:hint="eastAsia"/>
          <w:lang w:val="en-GB"/>
        </w:rPr>
        <w:t>听课</w:t>
      </w:r>
      <w:r>
        <w:rPr>
          <w:rFonts w:hint="eastAsia"/>
          <w:lang w:val="en-GB"/>
        </w:rPr>
        <w:t>端使用。需要再</w:t>
      </w:r>
      <w:r w:rsidR="00D83B0B">
        <w:rPr>
          <w:rFonts w:hint="eastAsia"/>
          <w:lang w:val="en-GB"/>
        </w:rPr>
        <w:t>实现视频</w:t>
      </w:r>
      <w:r w:rsidR="00D83B0B">
        <w:rPr>
          <w:rFonts w:hint="eastAsia"/>
          <w:lang w:val="en-GB"/>
        </w:rPr>
        <w:t>HDMI</w:t>
      </w:r>
      <w:r w:rsidR="00D83B0B">
        <w:rPr>
          <w:rFonts w:hint="eastAsia"/>
          <w:lang w:val="en-GB"/>
        </w:rPr>
        <w:t>输出到一体机大屏的连线</w:t>
      </w:r>
      <w:r>
        <w:rPr>
          <w:rFonts w:hint="eastAsia"/>
          <w:lang w:val="en-GB"/>
        </w:rPr>
        <w:t>。</w:t>
      </w:r>
    </w:p>
    <w:p w14:paraId="1A03975C" w14:textId="4AB072FC" w:rsidR="008659AA" w:rsidRDefault="008659AA" w:rsidP="008B1B0E">
      <w:pPr>
        <w:pStyle w:val="affff2"/>
        <w:numPr>
          <w:ilvl w:val="1"/>
          <w:numId w:val="18"/>
        </w:numPr>
        <w:ind w:firstLineChars="0"/>
        <w:rPr>
          <w:lang w:val="en-GB"/>
        </w:rPr>
      </w:pPr>
      <w:r w:rsidRPr="008B1B0E">
        <w:rPr>
          <w:rFonts w:hint="eastAsia"/>
          <w:lang w:val="en-GB"/>
        </w:rPr>
        <w:t>视频输出连接，</w:t>
      </w:r>
      <w:r w:rsidRPr="008B1B0E">
        <w:rPr>
          <w:lang w:val="en-GB"/>
        </w:rPr>
        <w:t xml:space="preserve"> ME95</w:t>
      </w:r>
      <w:r w:rsidRPr="008B1B0E">
        <w:rPr>
          <w:rFonts w:hint="eastAsia"/>
          <w:lang w:val="en-GB"/>
        </w:rPr>
        <w:t>的</w:t>
      </w:r>
      <w:r w:rsidRPr="008B1B0E">
        <w:rPr>
          <w:lang w:val="en-GB"/>
        </w:rPr>
        <w:t>HDMI 1</w:t>
      </w:r>
      <w:r w:rsidRPr="008B1B0E">
        <w:rPr>
          <w:rFonts w:hint="eastAsia"/>
          <w:lang w:val="en-GB"/>
        </w:rPr>
        <w:t>输出连接显示课件教学一体机，若教室有</w:t>
      </w:r>
      <w:r w:rsidRPr="008B1B0E">
        <w:rPr>
          <w:lang w:val="en-GB"/>
        </w:rPr>
        <w:t>2</w:t>
      </w:r>
      <w:r w:rsidRPr="008B1B0E">
        <w:rPr>
          <w:rFonts w:hint="eastAsia"/>
          <w:lang w:val="en-GB"/>
        </w:rPr>
        <w:t>块教学一体机大屏，</w:t>
      </w:r>
      <w:r w:rsidRPr="008B1B0E">
        <w:rPr>
          <w:lang w:val="en-GB"/>
        </w:rPr>
        <w:t xml:space="preserve"> HDMI 2</w:t>
      </w:r>
      <w:r w:rsidRPr="008B1B0E">
        <w:rPr>
          <w:rFonts w:hint="eastAsia"/>
          <w:lang w:val="en-GB"/>
        </w:rPr>
        <w:t>连接显示另外一个教学一体机。</w:t>
      </w:r>
      <w:r w:rsidR="008B1B0E">
        <w:rPr>
          <w:rFonts w:hint="eastAsia"/>
          <w:lang w:val="en-GB"/>
        </w:rPr>
        <w:t>（</w:t>
      </w:r>
      <w:r w:rsidR="008B1B0E" w:rsidRPr="00CC60A1">
        <w:rPr>
          <w:rFonts w:hint="eastAsia"/>
          <w:color w:val="FF0000"/>
          <w:lang w:val="en-GB"/>
        </w:rPr>
        <w:t>注意：</w:t>
      </w:r>
      <w:r w:rsidR="008B1B0E" w:rsidRPr="00CC60A1">
        <w:rPr>
          <w:color w:val="FF0000"/>
          <w:lang w:val="en-GB"/>
        </w:rPr>
        <w:t xml:space="preserve"> </w:t>
      </w:r>
      <w:r w:rsidR="008B1B0E">
        <w:rPr>
          <w:rFonts w:hint="eastAsia"/>
          <w:color w:val="FF0000"/>
          <w:lang w:val="en-GB"/>
        </w:rPr>
        <w:t>在作为听课教室时，需要把教学一体机的信号源切换为连接</w:t>
      </w:r>
      <w:r w:rsidR="008B1B0E">
        <w:rPr>
          <w:rFonts w:hint="eastAsia"/>
          <w:color w:val="FF0000"/>
          <w:lang w:val="en-GB"/>
        </w:rPr>
        <w:t>ME95</w:t>
      </w:r>
      <w:r w:rsidR="008B1B0E">
        <w:rPr>
          <w:rFonts w:hint="eastAsia"/>
          <w:color w:val="FF0000"/>
          <w:lang w:val="en-GB"/>
        </w:rPr>
        <w:t>的“</w:t>
      </w:r>
      <w:r w:rsidR="008B1B0E">
        <w:rPr>
          <w:rFonts w:hint="eastAsia"/>
          <w:color w:val="FF0000"/>
          <w:lang w:val="en-GB"/>
        </w:rPr>
        <w:t>HDMI</w:t>
      </w:r>
      <w:r w:rsidR="008B1B0E">
        <w:rPr>
          <w:rFonts w:hint="eastAsia"/>
          <w:color w:val="FF0000"/>
          <w:lang w:val="en-GB"/>
        </w:rPr>
        <w:t>”信号源，显示小鱼</w:t>
      </w:r>
      <w:r w:rsidR="008B1B0E">
        <w:rPr>
          <w:rFonts w:hint="eastAsia"/>
          <w:color w:val="FF0000"/>
          <w:lang w:val="en-GB"/>
        </w:rPr>
        <w:t>ME95</w:t>
      </w:r>
      <w:r w:rsidR="008B1B0E">
        <w:rPr>
          <w:rFonts w:hint="eastAsia"/>
          <w:color w:val="FF0000"/>
          <w:lang w:val="en-GB"/>
        </w:rPr>
        <w:t>主机的画面，替换“</w:t>
      </w:r>
      <w:r w:rsidR="008B1B0E">
        <w:rPr>
          <w:rFonts w:hint="eastAsia"/>
          <w:color w:val="FF0000"/>
          <w:lang w:val="en-GB"/>
        </w:rPr>
        <w:t>PC</w:t>
      </w:r>
      <w:r w:rsidR="008B1B0E">
        <w:rPr>
          <w:rFonts w:hint="eastAsia"/>
          <w:color w:val="FF0000"/>
          <w:lang w:val="en-GB"/>
        </w:rPr>
        <w:t>内置电脑”画面</w:t>
      </w:r>
      <w:r w:rsidR="008B1B0E">
        <w:rPr>
          <w:rFonts w:hint="eastAsia"/>
          <w:lang w:val="en-GB"/>
        </w:rPr>
        <w:t>）</w:t>
      </w:r>
    </w:p>
    <w:p w14:paraId="5C1059F0" w14:textId="420B2EA4" w:rsidR="008B1B0E" w:rsidRPr="008B1B0E" w:rsidRDefault="008B1B0E" w:rsidP="008B1B0E">
      <w:pPr>
        <w:ind w:left="960" w:firstLineChars="0" w:firstLine="0"/>
        <w:rPr>
          <w:lang w:val="en-GB"/>
        </w:rPr>
      </w:pPr>
      <w:r>
        <w:rPr>
          <w:rFonts w:hint="eastAsia"/>
          <w:noProof/>
        </w:rPr>
        <w:drawing>
          <wp:inline distT="0" distB="0" distL="0" distR="0" wp14:anchorId="42091CE6" wp14:editId="6F125589">
            <wp:extent cx="3772728" cy="3283536"/>
            <wp:effectExtent l="0" t="0" r="12065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视频输出连线.png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7163" cy="32960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D3609C" w14:textId="5EDB099A" w:rsidR="008659AA" w:rsidRPr="008B1B0E" w:rsidRDefault="008B1B0E" w:rsidP="008B1B0E">
      <w:pPr>
        <w:pStyle w:val="affff2"/>
        <w:numPr>
          <w:ilvl w:val="0"/>
          <w:numId w:val="18"/>
        </w:numPr>
        <w:ind w:firstLineChars="0"/>
        <w:rPr>
          <w:lang w:val="en-GB"/>
        </w:rPr>
      </w:pPr>
      <w:r>
        <w:rPr>
          <w:rFonts w:hint="eastAsia"/>
          <w:lang w:val="en-GB"/>
        </w:rPr>
        <w:lastRenderedPageBreak/>
        <w:t>若互动课堂教室，即作为主讲端使用，又作为听课端使用。需要同时连接</w:t>
      </w:r>
      <w:r>
        <w:rPr>
          <w:rFonts w:ascii="Cambria" w:eastAsia="Cambria" w:hAnsi="Cambria" w:cs="Cambria" w:hint="eastAsia"/>
          <w:lang w:val="en-GB"/>
        </w:rPr>
        <w:t>上两步的</w:t>
      </w:r>
      <w:r>
        <w:rPr>
          <w:rFonts w:hint="eastAsia"/>
          <w:lang w:val="en-GB"/>
        </w:rPr>
        <w:t>HDMI</w:t>
      </w:r>
      <w:r>
        <w:rPr>
          <w:rFonts w:hint="eastAsia"/>
          <w:lang w:val="en-GB"/>
        </w:rPr>
        <w:t>输入、输出线，以及音频输入线。（</w:t>
      </w:r>
      <w:r w:rsidR="008659AA" w:rsidRPr="008B1B0E">
        <w:rPr>
          <w:rFonts w:hint="eastAsia"/>
          <w:color w:val="FF0000"/>
          <w:lang w:val="en-GB"/>
        </w:rPr>
        <w:t>注意：</w:t>
      </w:r>
      <w:r w:rsidR="008659AA" w:rsidRPr="008B1B0E">
        <w:rPr>
          <w:color w:val="FF0000"/>
          <w:lang w:val="en-GB"/>
        </w:rPr>
        <w:t xml:space="preserve"> </w:t>
      </w:r>
      <w:r>
        <w:rPr>
          <w:rFonts w:hint="eastAsia"/>
          <w:color w:val="FF0000"/>
          <w:lang w:val="en-GB"/>
        </w:rPr>
        <w:t>若教室</w:t>
      </w:r>
      <w:r w:rsidR="008659AA" w:rsidRPr="008B1B0E">
        <w:rPr>
          <w:rFonts w:hint="eastAsia"/>
          <w:color w:val="FF0000"/>
          <w:lang w:val="en-GB"/>
        </w:rPr>
        <w:t>作为主讲教室使用，则需要通过“易享课堂”客户端的“设置</w:t>
      </w:r>
      <w:r w:rsidR="008659AA" w:rsidRPr="008B1B0E">
        <w:rPr>
          <w:color w:val="FF0000"/>
          <w:lang w:val="en-GB"/>
        </w:rPr>
        <w:t xml:space="preserve"> – </w:t>
      </w:r>
      <w:r w:rsidR="008659AA" w:rsidRPr="008B1B0E">
        <w:rPr>
          <w:rFonts w:hint="eastAsia"/>
          <w:color w:val="FF0000"/>
          <w:lang w:val="en-GB"/>
        </w:rPr>
        <w:t>视频输出”，关闭课件教学一体机对应的</w:t>
      </w:r>
      <w:r w:rsidR="008659AA" w:rsidRPr="008B1B0E">
        <w:rPr>
          <w:color w:val="FF0000"/>
          <w:lang w:val="en-GB"/>
        </w:rPr>
        <w:t>HDMI</w:t>
      </w:r>
      <w:r w:rsidR="008659AA" w:rsidRPr="008B1B0E">
        <w:rPr>
          <w:rFonts w:hint="eastAsia"/>
          <w:color w:val="FF0000"/>
          <w:lang w:val="en-GB"/>
        </w:rPr>
        <w:t>视频输出。因为课件教学一体机工作在“</w:t>
      </w:r>
      <w:r w:rsidR="008659AA" w:rsidRPr="008B1B0E">
        <w:rPr>
          <w:color w:val="FF0000"/>
          <w:lang w:val="en-GB"/>
        </w:rPr>
        <w:t>PC</w:t>
      </w:r>
      <w:r w:rsidR="008659AA" w:rsidRPr="008B1B0E">
        <w:rPr>
          <w:rFonts w:hint="eastAsia"/>
          <w:color w:val="FF0000"/>
          <w:lang w:val="en-GB"/>
        </w:rPr>
        <w:t>内置电脑”模式下，无法看到</w:t>
      </w:r>
      <w:r w:rsidR="008659AA" w:rsidRPr="008B1B0E">
        <w:rPr>
          <w:color w:val="FF0000"/>
          <w:lang w:val="en-GB"/>
        </w:rPr>
        <w:t>ME95</w:t>
      </w:r>
      <w:r w:rsidR="008659AA" w:rsidRPr="008B1B0E">
        <w:rPr>
          <w:rFonts w:hint="eastAsia"/>
          <w:color w:val="FF0000"/>
          <w:lang w:val="en-GB"/>
        </w:rPr>
        <w:t>的输出视频。</w:t>
      </w:r>
      <w:r>
        <w:rPr>
          <w:rFonts w:hint="eastAsia"/>
          <w:color w:val="FF0000"/>
          <w:lang w:val="en-GB"/>
        </w:rPr>
        <w:t>）</w:t>
      </w:r>
    </w:p>
    <w:p w14:paraId="5ABC6C4A" w14:textId="77777777" w:rsidR="004247AF" w:rsidRPr="0097690A" w:rsidRDefault="004247AF" w:rsidP="007D4A1E">
      <w:pPr>
        <w:rPr>
          <w:lang w:val="en-GB"/>
        </w:rPr>
      </w:pPr>
    </w:p>
    <w:p w14:paraId="32989823" w14:textId="77777777" w:rsidR="007D4A1E" w:rsidRPr="0097690A" w:rsidRDefault="007D4A1E" w:rsidP="007D4A1E">
      <w:pPr>
        <w:pStyle w:val="3"/>
        <w:keepNext w:val="0"/>
        <w:keepLines w:val="0"/>
        <w:widowControl w:val="0"/>
        <w:spacing w:line="300" w:lineRule="auto"/>
        <w:ind w:left="454"/>
        <w:jc w:val="left"/>
        <w:rPr>
          <w:lang w:val="en-GB"/>
        </w:rPr>
      </w:pPr>
      <w:bookmarkStart w:id="25" w:name="_Toc16581313"/>
      <w:r w:rsidRPr="0097690A">
        <w:rPr>
          <w:rFonts w:hint="eastAsia"/>
          <w:lang w:val="en-GB"/>
        </w:rPr>
        <w:t>配置输出设备别名</w:t>
      </w:r>
      <w:bookmarkEnd w:id="25"/>
    </w:p>
    <w:p w14:paraId="231139ED" w14:textId="77777777" w:rsidR="007D4A1E" w:rsidRDefault="007D4A1E" w:rsidP="007D4A1E">
      <w:pPr>
        <w:rPr>
          <w:lang w:val="en-GB"/>
        </w:rPr>
      </w:pPr>
      <w:r w:rsidRPr="0097690A">
        <w:rPr>
          <w:rFonts w:hint="eastAsia"/>
          <w:lang w:val="en-GB"/>
        </w:rPr>
        <w:t>根据</w:t>
      </w:r>
      <w:r w:rsidRPr="0097690A">
        <w:rPr>
          <w:rFonts w:hint="eastAsia"/>
          <w:lang w:val="en-GB"/>
        </w:rPr>
        <w:t>ME95</w:t>
      </w:r>
      <w:r w:rsidRPr="0097690A">
        <w:rPr>
          <w:rFonts w:hint="eastAsia"/>
          <w:lang w:val="en-GB"/>
        </w:rPr>
        <w:t>的</w:t>
      </w:r>
      <w:r w:rsidRPr="0097690A">
        <w:rPr>
          <w:rFonts w:hint="eastAsia"/>
          <w:lang w:val="en-GB"/>
        </w:rPr>
        <w:t>HDMI</w:t>
      </w:r>
      <w:r w:rsidRPr="0097690A">
        <w:rPr>
          <w:rFonts w:hint="eastAsia"/>
          <w:lang w:val="en-GB"/>
        </w:rPr>
        <w:t>输出口实际连接的设备，定义设备命名。建议按前面的连线规则，</w:t>
      </w:r>
      <w:r w:rsidRPr="0097690A">
        <w:rPr>
          <w:rFonts w:hint="eastAsia"/>
          <w:lang w:val="en-GB"/>
        </w:rPr>
        <w:t>HDMI1</w:t>
      </w:r>
      <w:r w:rsidRPr="0097690A">
        <w:rPr>
          <w:rFonts w:hint="eastAsia"/>
          <w:lang w:val="en-GB"/>
        </w:rPr>
        <w:t>修改为“教学一体机”，</w:t>
      </w:r>
      <w:r w:rsidRPr="0097690A">
        <w:rPr>
          <w:rFonts w:hint="eastAsia"/>
          <w:lang w:val="en-GB"/>
        </w:rPr>
        <w:t xml:space="preserve"> HDMI3</w:t>
      </w:r>
      <w:r w:rsidRPr="0097690A">
        <w:rPr>
          <w:rFonts w:hint="eastAsia"/>
          <w:lang w:val="en-GB"/>
        </w:rPr>
        <w:t>修改为“抬头屏电视”。</w:t>
      </w:r>
    </w:p>
    <w:p w14:paraId="7D23D128" w14:textId="6C77ED9A" w:rsidR="001024C8" w:rsidRPr="0097690A" w:rsidRDefault="001024C8" w:rsidP="007D4A1E">
      <w:pPr>
        <w:rPr>
          <w:lang w:val="en-GB"/>
        </w:rPr>
      </w:pPr>
      <w:r>
        <w:rPr>
          <w:rFonts w:hint="eastAsia"/>
          <w:noProof/>
        </w:rPr>
        <w:drawing>
          <wp:inline distT="0" distB="0" distL="0" distR="0" wp14:anchorId="4FE32368" wp14:editId="62425CF4">
            <wp:extent cx="3985211" cy="2695878"/>
            <wp:effectExtent l="0" t="0" r="3175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视频输出.png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8521" cy="2698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E81050" w14:textId="77777777" w:rsidR="007D4A1E" w:rsidRPr="004247AF" w:rsidRDefault="007D4A1E" w:rsidP="007D4A1E">
      <w:pPr>
        <w:rPr>
          <w:color w:val="FF0000"/>
          <w:lang w:val="en-GB"/>
        </w:rPr>
      </w:pPr>
      <w:r w:rsidRPr="004247AF">
        <w:rPr>
          <w:rFonts w:hint="eastAsia"/>
          <w:color w:val="FF0000"/>
          <w:lang w:val="en-GB"/>
        </w:rPr>
        <w:t>注意：对于主讲端默认关闭“</w:t>
      </w:r>
      <w:r w:rsidRPr="004247AF">
        <w:rPr>
          <w:rFonts w:hint="eastAsia"/>
          <w:color w:val="FF0000"/>
          <w:lang w:val="en-GB"/>
        </w:rPr>
        <w:t>HDMI 1</w:t>
      </w:r>
      <w:r w:rsidRPr="004247AF">
        <w:rPr>
          <w:rFonts w:hint="eastAsia"/>
          <w:color w:val="FF0000"/>
          <w:lang w:val="en-GB"/>
        </w:rPr>
        <w:t>”输出，只打开“</w:t>
      </w:r>
      <w:r w:rsidRPr="004247AF">
        <w:rPr>
          <w:rFonts w:hint="eastAsia"/>
          <w:color w:val="FF0000"/>
          <w:lang w:val="en-GB"/>
        </w:rPr>
        <w:t>HDMI 3</w:t>
      </w:r>
      <w:r w:rsidRPr="004247AF">
        <w:rPr>
          <w:rFonts w:hint="eastAsia"/>
          <w:color w:val="FF0000"/>
          <w:lang w:val="en-GB"/>
        </w:rPr>
        <w:t>”。对于听课端，视频输出默认都打开。</w:t>
      </w:r>
    </w:p>
    <w:p w14:paraId="35762124" w14:textId="5409202A" w:rsidR="007D4A1E" w:rsidRPr="0097690A" w:rsidRDefault="007D4A1E" w:rsidP="00CB0B46">
      <w:pPr>
        <w:rPr>
          <w:lang w:val="en-GB"/>
        </w:rPr>
      </w:pPr>
      <w:r w:rsidRPr="0097690A">
        <w:rPr>
          <w:lang w:val="en-GB"/>
        </w:rPr>
        <w:t xml:space="preserve"> </w:t>
      </w:r>
    </w:p>
    <w:p w14:paraId="0FE22358" w14:textId="77777777" w:rsidR="007D4A1E" w:rsidRPr="0097690A" w:rsidRDefault="007D4A1E" w:rsidP="007D4A1E">
      <w:pPr>
        <w:rPr>
          <w:lang w:val="en-GB"/>
        </w:rPr>
      </w:pPr>
    </w:p>
    <w:p w14:paraId="7172A276" w14:textId="77777777" w:rsidR="007D4A1E" w:rsidRPr="0097690A" w:rsidRDefault="007D4A1E" w:rsidP="007D4A1E">
      <w:pPr>
        <w:pStyle w:val="3"/>
        <w:keepNext w:val="0"/>
        <w:keepLines w:val="0"/>
        <w:widowControl w:val="0"/>
        <w:spacing w:line="300" w:lineRule="auto"/>
        <w:ind w:left="454"/>
        <w:jc w:val="left"/>
        <w:rPr>
          <w:lang w:val="en-GB"/>
        </w:rPr>
      </w:pPr>
      <w:bookmarkStart w:id="26" w:name="_Toc16581314"/>
      <w:r w:rsidRPr="0097690A">
        <w:rPr>
          <w:rFonts w:hint="eastAsia"/>
          <w:lang w:val="en-GB"/>
        </w:rPr>
        <w:t>摄像头、桌面功能验证</w:t>
      </w:r>
      <w:bookmarkEnd w:id="26"/>
    </w:p>
    <w:p w14:paraId="55CF6B3F" w14:textId="77777777" w:rsidR="007D4A1E" w:rsidRPr="0097690A" w:rsidRDefault="007D4A1E" w:rsidP="007D4A1E">
      <w:pPr>
        <w:rPr>
          <w:lang w:val="en-GB"/>
        </w:rPr>
      </w:pPr>
      <w:r w:rsidRPr="0097690A">
        <w:rPr>
          <w:rFonts w:hint="eastAsia"/>
          <w:lang w:val="en-GB"/>
        </w:rPr>
        <w:t>配置成功后，</w:t>
      </w:r>
      <w:proofErr w:type="gramStart"/>
      <w:r w:rsidRPr="0097690A">
        <w:rPr>
          <w:rFonts w:hint="eastAsia"/>
          <w:lang w:val="en-GB"/>
        </w:rPr>
        <w:t>通过易享课堂</w:t>
      </w:r>
      <w:proofErr w:type="gramEnd"/>
      <w:r w:rsidRPr="0097690A">
        <w:rPr>
          <w:rFonts w:hint="eastAsia"/>
          <w:lang w:val="en-GB"/>
        </w:rPr>
        <w:t>的“上课</w:t>
      </w:r>
      <w:r w:rsidRPr="0097690A">
        <w:rPr>
          <w:rFonts w:hint="eastAsia"/>
          <w:lang w:val="en-GB"/>
        </w:rPr>
        <w:t xml:space="preserve"> </w:t>
      </w:r>
      <w:r w:rsidRPr="0097690A">
        <w:rPr>
          <w:rFonts w:hint="eastAsia"/>
          <w:lang w:val="en-GB"/>
        </w:rPr>
        <w:t>–</w:t>
      </w:r>
      <w:r w:rsidRPr="0097690A">
        <w:rPr>
          <w:rFonts w:hint="eastAsia"/>
          <w:lang w:val="en-GB"/>
        </w:rPr>
        <w:t xml:space="preserve"> </w:t>
      </w:r>
      <w:r w:rsidRPr="0097690A">
        <w:rPr>
          <w:rFonts w:hint="eastAsia"/>
          <w:lang w:val="en-GB"/>
        </w:rPr>
        <w:t>自主上课”选择授课端，输入云课堂号，发起呼叫。或直接使用“一键上课”发起呼叫。</w:t>
      </w:r>
    </w:p>
    <w:p w14:paraId="11523CC3" w14:textId="2153E260" w:rsidR="007D4A1E" w:rsidRPr="0097690A" w:rsidRDefault="004247AF" w:rsidP="007D4A1E">
      <w:pPr>
        <w:rPr>
          <w:lang w:val="en-GB"/>
        </w:rPr>
      </w:pPr>
      <w:r>
        <w:rPr>
          <w:noProof/>
        </w:rPr>
        <w:lastRenderedPageBreak/>
        <w:drawing>
          <wp:inline distT="0" distB="0" distL="0" distR="0" wp14:anchorId="2A205358" wp14:editId="352A21F9">
            <wp:extent cx="3687553" cy="2499944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自主上课.png"/>
                    <pic:cNvPicPr/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2615" cy="2510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F1B565" w14:textId="77777777" w:rsidR="007D4A1E" w:rsidRPr="0097690A" w:rsidRDefault="007D4A1E" w:rsidP="007D4A1E">
      <w:pPr>
        <w:rPr>
          <w:lang w:val="en-GB"/>
        </w:rPr>
      </w:pPr>
    </w:p>
    <w:p w14:paraId="45C8B224" w14:textId="77777777" w:rsidR="007D4A1E" w:rsidRPr="000C5F93" w:rsidRDefault="007D4A1E" w:rsidP="000C5F93">
      <w:pPr>
        <w:ind w:firstLineChars="0" w:firstLine="0"/>
        <w:rPr>
          <w:b/>
          <w:lang w:val="en-GB"/>
        </w:rPr>
      </w:pPr>
      <w:r w:rsidRPr="000C5F93">
        <w:rPr>
          <w:rFonts w:hint="eastAsia"/>
          <w:b/>
          <w:lang w:val="en-GB"/>
        </w:rPr>
        <w:t>测试内容：</w:t>
      </w:r>
    </w:p>
    <w:p w14:paraId="3F66EFBC" w14:textId="77777777" w:rsidR="007D4A1E" w:rsidRPr="0097690A" w:rsidRDefault="007D4A1E" w:rsidP="007D4A1E">
      <w:pPr>
        <w:rPr>
          <w:lang w:val="en-GB"/>
        </w:rPr>
      </w:pPr>
      <w:r w:rsidRPr="0097690A">
        <w:rPr>
          <w:rFonts w:hint="eastAsia"/>
          <w:lang w:val="en-GB"/>
        </w:rPr>
        <w:t>1</w:t>
      </w:r>
      <w:r w:rsidRPr="0097690A">
        <w:rPr>
          <w:rFonts w:hint="eastAsia"/>
          <w:lang w:val="en-GB"/>
        </w:rPr>
        <w:t>）通过控制盘的</w:t>
      </w:r>
      <w:proofErr w:type="gramStart"/>
      <w:r w:rsidRPr="0097690A">
        <w:rPr>
          <w:rFonts w:hint="eastAsia"/>
          <w:lang w:val="en-GB"/>
        </w:rPr>
        <w:t>“</w:t>
      </w:r>
      <w:proofErr w:type="gramEnd"/>
      <w:r w:rsidRPr="0097690A">
        <w:rPr>
          <w:rFonts w:hint="eastAsia"/>
          <w:lang w:val="en-GB"/>
        </w:rPr>
        <w:t>手</w:t>
      </w:r>
      <w:r w:rsidRPr="0097690A">
        <w:rPr>
          <w:rFonts w:hint="eastAsia"/>
          <w:lang w:val="en-GB"/>
        </w:rPr>
        <w:t>/</w:t>
      </w:r>
      <w:r w:rsidRPr="0097690A">
        <w:rPr>
          <w:rFonts w:hint="eastAsia"/>
          <w:lang w:val="en-GB"/>
        </w:rPr>
        <w:t>自切换</w:t>
      </w:r>
      <w:proofErr w:type="gramStart"/>
      <w:r w:rsidRPr="0097690A">
        <w:rPr>
          <w:rFonts w:hint="eastAsia"/>
          <w:lang w:val="en-GB"/>
        </w:rPr>
        <w:t>“</w:t>
      </w:r>
      <w:proofErr w:type="gramEnd"/>
      <w:r w:rsidRPr="0097690A">
        <w:rPr>
          <w:rFonts w:hint="eastAsia"/>
          <w:lang w:val="en-GB"/>
        </w:rPr>
        <w:t>功能，分别测试“老师”、“学生”，是否能够看到视频画面，切换是否成功；</w:t>
      </w:r>
    </w:p>
    <w:p w14:paraId="6B07E546" w14:textId="77777777" w:rsidR="007D4A1E" w:rsidRPr="0097690A" w:rsidRDefault="007D4A1E" w:rsidP="007D4A1E">
      <w:pPr>
        <w:rPr>
          <w:lang w:val="en-GB"/>
        </w:rPr>
      </w:pPr>
      <w:r w:rsidRPr="0097690A">
        <w:rPr>
          <w:rFonts w:hint="eastAsia"/>
          <w:lang w:val="en-GB"/>
        </w:rPr>
        <w:t>2</w:t>
      </w:r>
      <w:r w:rsidRPr="0097690A">
        <w:rPr>
          <w:rFonts w:hint="eastAsia"/>
          <w:lang w:val="en-GB"/>
        </w:rPr>
        <w:t>）通过控制盘的</w:t>
      </w:r>
      <w:proofErr w:type="gramStart"/>
      <w:r w:rsidRPr="0097690A">
        <w:rPr>
          <w:rFonts w:hint="eastAsia"/>
          <w:lang w:val="en-GB"/>
        </w:rPr>
        <w:t>“</w:t>
      </w:r>
      <w:proofErr w:type="gramEnd"/>
      <w:r w:rsidRPr="0097690A">
        <w:rPr>
          <w:rFonts w:hint="eastAsia"/>
          <w:lang w:val="en-GB"/>
        </w:rPr>
        <w:t>手</w:t>
      </w:r>
      <w:r w:rsidRPr="0097690A">
        <w:rPr>
          <w:rFonts w:hint="eastAsia"/>
          <w:lang w:val="en-GB"/>
        </w:rPr>
        <w:t>/</w:t>
      </w:r>
      <w:r w:rsidRPr="0097690A">
        <w:rPr>
          <w:rFonts w:hint="eastAsia"/>
          <w:lang w:val="en-GB"/>
        </w:rPr>
        <w:t>自切换</w:t>
      </w:r>
      <w:proofErr w:type="gramStart"/>
      <w:r w:rsidRPr="0097690A">
        <w:rPr>
          <w:rFonts w:hint="eastAsia"/>
          <w:lang w:val="en-GB"/>
        </w:rPr>
        <w:t>“</w:t>
      </w:r>
      <w:proofErr w:type="gramEnd"/>
      <w:r w:rsidRPr="0097690A">
        <w:rPr>
          <w:rFonts w:hint="eastAsia"/>
          <w:lang w:val="en-GB"/>
        </w:rPr>
        <w:t>功能，“桌面”、“展台”测试是否能够成功发起分享；</w:t>
      </w:r>
    </w:p>
    <w:p w14:paraId="28F39070" w14:textId="77777777" w:rsidR="007D4A1E" w:rsidRPr="0097690A" w:rsidRDefault="007D4A1E" w:rsidP="007D4A1E">
      <w:pPr>
        <w:rPr>
          <w:lang w:val="en-GB"/>
        </w:rPr>
      </w:pPr>
      <w:r w:rsidRPr="0097690A">
        <w:rPr>
          <w:rFonts w:hint="eastAsia"/>
          <w:lang w:val="en-GB"/>
        </w:rPr>
        <w:t>3</w:t>
      </w:r>
      <w:r w:rsidRPr="0097690A">
        <w:rPr>
          <w:rFonts w:hint="eastAsia"/>
          <w:lang w:val="en-GB"/>
        </w:rPr>
        <w:t>）结束课堂，是否成功。</w:t>
      </w:r>
    </w:p>
    <w:p w14:paraId="22F8E2A5" w14:textId="6022FCF0" w:rsidR="007D4A1E" w:rsidRDefault="000C5F93" w:rsidP="000C5F93">
      <w:pPr>
        <w:ind w:firstLineChars="0" w:firstLine="0"/>
        <w:rPr>
          <w:lang w:val="en-GB"/>
        </w:rPr>
      </w:pPr>
      <w:r>
        <w:rPr>
          <w:rFonts w:hint="eastAsia"/>
          <w:noProof/>
        </w:rPr>
        <w:drawing>
          <wp:inline distT="0" distB="0" distL="0" distR="0" wp14:anchorId="394E72FB" wp14:editId="119DE153">
            <wp:extent cx="3993674" cy="2484300"/>
            <wp:effectExtent l="0" t="0" r="0" b="508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手自切换.png"/>
                    <pic:cNvPicPr/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01375" cy="248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D9F455" w14:textId="77777777" w:rsidR="000C5F93" w:rsidRPr="0097690A" w:rsidRDefault="000C5F93" w:rsidP="000C5F93">
      <w:pPr>
        <w:ind w:firstLineChars="0" w:firstLine="0"/>
        <w:rPr>
          <w:lang w:val="en-GB"/>
        </w:rPr>
      </w:pPr>
    </w:p>
    <w:p w14:paraId="411B9222" w14:textId="77777777" w:rsidR="007D4A1E" w:rsidRPr="0097690A" w:rsidRDefault="007D4A1E" w:rsidP="001D2583">
      <w:pPr>
        <w:pStyle w:val="10"/>
      </w:pPr>
      <w:r>
        <w:br w:type="page"/>
      </w:r>
      <w:bookmarkStart w:id="27" w:name="_Toc16581315"/>
      <w:r w:rsidRPr="0097690A">
        <w:rPr>
          <w:rFonts w:hint="eastAsia"/>
        </w:rPr>
        <w:lastRenderedPageBreak/>
        <w:t>摄像头配置跟踪</w:t>
      </w:r>
      <w:bookmarkEnd w:id="27"/>
    </w:p>
    <w:p w14:paraId="59C1F30C" w14:textId="557016C2" w:rsidR="007D4A1E" w:rsidRPr="0097690A" w:rsidRDefault="007D4A1E" w:rsidP="007D4A1E">
      <w:pPr>
        <w:pStyle w:val="2"/>
        <w:spacing w:before="200" w:after="200"/>
      </w:pPr>
      <w:bookmarkStart w:id="28" w:name="_Toc16581316"/>
      <w:r w:rsidRPr="0097690A">
        <w:rPr>
          <w:rFonts w:hint="eastAsia"/>
        </w:rPr>
        <w:t>教师端摄像头配置</w:t>
      </w:r>
      <w:bookmarkEnd w:id="28"/>
    </w:p>
    <w:p w14:paraId="00960541" w14:textId="0C0EDE1F" w:rsidR="007D4A1E" w:rsidRPr="0097690A" w:rsidRDefault="007D4A1E" w:rsidP="007D4A1E">
      <w:pPr>
        <w:pStyle w:val="3"/>
        <w:keepNext w:val="0"/>
        <w:keepLines w:val="0"/>
        <w:widowControl w:val="0"/>
        <w:spacing w:line="300" w:lineRule="auto"/>
        <w:ind w:left="454"/>
        <w:jc w:val="left"/>
        <w:rPr>
          <w:lang w:val="en-GB"/>
        </w:rPr>
      </w:pPr>
      <w:bookmarkStart w:id="29" w:name="_Toc16581317"/>
      <w:r w:rsidRPr="0097690A">
        <w:rPr>
          <w:rFonts w:hint="eastAsia"/>
          <w:lang w:val="en-GB"/>
        </w:rPr>
        <w:t>连接设备</w:t>
      </w:r>
      <w:bookmarkEnd w:id="29"/>
    </w:p>
    <w:p w14:paraId="165445B0" w14:textId="77777777" w:rsidR="007D4A1E" w:rsidRPr="0097690A" w:rsidRDefault="007D4A1E" w:rsidP="007D4A1E">
      <w:pPr>
        <w:rPr>
          <w:lang w:val="en-GB"/>
        </w:rPr>
      </w:pPr>
      <w:r w:rsidRPr="0097690A">
        <w:rPr>
          <w:rFonts w:hint="eastAsia"/>
          <w:lang w:val="en-GB"/>
        </w:rPr>
        <w:t>通过摄像机专用跟踪配置工具，点击教师端。</w:t>
      </w:r>
      <w:proofErr w:type="gramStart"/>
      <w:r w:rsidRPr="0097690A">
        <w:rPr>
          <w:rFonts w:hint="eastAsia"/>
          <w:lang w:val="en-GB"/>
        </w:rPr>
        <w:t>特写机地址</w:t>
      </w:r>
      <w:proofErr w:type="gramEnd"/>
      <w:r w:rsidRPr="0097690A">
        <w:rPr>
          <w:rFonts w:hint="eastAsia"/>
          <w:lang w:val="en-GB"/>
        </w:rPr>
        <w:t>栏输入：教师端摄像头</w:t>
      </w:r>
      <w:r w:rsidRPr="0097690A">
        <w:rPr>
          <w:rFonts w:hint="eastAsia"/>
          <w:lang w:val="en-GB"/>
        </w:rPr>
        <w:t>IP</w:t>
      </w:r>
      <w:r w:rsidRPr="0097690A">
        <w:rPr>
          <w:rFonts w:hint="eastAsia"/>
          <w:lang w:val="en-GB"/>
        </w:rPr>
        <w:t>地址</w:t>
      </w:r>
      <w:r w:rsidRPr="0097690A">
        <w:rPr>
          <w:rFonts w:hint="eastAsia"/>
          <w:lang w:val="en-GB"/>
        </w:rPr>
        <w:t>/3</w:t>
      </w:r>
      <w:r w:rsidRPr="0097690A">
        <w:rPr>
          <w:rFonts w:hint="eastAsia"/>
          <w:lang w:val="en-GB"/>
        </w:rPr>
        <w:t>；</w:t>
      </w:r>
      <w:proofErr w:type="gramStart"/>
      <w:r w:rsidRPr="0097690A">
        <w:rPr>
          <w:rFonts w:hint="eastAsia"/>
          <w:lang w:val="en-GB"/>
        </w:rPr>
        <w:t>全景机地址</w:t>
      </w:r>
      <w:proofErr w:type="gramEnd"/>
      <w:r w:rsidRPr="0097690A">
        <w:rPr>
          <w:rFonts w:hint="eastAsia"/>
          <w:lang w:val="en-GB"/>
        </w:rPr>
        <w:t>栏输入：教师端摄像头</w:t>
      </w:r>
      <w:r w:rsidRPr="0097690A">
        <w:rPr>
          <w:rFonts w:hint="eastAsia"/>
          <w:lang w:val="en-GB"/>
        </w:rPr>
        <w:t>IP</w:t>
      </w:r>
      <w:r w:rsidRPr="0097690A">
        <w:rPr>
          <w:rFonts w:hint="eastAsia"/>
          <w:lang w:val="en-GB"/>
        </w:rPr>
        <w:t>地址。点击【停止跟踪】，进入调试状态，如图。</w:t>
      </w:r>
    </w:p>
    <w:p w14:paraId="02245231" w14:textId="4BB4D95C" w:rsidR="007D4A1E" w:rsidRPr="0097690A" w:rsidRDefault="007D4A1E" w:rsidP="00C13163">
      <w:pPr>
        <w:rPr>
          <w:lang w:val="en-GB"/>
        </w:rPr>
      </w:pPr>
      <w:r w:rsidRPr="0097690A">
        <w:rPr>
          <w:lang w:val="en-GB"/>
        </w:rPr>
        <w:t xml:space="preserve"> </w:t>
      </w:r>
      <w:r w:rsidR="00C13163">
        <w:rPr>
          <w:noProof/>
        </w:rPr>
        <w:drawing>
          <wp:inline distT="0" distB="0" distL="0" distR="0" wp14:anchorId="0D127E9F" wp14:editId="199061B2">
            <wp:extent cx="3566471" cy="2429460"/>
            <wp:effectExtent l="0" t="0" r="0" b="9525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3584802" cy="2441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71C3F8" w14:textId="77777777" w:rsidR="007D4A1E" w:rsidRPr="0097690A" w:rsidRDefault="007D4A1E" w:rsidP="007D4A1E">
      <w:pPr>
        <w:pStyle w:val="3"/>
        <w:keepNext w:val="0"/>
        <w:keepLines w:val="0"/>
        <w:widowControl w:val="0"/>
        <w:spacing w:line="300" w:lineRule="auto"/>
        <w:ind w:left="454"/>
        <w:jc w:val="left"/>
        <w:rPr>
          <w:lang w:val="en-GB"/>
        </w:rPr>
      </w:pPr>
      <w:bookmarkStart w:id="30" w:name="_Toc16581318"/>
      <w:r w:rsidRPr="0097690A">
        <w:rPr>
          <w:rFonts w:hint="eastAsia"/>
          <w:lang w:val="en-GB"/>
        </w:rPr>
        <w:t>全景镜头校准</w:t>
      </w:r>
      <w:bookmarkEnd w:id="30"/>
    </w:p>
    <w:p w14:paraId="1577D458" w14:textId="77777777" w:rsidR="007D4A1E" w:rsidRPr="0097690A" w:rsidRDefault="007D4A1E" w:rsidP="007D4A1E">
      <w:pPr>
        <w:rPr>
          <w:lang w:val="en-GB"/>
        </w:rPr>
      </w:pPr>
      <w:proofErr w:type="gramStart"/>
      <w:r w:rsidRPr="0097690A">
        <w:rPr>
          <w:rFonts w:hint="eastAsia"/>
          <w:lang w:val="en-GB"/>
        </w:rPr>
        <w:t>勾选“显示校验十字”</w:t>
      </w:r>
      <w:proofErr w:type="gramEnd"/>
      <w:r w:rsidRPr="0097690A">
        <w:rPr>
          <w:rFonts w:hint="eastAsia"/>
          <w:lang w:val="en-GB"/>
        </w:rPr>
        <w:t>，</w:t>
      </w:r>
      <w:proofErr w:type="gramStart"/>
      <w:r w:rsidRPr="0097690A">
        <w:rPr>
          <w:rFonts w:hint="eastAsia"/>
          <w:lang w:val="en-GB"/>
        </w:rPr>
        <w:t>特写机</w:t>
      </w:r>
      <w:r w:rsidRPr="0097690A">
        <w:rPr>
          <w:rFonts w:hint="eastAsia"/>
          <w:lang w:val="en-GB"/>
        </w:rPr>
        <w:t>/</w:t>
      </w:r>
      <w:r w:rsidRPr="0097690A">
        <w:rPr>
          <w:rFonts w:hint="eastAsia"/>
          <w:lang w:val="en-GB"/>
        </w:rPr>
        <w:t>全景机</w:t>
      </w:r>
      <w:proofErr w:type="gramEnd"/>
      <w:r w:rsidRPr="0097690A">
        <w:rPr>
          <w:rFonts w:hint="eastAsia"/>
          <w:lang w:val="en-GB"/>
        </w:rPr>
        <w:t>预览图像显示校验图标</w:t>
      </w:r>
      <w:r w:rsidRPr="0097690A">
        <w:rPr>
          <w:rFonts w:hint="eastAsia"/>
          <w:lang w:val="en-GB"/>
        </w:rPr>
        <w:t xml:space="preserve"> </w:t>
      </w:r>
      <w:r w:rsidRPr="0097690A">
        <w:rPr>
          <w:rFonts w:hint="eastAsia"/>
          <w:lang w:val="en-GB"/>
        </w:rPr>
        <w:t>，通过云台上下左右控制，确保</w:t>
      </w:r>
      <w:proofErr w:type="gramStart"/>
      <w:r w:rsidRPr="0097690A">
        <w:rPr>
          <w:rFonts w:hint="eastAsia"/>
          <w:lang w:val="en-GB"/>
        </w:rPr>
        <w:t>特写机图像</w:t>
      </w:r>
      <w:proofErr w:type="gramEnd"/>
      <w:r w:rsidRPr="0097690A">
        <w:rPr>
          <w:rFonts w:hint="eastAsia"/>
          <w:lang w:val="en-GB"/>
        </w:rPr>
        <w:t>中心点与</w:t>
      </w:r>
      <w:proofErr w:type="gramStart"/>
      <w:r w:rsidRPr="0097690A">
        <w:rPr>
          <w:rFonts w:hint="eastAsia"/>
          <w:lang w:val="en-GB"/>
        </w:rPr>
        <w:t>全景机图像</w:t>
      </w:r>
      <w:proofErr w:type="gramEnd"/>
      <w:r w:rsidRPr="0097690A">
        <w:rPr>
          <w:rFonts w:hint="eastAsia"/>
          <w:lang w:val="en-GB"/>
        </w:rPr>
        <w:t>中心点重合，然后点击【校验】，可实现</w:t>
      </w:r>
      <w:proofErr w:type="gramStart"/>
      <w:r w:rsidRPr="0097690A">
        <w:rPr>
          <w:rFonts w:hint="eastAsia"/>
          <w:lang w:val="en-GB"/>
        </w:rPr>
        <w:t>全景机</w:t>
      </w:r>
      <w:proofErr w:type="gramEnd"/>
      <w:r w:rsidRPr="0097690A">
        <w:rPr>
          <w:rFonts w:hint="eastAsia"/>
          <w:lang w:val="en-GB"/>
        </w:rPr>
        <w:t>镜头校准；点击【复位】，可返回当前校验位置。</w:t>
      </w:r>
    </w:p>
    <w:p w14:paraId="3119F6E2" w14:textId="322F9BF0" w:rsidR="007D4A1E" w:rsidRPr="0097690A" w:rsidRDefault="007D4A1E" w:rsidP="007D4A1E">
      <w:pPr>
        <w:rPr>
          <w:lang w:val="en-GB"/>
        </w:rPr>
      </w:pPr>
      <w:r w:rsidRPr="0097690A">
        <w:rPr>
          <w:lang w:val="en-GB"/>
        </w:rPr>
        <w:lastRenderedPageBreak/>
        <w:t xml:space="preserve"> </w:t>
      </w:r>
      <w:r w:rsidR="00C13163">
        <w:rPr>
          <w:noProof/>
        </w:rPr>
        <w:drawing>
          <wp:inline distT="0" distB="0" distL="0" distR="0" wp14:anchorId="677E0D5E" wp14:editId="70F39555">
            <wp:extent cx="3908093" cy="2662506"/>
            <wp:effectExtent l="0" t="0" r="3810" b="508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8090" cy="268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20F772" w14:textId="77777777" w:rsidR="007D4A1E" w:rsidRPr="0097690A" w:rsidRDefault="007D4A1E" w:rsidP="007D4A1E">
      <w:pPr>
        <w:rPr>
          <w:lang w:val="en-GB"/>
        </w:rPr>
      </w:pPr>
    </w:p>
    <w:p w14:paraId="27C1A4DC" w14:textId="77777777" w:rsidR="007D4A1E" w:rsidRPr="0097690A" w:rsidRDefault="007D4A1E" w:rsidP="007D4A1E">
      <w:pPr>
        <w:pStyle w:val="3"/>
        <w:keepNext w:val="0"/>
        <w:keepLines w:val="0"/>
        <w:widowControl w:val="0"/>
        <w:spacing w:line="300" w:lineRule="auto"/>
        <w:ind w:left="454"/>
        <w:jc w:val="left"/>
        <w:rPr>
          <w:lang w:val="en-GB"/>
        </w:rPr>
      </w:pPr>
      <w:bookmarkStart w:id="31" w:name="_Toc16581319"/>
      <w:r w:rsidRPr="0097690A">
        <w:rPr>
          <w:rFonts w:hint="eastAsia"/>
          <w:lang w:val="en-GB"/>
        </w:rPr>
        <w:t>设置预制位</w:t>
      </w:r>
      <w:bookmarkEnd w:id="31"/>
    </w:p>
    <w:p w14:paraId="4ADE5A99" w14:textId="77777777" w:rsidR="007D4A1E" w:rsidRPr="0097690A" w:rsidRDefault="007D4A1E" w:rsidP="007D4A1E">
      <w:pPr>
        <w:rPr>
          <w:lang w:val="en-GB"/>
        </w:rPr>
      </w:pPr>
      <w:r w:rsidRPr="0097690A">
        <w:rPr>
          <w:rFonts w:hint="eastAsia"/>
          <w:lang w:val="en-GB"/>
        </w:rPr>
        <w:t>设置全景位，设置讲台位，可用【↑】【↓】【←】【→】【拉近】【拉远】来调整特写镜头</w:t>
      </w:r>
    </w:p>
    <w:p w14:paraId="4F466EC8" w14:textId="77777777" w:rsidR="007D4A1E" w:rsidRPr="0097690A" w:rsidRDefault="007D4A1E" w:rsidP="007D4A1E">
      <w:pPr>
        <w:rPr>
          <w:lang w:val="en-GB"/>
        </w:rPr>
      </w:pPr>
      <w:r w:rsidRPr="0097690A">
        <w:rPr>
          <w:rFonts w:hint="eastAsia"/>
          <w:lang w:val="en-GB"/>
        </w:rPr>
        <w:t>位置；调用全景位，调用讲台位，验证全景位、</w:t>
      </w:r>
      <w:proofErr w:type="gramStart"/>
      <w:r w:rsidRPr="0097690A">
        <w:rPr>
          <w:rFonts w:hint="eastAsia"/>
          <w:lang w:val="en-GB"/>
        </w:rPr>
        <w:t>讲台位</w:t>
      </w:r>
      <w:proofErr w:type="gramEnd"/>
      <w:r w:rsidRPr="0097690A">
        <w:rPr>
          <w:rFonts w:hint="eastAsia"/>
          <w:lang w:val="en-GB"/>
        </w:rPr>
        <w:t>是否有效，如图</w:t>
      </w:r>
    </w:p>
    <w:p w14:paraId="5C14C845" w14:textId="5E541EF8" w:rsidR="007D4A1E" w:rsidRPr="0097690A" w:rsidRDefault="00C13163" w:rsidP="007D4A1E">
      <w:pPr>
        <w:rPr>
          <w:lang w:val="en-GB"/>
        </w:rPr>
      </w:pPr>
      <w:r>
        <w:rPr>
          <w:noProof/>
        </w:rPr>
        <w:drawing>
          <wp:inline distT="0" distB="0" distL="0" distR="0" wp14:anchorId="5C3500B6" wp14:editId="7869202E">
            <wp:extent cx="2870024" cy="2849227"/>
            <wp:effectExtent l="0" t="0" r="635" b="0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4876" cy="2863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53E233" w14:textId="77777777" w:rsidR="007D4A1E" w:rsidRPr="0097690A" w:rsidRDefault="007D4A1E" w:rsidP="007D4A1E">
      <w:pPr>
        <w:rPr>
          <w:lang w:val="en-GB"/>
        </w:rPr>
      </w:pPr>
    </w:p>
    <w:p w14:paraId="41197DEB" w14:textId="77777777" w:rsidR="007D4A1E" w:rsidRPr="0097690A" w:rsidRDefault="007D4A1E" w:rsidP="007D4A1E">
      <w:pPr>
        <w:pStyle w:val="3"/>
        <w:keepNext w:val="0"/>
        <w:keepLines w:val="0"/>
        <w:widowControl w:val="0"/>
        <w:spacing w:line="300" w:lineRule="auto"/>
        <w:ind w:left="454"/>
        <w:jc w:val="left"/>
        <w:rPr>
          <w:lang w:val="en-GB"/>
        </w:rPr>
      </w:pPr>
      <w:bookmarkStart w:id="32" w:name="_Toc16581320"/>
      <w:r w:rsidRPr="0097690A">
        <w:rPr>
          <w:rFonts w:hint="eastAsia"/>
          <w:lang w:val="en-GB"/>
        </w:rPr>
        <w:t>跟踪</w:t>
      </w:r>
      <w:r w:rsidRPr="0097690A">
        <w:rPr>
          <w:rFonts w:hint="eastAsia"/>
          <w:lang w:val="en-GB"/>
        </w:rPr>
        <w:t>/</w:t>
      </w:r>
      <w:r w:rsidRPr="0097690A">
        <w:rPr>
          <w:rFonts w:hint="eastAsia"/>
          <w:lang w:val="en-GB"/>
        </w:rPr>
        <w:t>屏蔽区域设置</w:t>
      </w:r>
      <w:bookmarkEnd w:id="32"/>
    </w:p>
    <w:p w14:paraId="0A006D7A" w14:textId="77777777" w:rsidR="007D4A1E" w:rsidRPr="0097690A" w:rsidRDefault="007D4A1E" w:rsidP="007D4A1E">
      <w:pPr>
        <w:rPr>
          <w:lang w:val="en-GB"/>
        </w:rPr>
      </w:pPr>
      <w:r w:rsidRPr="0097690A">
        <w:rPr>
          <w:rFonts w:hint="eastAsia"/>
          <w:lang w:val="en-GB"/>
        </w:rPr>
        <w:t>选【显示】，选择跟踪区域，鼠标左键点击要设置的</w:t>
      </w:r>
      <w:proofErr w:type="gramStart"/>
      <w:r w:rsidRPr="0097690A">
        <w:rPr>
          <w:rFonts w:hint="eastAsia"/>
          <w:lang w:val="en-GB"/>
        </w:rPr>
        <w:t>跟踪区</w:t>
      </w:r>
      <w:proofErr w:type="gramEnd"/>
      <w:r w:rsidRPr="0097690A">
        <w:rPr>
          <w:rFonts w:hint="eastAsia"/>
          <w:lang w:val="en-GB"/>
        </w:rPr>
        <w:t>起点，按住鼠标左键拖拉，画矩形跟踪区域。</w:t>
      </w:r>
    </w:p>
    <w:p w14:paraId="4D749146" w14:textId="77777777" w:rsidR="007D4A1E" w:rsidRPr="0097690A" w:rsidRDefault="007D4A1E" w:rsidP="007D4A1E">
      <w:pPr>
        <w:rPr>
          <w:lang w:val="en-GB"/>
        </w:rPr>
      </w:pPr>
      <w:r w:rsidRPr="0097690A">
        <w:rPr>
          <w:rFonts w:hint="eastAsia"/>
          <w:lang w:val="en-GB"/>
        </w:rPr>
        <w:t>屏蔽跟踪区域内的大屏等干扰源，支持</w:t>
      </w:r>
      <w:r w:rsidRPr="0097690A">
        <w:rPr>
          <w:rFonts w:hint="eastAsia"/>
          <w:lang w:val="en-GB"/>
        </w:rPr>
        <w:t>8</w:t>
      </w:r>
      <w:r w:rsidRPr="0097690A">
        <w:rPr>
          <w:rFonts w:hint="eastAsia"/>
          <w:lang w:val="en-GB"/>
        </w:rPr>
        <w:t>个屏蔽区；</w:t>
      </w:r>
      <w:proofErr w:type="gramStart"/>
      <w:r w:rsidRPr="0097690A">
        <w:rPr>
          <w:rFonts w:hint="eastAsia"/>
          <w:lang w:val="en-GB"/>
        </w:rPr>
        <w:t>勾选【显示】</w:t>
      </w:r>
      <w:proofErr w:type="gramEnd"/>
      <w:r w:rsidRPr="0097690A">
        <w:rPr>
          <w:rFonts w:hint="eastAsia"/>
          <w:lang w:val="en-GB"/>
        </w:rPr>
        <w:t>，选择屏蔽区域，</w:t>
      </w:r>
      <w:r w:rsidRPr="0097690A">
        <w:rPr>
          <w:rFonts w:hint="eastAsia"/>
          <w:lang w:val="en-GB"/>
        </w:rPr>
        <w:lastRenderedPageBreak/>
        <w:t>鼠标左键点击要设置的屏蔽区域起点，按住鼠标左键拖拉，画矩形屏蔽区域，</w:t>
      </w:r>
    </w:p>
    <w:p w14:paraId="0BF60DDD" w14:textId="29829F35" w:rsidR="007D4A1E" w:rsidRPr="0097690A" w:rsidRDefault="00C13163" w:rsidP="00C13163">
      <w:pPr>
        <w:ind w:firstLineChars="0" w:firstLine="0"/>
        <w:rPr>
          <w:lang w:val="en-GB"/>
        </w:rPr>
      </w:pPr>
      <w:r>
        <w:rPr>
          <w:noProof/>
        </w:rPr>
        <w:drawing>
          <wp:inline distT="0" distB="0" distL="0" distR="0" wp14:anchorId="1322888D" wp14:editId="2EDD49F6">
            <wp:extent cx="4317357" cy="2944078"/>
            <wp:effectExtent l="0" t="0" r="7620" b="889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4325801" cy="29498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7E8C2E" w14:textId="77777777" w:rsidR="007D4A1E" w:rsidRPr="0097690A" w:rsidRDefault="007D4A1E" w:rsidP="007D4A1E">
      <w:pPr>
        <w:rPr>
          <w:lang w:val="en-GB"/>
        </w:rPr>
      </w:pPr>
    </w:p>
    <w:p w14:paraId="06D4CA0F" w14:textId="77777777" w:rsidR="007D4A1E" w:rsidRPr="0097690A" w:rsidRDefault="007D4A1E" w:rsidP="007D4A1E">
      <w:pPr>
        <w:pStyle w:val="3"/>
        <w:keepNext w:val="0"/>
        <w:keepLines w:val="0"/>
        <w:widowControl w:val="0"/>
        <w:spacing w:line="300" w:lineRule="auto"/>
        <w:ind w:left="454"/>
        <w:jc w:val="left"/>
        <w:rPr>
          <w:lang w:val="en-GB"/>
        </w:rPr>
      </w:pPr>
      <w:bookmarkStart w:id="33" w:name="_Toc16581321"/>
      <w:proofErr w:type="gramStart"/>
      <w:r w:rsidRPr="0097690A">
        <w:rPr>
          <w:rFonts w:hint="eastAsia"/>
          <w:lang w:val="en-GB"/>
        </w:rPr>
        <w:t>全景位</w:t>
      </w:r>
      <w:proofErr w:type="gramEnd"/>
      <w:r w:rsidRPr="0097690A">
        <w:rPr>
          <w:rFonts w:hint="eastAsia"/>
          <w:lang w:val="en-GB"/>
        </w:rPr>
        <w:t>设置</w:t>
      </w:r>
      <w:bookmarkEnd w:id="33"/>
    </w:p>
    <w:p w14:paraId="2C5852FA" w14:textId="77777777" w:rsidR="007D4A1E" w:rsidRPr="0097690A" w:rsidRDefault="007D4A1E" w:rsidP="007D4A1E">
      <w:pPr>
        <w:rPr>
          <w:lang w:val="en-GB"/>
        </w:rPr>
      </w:pPr>
      <w:proofErr w:type="gramStart"/>
      <w:r w:rsidRPr="0097690A">
        <w:rPr>
          <w:rFonts w:hint="eastAsia"/>
          <w:lang w:val="en-GB"/>
        </w:rPr>
        <w:t>全景位</w:t>
      </w:r>
      <w:proofErr w:type="gramEnd"/>
      <w:r w:rsidRPr="0097690A">
        <w:rPr>
          <w:rFonts w:hint="eastAsia"/>
          <w:lang w:val="en-GB"/>
        </w:rPr>
        <w:t>是指当教师不在跟踪区域时，教师端摄像头所采集画面。</w:t>
      </w:r>
    </w:p>
    <w:p w14:paraId="53741D22" w14:textId="77777777" w:rsidR="007D4A1E" w:rsidRPr="0097690A" w:rsidRDefault="007D4A1E" w:rsidP="007D4A1E">
      <w:pPr>
        <w:rPr>
          <w:lang w:val="en-GB"/>
        </w:rPr>
      </w:pPr>
      <w:r w:rsidRPr="0097690A">
        <w:rPr>
          <w:rFonts w:hint="eastAsia"/>
          <w:lang w:val="en-GB"/>
        </w:rPr>
        <w:t>在</w:t>
      </w:r>
      <w:proofErr w:type="gramStart"/>
      <w:r w:rsidRPr="0097690A">
        <w:rPr>
          <w:rFonts w:hint="eastAsia"/>
          <w:lang w:val="en-GB"/>
        </w:rPr>
        <w:t>特写机</w:t>
      </w:r>
      <w:proofErr w:type="gramEnd"/>
      <w:r w:rsidRPr="0097690A">
        <w:rPr>
          <w:rFonts w:hint="eastAsia"/>
          <w:lang w:val="en-GB"/>
        </w:rPr>
        <w:t>配置界面，预置位号处，输入“</w:t>
      </w:r>
      <w:r w:rsidRPr="0097690A">
        <w:rPr>
          <w:rFonts w:hint="eastAsia"/>
          <w:lang w:val="en-GB"/>
        </w:rPr>
        <w:t>0</w:t>
      </w:r>
      <w:r w:rsidRPr="0097690A">
        <w:rPr>
          <w:rFonts w:hint="eastAsia"/>
          <w:lang w:val="en-GB"/>
        </w:rPr>
        <w:t>”，通过点击控制方向以及拉近、拉远，调整全景位</w:t>
      </w:r>
      <w:proofErr w:type="gramStart"/>
      <w:r w:rsidRPr="0097690A">
        <w:rPr>
          <w:rFonts w:hint="eastAsia"/>
          <w:lang w:val="en-GB"/>
        </w:rPr>
        <w:t>位</w:t>
      </w:r>
      <w:proofErr w:type="gramEnd"/>
      <w:r w:rsidRPr="0097690A">
        <w:rPr>
          <w:rFonts w:hint="eastAsia"/>
          <w:lang w:val="en-GB"/>
        </w:rPr>
        <w:t>画面大小</w:t>
      </w:r>
    </w:p>
    <w:p w14:paraId="288E72CD" w14:textId="58AE90CF" w:rsidR="007D4A1E" w:rsidRDefault="007D4A1E" w:rsidP="007D4A1E">
      <w:pPr>
        <w:rPr>
          <w:lang w:val="en-GB"/>
        </w:rPr>
      </w:pPr>
      <w:r w:rsidRPr="0097690A">
        <w:rPr>
          <w:lang w:val="en-GB"/>
        </w:rPr>
        <w:t xml:space="preserve"> </w:t>
      </w:r>
      <w:r w:rsidR="00C13163">
        <w:rPr>
          <w:noProof/>
        </w:rPr>
        <w:drawing>
          <wp:inline distT="0" distB="0" distL="0" distR="0" wp14:anchorId="3BF64B5D" wp14:editId="72B5F36B">
            <wp:extent cx="3914091" cy="2647878"/>
            <wp:effectExtent l="0" t="0" r="0" b="635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3928898" cy="2657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483865" w14:textId="77777777" w:rsidR="00C13163" w:rsidRPr="0097690A" w:rsidRDefault="00C13163" w:rsidP="007D4A1E">
      <w:pPr>
        <w:rPr>
          <w:lang w:val="en-GB"/>
        </w:rPr>
      </w:pPr>
    </w:p>
    <w:p w14:paraId="7BD6E6F4" w14:textId="77777777" w:rsidR="007D4A1E" w:rsidRPr="0097690A" w:rsidRDefault="007D4A1E" w:rsidP="007D4A1E">
      <w:pPr>
        <w:pStyle w:val="3"/>
        <w:keepNext w:val="0"/>
        <w:keepLines w:val="0"/>
        <w:widowControl w:val="0"/>
        <w:spacing w:line="300" w:lineRule="auto"/>
        <w:ind w:left="454"/>
        <w:jc w:val="left"/>
        <w:rPr>
          <w:lang w:val="en-GB"/>
        </w:rPr>
      </w:pPr>
      <w:bookmarkStart w:id="34" w:name="_Toc16581322"/>
      <w:proofErr w:type="gramStart"/>
      <w:r w:rsidRPr="0097690A">
        <w:rPr>
          <w:rFonts w:hint="eastAsia"/>
          <w:lang w:val="en-GB"/>
        </w:rPr>
        <w:t>讲台位</w:t>
      </w:r>
      <w:proofErr w:type="gramEnd"/>
      <w:r w:rsidRPr="0097690A">
        <w:rPr>
          <w:rFonts w:hint="eastAsia"/>
          <w:lang w:val="en-GB"/>
        </w:rPr>
        <w:t>设置</w:t>
      </w:r>
      <w:bookmarkEnd w:id="34"/>
    </w:p>
    <w:p w14:paraId="7E671F97" w14:textId="77777777" w:rsidR="007D4A1E" w:rsidRPr="0097690A" w:rsidRDefault="007D4A1E" w:rsidP="007D4A1E">
      <w:pPr>
        <w:rPr>
          <w:lang w:val="en-GB"/>
        </w:rPr>
      </w:pPr>
      <w:proofErr w:type="gramStart"/>
      <w:r w:rsidRPr="0097690A">
        <w:rPr>
          <w:rFonts w:hint="eastAsia"/>
          <w:lang w:val="en-GB"/>
        </w:rPr>
        <w:t>讲台位</w:t>
      </w:r>
      <w:proofErr w:type="gramEnd"/>
      <w:r w:rsidRPr="0097690A">
        <w:rPr>
          <w:rFonts w:hint="eastAsia"/>
          <w:lang w:val="en-GB"/>
        </w:rPr>
        <w:t>是指当教师在跟踪区域时，摄像头对教师的特写镜头画面大小。</w:t>
      </w:r>
    </w:p>
    <w:p w14:paraId="5533D4EC" w14:textId="77777777" w:rsidR="007D4A1E" w:rsidRPr="0097690A" w:rsidRDefault="007D4A1E" w:rsidP="007D4A1E">
      <w:pPr>
        <w:rPr>
          <w:lang w:val="en-GB"/>
        </w:rPr>
      </w:pPr>
      <w:r w:rsidRPr="0097690A">
        <w:rPr>
          <w:rFonts w:hint="eastAsia"/>
          <w:lang w:val="en-GB"/>
        </w:rPr>
        <w:lastRenderedPageBreak/>
        <w:t>在</w:t>
      </w:r>
      <w:proofErr w:type="gramStart"/>
      <w:r w:rsidRPr="0097690A">
        <w:rPr>
          <w:rFonts w:hint="eastAsia"/>
          <w:lang w:val="en-GB"/>
        </w:rPr>
        <w:t>特写机</w:t>
      </w:r>
      <w:proofErr w:type="gramEnd"/>
      <w:r w:rsidRPr="0097690A">
        <w:rPr>
          <w:rFonts w:hint="eastAsia"/>
          <w:lang w:val="en-GB"/>
        </w:rPr>
        <w:t>配置界面，预置位号处，输入“</w:t>
      </w:r>
      <w:r w:rsidRPr="0097690A">
        <w:rPr>
          <w:rFonts w:hint="eastAsia"/>
          <w:lang w:val="en-GB"/>
        </w:rPr>
        <w:t>1</w:t>
      </w:r>
      <w:r w:rsidRPr="0097690A">
        <w:rPr>
          <w:rFonts w:hint="eastAsia"/>
          <w:lang w:val="en-GB"/>
        </w:rPr>
        <w:t>”，通过点击控制方向以及拉近、拉远，调整</w:t>
      </w:r>
      <w:proofErr w:type="gramStart"/>
      <w:r w:rsidRPr="0097690A">
        <w:rPr>
          <w:rFonts w:hint="eastAsia"/>
          <w:lang w:val="en-GB"/>
        </w:rPr>
        <w:t>讲台位</w:t>
      </w:r>
      <w:proofErr w:type="gramEnd"/>
      <w:r w:rsidRPr="0097690A">
        <w:rPr>
          <w:rFonts w:hint="eastAsia"/>
          <w:lang w:val="en-GB"/>
        </w:rPr>
        <w:t>画面大小。</w:t>
      </w:r>
    </w:p>
    <w:p w14:paraId="407C3F52" w14:textId="14F91F51" w:rsidR="007D4A1E" w:rsidRDefault="007D4A1E" w:rsidP="007D4A1E">
      <w:pPr>
        <w:rPr>
          <w:lang w:val="en-GB"/>
        </w:rPr>
      </w:pPr>
      <w:r w:rsidRPr="0097690A">
        <w:rPr>
          <w:lang w:val="en-GB"/>
        </w:rPr>
        <w:t xml:space="preserve"> </w:t>
      </w:r>
      <w:r w:rsidR="00C13163">
        <w:rPr>
          <w:noProof/>
        </w:rPr>
        <w:drawing>
          <wp:inline distT="0" distB="0" distL="0" distR="0" wp14:anchorId="3433139C" wp14:editId="26840F74">
            <wp:extent cx="3900669" cy="2674489"/>
            <wp:effectExtent l="0" t="0" r="5080" b="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3918518" cy="2686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51AF6E" w14:textId="77777777" w:rsidR="00C13163" w:rsidRPr="0097690A" w:rsidRDefault="00C13163" w:rsidP="007D4A1E">
      <w:pPr>
        <w:rPr>
          <w:lang w:val="en-GB"/>
        </w:rPr>
      </w:pPr>
    </w:p>
    <w:p w14:paraId="7996019B" w14:textId="77777777" w:rsidR="007D4A1E" w:rsidRPr="0097690A" w:rsidRDefault="007D4A1E" w:rsidP="007D4A1E">
      <w:pPr>
        <w:pStyle w:val="3"/>
        <w:keepNext w:val="0"/>
        <w:keepLines w:val="0"/>
        <w:widowControl w:val="0"/>
        <w:spacing w:line="300" w:lineRule="auto"/>
        <w:ind w:left="454"/>
        <w:jc w:val="left"/>
        <w:rPr>
          <w:lang w:val="en-GB"/>
        </w:rPr>
      </w:pPr>
      <w:bookmarkStart w:id="35" w:name="_Toc16581323"/>
      <w:r w:rsidRPr="0097690A">
        <w:rPr>
          <w:rFonts w:hint="eastAsia"/>
          <w:lang w:val="en-GB"/>
        </w:rPr>
        <w:t>参数设置</w:t>
      </w:r>
      <w:bookmarkEnd w:id="35"/>
    </w:p>
    <w:p w14:paraId="0AC888D4" w14:textId="77777777" w:rsidR="007D4A1E" w:rsidRPr="0097690A" w:rsidRDefault="007D4A1E" w:rsidP="007D4A1E">
      <w:pPr>
        <w:rPr>
          <w:lang w:val="en-GB"/>
        </w:rPr>
      </w:pPr>
      <w:r w:rsidRPr="0097690A">
        <w:rPr>
          <w:lang w:val="en-GB"/>
        </w:rPr>
        <w:t xml:space="preserve"> </w:t>
      </w:r>
    </w:p>
    <w:p w14:paraId="4A35E7AF" w14:textId="77777777" w:rsidR="007D4A1E" w:rsidRPr="0097690A" w:rsidRDefault="007D4A1E" w:rsidP="007D4A1E">
      <w:pPr>
        <w:rPr>
          <w:lang w:val="en-GB"/>
        </w:rPr>
      </w:pPr>
      <w:r w:rsidRPr="0097690A">
        <w:rPr>
          <w:rFonts w:hint="eastAsia"/>
          <w:lang w:val="en-GB"/>
        </w:rPr>
        <w:t>跟踪灵敏度：设置触发教师跟踪的动作范围和跟踪响应速度，可选范围</w:t>
      </w:r>
      <w:r w:rsidRPr="0097690A">
        <w:rPr>
          <w:rFonts w:hint="eastAsia"/>
          <w:lang w:val="en-GB"/>
        </w:rPr>
        <w:t>0~4</w:t>
      </w:r>
      <w:r w:rsidRPr="0097690A">
        <w:rPr>
          <w:rFonts w:hint="eastAsia"/>
          <w:lang w:val="en-GB"/>
        </w:rPr>
        <w:t>，默认值为</w:t>
      </w:r>
      <w:r w:rsidRPr="0097690A">
        <w:rPr>
          <w:rFonts w:hint="eastAsia"/>
          <w:lang w:val="en-GB"/>
        </w:rPr>
        <w:t>2</w:t>
      </w:r>
      <w:r w:rsidRPr="0097690A">
        <w:rPr>
          <w:rFonts w:hint="eastAsia"/>
          <w:lang w:val="en-GB"/>
        </w:rPr>
        <w:t>；</w:t>
      </w:r>
    </w:p>
    <w:p w14:paraId="11060708" w14:textId="77777777" w:rsidR="007D4A1E" w:rsidRPr="0097690A" w:rsidRDefault="007D4A1E" w:rsidP="007D4A1E">
      <w:pPr>
        <w:rPr>
          <w:lang w:val="en-GB"/>
        </w:rPr>
      </w:pPr>
      <w:r w:rsidRPr="0097690A">
        <w:rPr>
          <w:rFonts w:hint="eastAsia"/>
          <w:lang w:val="en-GB"/>
        </w:rPr>
        <w:t>跟踪画面大小：设置</w:t>
      </w:r>
      <w:proofErr w:type="gramStart"/>
      <w:r w:rsidRPr="0097690A">
        <w:rPr>
          <w:rFonts w:hint="eastAsia"/>
          <w:lang w:val="en-GB"/>
        </w:rPr>
        <w:t>特写机</w:t>
      </w:r>
      <w:proofErr w:type="gramEnd"/>
      <w:r w:rsidRPr="0097690A">
        <w:rPr>
          <w:rFonts w:hint="eastAsia"/>
          <w:lang w:val="en-GB"/>
        </w:rPr>
        <w:t>跟踪画面的视角范围，设置范围：</w:t>
      </w:r>
      <w:r w:rsidRPr="0097690A">
        <w:rPr>
          <w:rFonts w:hint="eastAsia"/>
          <w:lang w:val="en-GB"/>
        </w:rPr>
        <w:t>0.5~2.0</w:t>
      </w:r>
      <w:r w:rsidRPr="0097690A">
        <w:rPr>
          <w:rFonts w:hint="eastAsia"/>
          <w:lang w:val="en-GB"/>
        </w:rPr>
        <w:t>，默认值</w:t>
      </w:r>
      <w:r w:rsidRPr="0097690A">
        <w:rPr>
          <w:rFonts w:hint="eastAsia"/>
          <w:lang w:val="en-GB"/>
        </w:rPr>
        <w:t>1.0</w:t>
      </w:r>
      <w:r w:rsidRPr="0097690A">
        <w:rPr>
          <w:rFonts w:hint="eastAsia"/>
          <w:lang w:val="en-GB"/>
        </w:rPr>
        <w:t>；</w:t>
      </w:r>
    </w:p>
    <w:p w14:paraId="2F488B4F" w14:textId="77777777" w:rsidR="007D4A1E" w:rsidRPr="0097690A" w:rsidRDefault="007D4A1E" w:rsidP="007D4A1E">
      <w:pPr>
        <w:rPr>
          <w:lang w:val="en-GB"/>
        </w:rPr>
      </w:pPr>
      <w:r w:rsidRPr="0097690A">
        <w:rPr>
          <w:rFonts w:hint="eastAsia"/>
          <w:lang w:val="en-GB"/>
        </w:rPr>
        <w:t>距讲台距离：教师摄像机距离讲台的水平距离，设置范围：</w:t>
      </w:r>
      <w:r w:rsidRPr="0097690A">
        <w:rPr>
          <w:rFonts w:hint="eastAsia"/>
          <w:lang w:val="en-GB"/>
        </w:rPr>
        <w:t>3.0~20.0</w:t>
      </w:r>
      <w:r w:rsidRPr="0097690A">
        <w:rPr>
          <w:rFonts w:hint="eastAsia"/>
          <w:lang w:val="en-GB"/>
        </w:rPr>
        <w:t>，默认值</w:t>
      </w:r>
      <w:r w:rsidRPr="0097690A">
        <w:rPr>
          <w:rFonts w:hint="eastAsia"/>
          <w:lang w:val="en-GB"/>
        </w:rPr>
        <w:t>6</w:t>
      </w:r>
      <w:r w:rsidRPr="0097690A">
        <w:rPr>
          <w:rFonts w:hint="eastAsia"/>
          <w:lang w:val="en-GB"/>
        </w:rPr>
        <w:t>米；</w:t>
      </w:r>
    </w:p>
    <w:p w14:paraId="0D152188" w14:textId="77777777" w:rsidR="007D4A1E" w:rsidRPr="0097690A" w:rsidRDefault="007D4A1E" w:rsidP="007D4A1E">
      <w:pPr>
        <w:rPr>
          <w:lang w:val="en-GB"/>
        </w:rPr>
      </w:pPr>
      <w:r w:rsidRPr="0097690A">
        <w:rPr>
          <w:rFonts w:hint="eastAsia"/>
          <w:lang w:val="en-GB"/>
        </w:rPr>
        <w:t>水平校准：可选范围：</w:t>
      </w:r>
      <w:r w:rsidRPr="0097690A">
        <w:rPr>
          <w:rFonts w:hint="eastAsia"/>
          <w:lang w:val="en-GB"/>
        </w:rPr>
        <w:t>-200~+200</w:t>
      </w:r>
      <w:r w:rsidRPr="0097690A">
        <w:rPr>
          <w:rFonts w:hint="eastAsia"/>
          <w:lang w:val="en-GB"/>
        </w:rPr>
        <w:t>（步），</w:t>
      </w:r>
      <w:r w:rsidRPr="0097690A">
        <w:rPr>
          <w:rFonts w:hint="eastAsia"/>
          <w:lang w:val="en-GB"/>
        </w:rPr>
        <w:t>0.069</w:t>
      </w:r>
      <w:r w:rsidRPr="0097690A">
        <w:rPr>
          <w:rFonts w:hint="eastAsia"/>
          <w:lang w:val="en-GB"/>
        </w:rPr>
        <w:t>°</w:t>
      </w:r>
      <w:r w:rsidRPr="0097690A">
        <w:rPr>
          <w:rFonts w:hint="eastAsia"/>
          <w:lang w:val="en-GB"/>
        </w:rPr>
        <w:t>/</w:t>
      </w:r>
      <w:r w:rsidRPr="0097690A">
        <w:rPr>
          <w:rFonts w:hint="eastAsia"/>
          <w:lang w:val="en-GB"/>
        </w:rPr>
        <w:t>步；负数向左校准，正数向右校准，默认：</w:t>
      </w:r>
      <w:r w:rsidRPr="0097690A">
        <w:rPr>
          <w:rFonts w:hint="eastAsia"/>
          <w:lang w:val="en-GB"/>
        </w:rPr>
        <w:t>0</w:t>
      </w:r>
      <w:r w:rsidRPr="0097690A">
        <w:rPr>
          <w:rFonts w:hint="eastAsia"/>
          <w:lang w:val="en-GB"/>
        </w:rPr>
        <w:t>；</w:t>
      </w:r>
    </w:p>
    <w:p w14:paraId="7EB40AFC" w14:textId="77777777" w:rsidR="007D4A1E" w:rsidRPr="0097690A" w:rsidRDefault="007D4A1E" w:rsidP="007D4A1E">
      <w:pPr>
        <w:rPr>
          <w:lang w:val="en-GB"/>
        </w:rPr>
      </w:pPr>
      <w:r w:rsidRPr="0097690A">
        <w:rPr>
          <w:rFonts w:hint="eastAsia"/>
          <w:lang w:val="en-GB"/>
        </w:rPr>
        <w:t>垂直校准：可选范围：</w:t>
      </w:r>
      <w:r w:rsidRPr="0097690A">
        <w:rPr>
          <w:rFonts w:hint="eastAsia"/>
          <w:lang w:val="en-GB"/>
        </w:rPr>
        <w:t>-200~+200</w:t>
      </w:r>
      <w:r w:rsidRPr="0097690A">
        <w:rPr>
          <w:rFonts w:hint="eastAsia"/>
          <w:lang w:val="en-GB"/>
        </w:rPr>
        <w:t>（步），</w:t>
      </w:r>
      <w:r w:rsidRPr="0097690A">
        <w:rPr>
          <w:rFonts w:hint="eastAsia"/>
          <w:lang w:val="en-GB"/>
        </w:rPr>
        <w:t>0.069</w:t>
      </w:r>
      <w:r w:rsidRPr="0097690A">
        <w:rPr>
          <w:rFonts w:hint="eastAsia"/>
          <w:lang w:val="en-GB"/>
        </w:rPr>
        <w:t>°</w:t>
      </w:r>
      <w:r w:rsidRPr="0097690A">
        <w:rPr>
          <w:rFonts w:hint="eastAsia"/>
          <w:lang w:val="en-GB"/>
        </w:rPr>
        <w:t>/</w:t>
      </w:r>
      <w:r w:rsidRPr="0097690A">
        <w:rPr>
          <w:rFonts w:hint="eastAsia"/>
          <w:lang w:val="en-GB"/>
        </w:rPr>
        <w:t>步；负数向下校准，正数向上校准，默认：</w:t>
      </w:r>
      <w:r w:rsidRPr="0097690A">
        <w:rPr>
          <w:rFonts w:hint="eastAsia"/>
          <w:lang w:val="en-GB"/>
        </w:rPr>
        <w:t>0</w:t>
      </w:r>
      <w:r w:rsidRPr="0097690A">
        <w:rPr>
          <w:rFonts w:hint="eastAsia"/>
          <w:lang w:val="en-GB"/>
        </w:rPr>
        <w:t>；</w:t>
      </w:r>
    </w:p>
    <w:p w14:paraId="5C1668AC" w14:textId="3880988E" w:rsidR="007D4A1E" w:rsidRDefault="00C13163" w:rsidP="007D4A1E">
      <w:pPr>
        <w:rPr>
          <w:lang w:val="en-GB"/>
        </w:rPr>
      </w:pPr>
      <w:r>
        <w:rPr>
          <w:noProof/>
        </w:rPr>
        <w:lastRenderedPageBreak/>
        <w:drawing>
          <wp:inline distT="0" distB="0" distL="0" distR="0" wp14:anchorId="3869639E" wp14:editId="3E1F6AAE">
            <wp:extent cx="3883307" cy="2634066"/>
            <wp:effectExtent l="0" t="0" r="3175" b="0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3929878" cy="2665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4C7D96" w14:textId="77777777" w:rsidR="00C13163" w:rsidRPr="0097690A" w:rsidRDefault="00C13163" w:rsidP="007D4A1E">
      <w:pPr>
        <w:rPr>
          <w:lang w:val="en-GB"/>
        </w:rPr>
      </w:pPr>
    </w:p>
    <w:p w14:paraId="62BA6387" w14:textId="77777777" w:rsidR="007D4A1E" w:rsidRPr="0097690A" w:rsidRDefault="007D4A1E" w:rsidP="007D4A1E">
      <w:pPr>
        <w:pStyle w:val="3"/>
        <w:keepNext w:val="0"/>
        <w:keepLines w:val="0"/>
        <w:widowControl w:val="0"/>
        <w:spacing w:line="300" w:lineRule="auto"/>
        <w:ind w:left="454"/>
        <w:jc w:val="left"/>
        <w:rPr>
          <w:lang w:val="en-GB"/>
        </w:rPr>
      </w:pPr>
      <w:bookmarkStart w:id="36" w:name="_Toc16581324"/>
      <w:r w:rsidRPr="0097690A">
        <w:rPr>
          <w:rFonts w:hint="eastAsia"/>
          <w:lang w:val="en-GB"/>
        </w:rPr>
        <w:t>高级参数设置</w:t>
      </w:r>
      <w:bookmarkEnd w:id="36"/>
    </w:p>
    <w:p w14:paraId="2389121A" w14:textId="0A6963F6" w:rsidR="007D4A1E" w:rsidRPr="0097690A" w:rsidRDefault="007D4A1E" w:rsidP="007D4A1E">
      <w:pPr>
        <w:rPr>
          <w:lang w:val="en-GB"/>
        </w:rPr>
      </w:pPr>
      <w:r w:rsidRPr="0097690A">
        <w:rPr>
          <w:lang w:val="en-GB"/>
        </w:rPr>
        <w:t xml:space="preserve"> </w:t>
      </w:r>
      <w:r w:rsidR="00B8306E">
        <w:rPr>
          <w:noProof/>
        </w:rPr>
        <w:drawing>
          <wp:inline distT="0" distB="0" distL="0" distR="0" wp14:anchorId="082C8D04" wp14:editId="302A9238">
            <wp:extent cx="4096619" cy="2858657"/>
            <wp:effectExtent l="0" t="0" r="0" b="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4109742" cy="2867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88440A" w14:textId="77777777" w:rsidR="007D4A1E" w:rsidRPr="0097690A" w:rsidRDefault="007D4A1E" w:rsidP="007D4A1E">
      <w:pPr>
        <w:rPr>
          <w:lang w:val="en-GB"/>
        </w:rPr>
      </w:pPr>
      <w:r w:rsidRPr="0097690A">
        <w:rPr>
          <w:rFonts w:hint="eastAsia"/>
          <w:lang w:val="en-GB"/>
        </w:rPr>
        <w:t>目标丢失动作：选择全景位</w:t>
      </w:r>
    </w:p>
    <w:p w14:paraId="72A7103E" w14:textId="77777777" w:rsidR="007D4A1E" w:rsidRPr="0097690A" w:rsidRDefault="007D4A1E" w:rsidP="007D4A1E">
      <w:pPr>
        <w:rPr>
          <w:lang w:val="en-GB"/>
        </w:rPr>
      </w:pPr>
      <w:r w:rsidRPr="0097690A">
        <w:rPr>
          <w:rFonts w:hint="eastAsia"/>
          <w:lang w:val="en-GB"/>
        </w:rPr>
        <w:t>跟踪设置：选择开机跟踪、自动变焦以及跟踪时</w:t>
      </w:r>
      <w:proofErr w:type="gramStart"/>
      <w:r w:rsidRPr="0097690A">
        <w:rPr>
          <w:rFonts w:hint="eastAsia"/>
          <w:lang w:val="en-GB"/>
        </w:rPr>
        <w:t>不</w:t>
      </w:r>
      <w:proofErr w:type="gramEnd"/>
      <w:r w:rsidRPr="0097690A">
        <w:rPr>
          <w:rFonts w:hint="eastAsia"/>
          <w:lang w:val="en-GB"/>
        </w:rPr>
        <w:t>对焦</w:t>
      </w:r>
    </w:p>
    <w:p w14:paraId="0E2707D9" w14:textId="77777777" w:rsidR="007D4A1E" w:rsidRPr="0097690A" w:rsidRDefault="007D4A1E" w:rsidP="007D4A1E">
      <w:pPr>
        <w:rPr>
          <w:lang w:val="en-GB"/>
        </w:rPr>
      </w:pPr>
    </w:p>
    <w:p w14:paraId="0A64C3E9" w14:textId="77777777" w:rsidR="007D4A1E" w:rsidRPr="0097690A" w:rsidRDefault="007D4A1E" w:rsidP="007D4A1E">
      <w:pPr>
        <w:pStyle w:val="3"/>
        <w:keepNext w:val="0"/>
        <w:keepLines w:val="0"/>
        <w:widowControl w:val="0"/>
        <w:spacing w:line="300" w:lineRule="auto"/>
        <w:ind w:left="454"/>
        <w:jc w:val="left"/>
        <w:rPr>
          <w:lang w:val="en-GB"/>
        </w:rPr>
      </w:pPr>
      <w:bookmarkStart w:id="37" w:name="_Toc16581325"/>
      <w:r w:rsidRPr="0097690A">
        <w:rPr>
          <w:rFonts w:hint="eastAsia"/>
          <w:lang w:val="en-GB"/>
        </w:rPr>
        <w:t>保存启动配置</w:t>
      </w:r>
      <w:bookmarkEnd w:id="37"/>
    </w:p>
    <w:p w14:paraId="56BC7E56" w14:textId="77777777" w:rsidR="007D4A1E" w:rsidRPr="0097690A" w:rsidRDefault="007D4A1E" w:rsidP="007D4A1E">
      <w:pPr>
        <w:rPr>
          <w:lang w:val="en-GB"/>
        </w:rPr>
      </w:pPr>
      <w:r w:rsidRPr="0097690A">
        <w:rPr>
          <w:rFonts w:hint="eastAsia"/>
          <w:lang w:val="en-GB"/>
        </w:rPr>
        <w:t>配置完成后，点击“应用”使所有配置保存生效，然后点击“开启跟踪”，教师端摄像头配置完成。</w:t>
      </w:r>
    </w:p>
    <w:p w14:paraId="18478807" w14:textId="74A200E2" w:rsidR="007D4A1E" w:rsidRDefault="007D4A1E" w:rsidP="007D4A1E">
      <w:pPr>
        <w:rPr>
          <w:lang w:val="en-GB"/>
        </w:rPr>
      </w:pPr>
      <w:r w:rsidRPr="0097690A">
        <w:rPr>
          <w:lang w:val="en-GB"/>
        </w:rPr>
        <w:lastRenderedPageBreak/>
        <w:t xml:space="preserve"> </w:t>
      </w:r>
      <w:r w:rsidR="00B8306E">
        <w:rPr>
          <w:noProof/>
        </w:rPr>
        <w:drawing>
          <wp:inline distT="0" distB="0" distL="0" distR="0" wp14:anchorId="0608E606" wp14:editId="3DEFD5D1">
            <wp:extent cx="4508403" cy="3076526"/>
            <wp:effectExtent l="0" t="0" r="0" b="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4524303" cy="3087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EA9981" w14:textId="77777777" w:rsidR="00B8306E" w:rsidRPr="0097690A" w:rsidRDefault="00B8306E" w:rsidP="007D4A1E">
      <w:pPr>
        <w:rPr>
          <w:lang w:val="en-GB"/>
        </w:rPr>
      </w:pPr>
    </w:p>
    <w:p w14:paraId="0B3A45C5" w14:textId="77777777" w:rsidR="007D4A1E" w:rsidRPr="0097690A" w:rsidRDefault="007D4A1E" w:rsidP="007D4A1E">
      <w:pPr>
        <w:pStyle w:val="2"/>
        <w:spacing w:before="200" w:after="200"/>
      </w:pPr>
      <w:bookmarkStart w:id="38" w:name="_Toc16581326"/>
      <w:r w:rsidRPr="0097690A">
        <w:rPr>
          <w:rFonts w:hint="eastAsia"/>
        </w:rPr>
        <w:t>学生摄像头配置</w:t>
      </w:r>
      <w:bookmarkEnd w:id="38"/>
    </w:p>
    <w:p w14:paraId="55934625" w14:textId="29BF6080" w:rsidR="007D4A1E" w:rsidRPr="0097690A" w:rsidRDefault="007D4A1E" w:rsidP="007D4A1E">
      <w:pPr>
        <w:pStyle w:val="3"/>
        <w:keepNext w:val="0"/>
        <w:keepLines w:val="0"/>
        <w:widowControl w:val="0"/>
        <w:spacing w:line="300" w:lineRule="auto"/>
        <w:ind w:left="454"/>
        <w:jc w:val="left"/>
        <w:rPr>
          <w:lang w:val="en-GB"/>
        </w:rPr>
      </w:pPr>
      <w:bookmarkStart w:id="39" w:name="_Toc16581327"/>
      <w:r w:rsidRPr="0097690A">
        <w:rPr>
          <w:rFonts w:hint="eastAsia"/>
          <w:lang w:val="en-GB"/>
        </w:rPr>
        <w:t>连接设备</w:t>
      </w:r>
      <w:bookmarkEnd w:id="39"/>
    </w:p>
    <w:p w14:paraId="0DF6E065" w14:textId="77777777" w:rsidR="007D4A1E" w:rsidRPr="0097690A" w:rsidRDefault="007D4A1E" w:rsidP="007D4A1E">
      <w:pPr>
        <w:rPr>
          <w:lang w:val="en-GB"/>
        </w:rPr>
      </w:pPr>
      <w:r w:rsidRPr="0097690A">
        <w:rPr>
          <w:rFonts w:hint="eastAsia"/>
          <w:lang w:val="en-GB"/>
        </w:rPr>
        <w:t>通过摄像机专用跟踪配置工具，点击学生端</w:t>
      </w:r>
    </w:p>
    <w:p w14:paraId="530B4C32" w14:textId="77777777" w:rsidR="007D4A1E" w:rsidRPr="0097690A" w:rsidRDefault="007D4A1E" w:rsidP="007D4A1E">
      <w:pPr>
        <w:rPr>
          <w:lang w:val="en-GB"/>
        </w:rPr>
      </w:pPr>
      <w:proofErr w:type="gramStart"/>
      <w:r w:rsidRPr="0097690A">
        <w:rPr>
          <w:rFonts w:hint="eastAsia"/>
          <w:lang w:val="en-GB"/>
        </w:rPr>
        <w:t>特写机地址</w:t>
      </w:r>
      <w:proofErr w:type="gramEnd"/>
      <w:r w:rsidRPr="0097690A">
        <w:rPr>
          <w:rFonts w:hint="eastAsia"/>
          <w:lang w:val="en-GB"/>
        </w:rPr>
        <w:t>栏输入：学生端摄像头</w:t>
      </w:r>
      <w:r w:rsidRPr="0097690A">
        <w:rPr>
          <w:rFonts w:hint="eastAsia"/>
          <w:lang w:val="en-GB"/>
        </w:rPr>
        <w:t>IP</w:t>
      </w:r>
      <w:r w:rsidRPr="0097690A">
        <w:rPr>
          <w:rFonts w:hint="eastAsia"/>
          <w:lang w:val="en-GB"/>
        </w:rPr>
        <w:t>地址</w:t>
      </w:r>
    </w:p>
    <w:p w14:paraId="7376FB45" w14:textId="77777777" w:rsidR="007D4A1E" w:rsidRPr="0097690A" w:rsidRDefault="007D4A1E" w:rsidP="007D4A1E">
      <w:pPr>
        <w:rPr>
          <w:lang w:val="en-GB"/>
        </w:rPr>
      </w:pPr>
      <w:proofErr w:type="gramStart"/>
      <w:r w:rsidRPr="0097690A">
        <w:rPr>
          <w:rFonts w:hint="eastAsia"/>
          <w:lang w:val="en-GB"/>
        </w:rPr>
        <w:t>全景机地址</w:t>
      </w:r>
      <w:proofErr w:type="gramEnd"/>
      <w:r w:rsidRPr="0097690A">
        <w:rPr>
          <w:rFonts w:hint="eastAsia"/>
          <w:lang w:val="en-GB"/>
        </w:rPr>
        <w:t>栏输入：学生端摄像头</w:t>
      </w:r>
      <w:r w:rsidRPr="0097690A">
        <w:rPr>
          <w:rFonts w:hint="eastAsia"/>
          <w:lang w:val="en-GB"/>
        </w:rPr>
        <w:t>IP</w:t>
      </w:r>
      <w:r w:rsidRPr="0097690A">
        <w:rPr>
          <w:rFonts w:hint="eastAsia"/>
          <w:lang w:val="en-GB"/>
        </w:rPr>
        <w:t>地址</w:t>
      </w:r>
    </w:p>
    <w:p w14:paraId="36926F7E" w14:textId="06D71DC6" w:rsidR="007D4A1E" w:rsidRPr="0097690A" w:rsidRDefault="000F78D5" w:rsidP="007D4A1E">
      <w:pPr>
        <w:rPr>
          <w:lang w:val="en-GB"/>
        </w:rPr>
      </w:pPr>
      <w:r>
        <w:rPr>
          <w:noProof/>
        </w:rPr>
        <w:drawing>
          <wp:inline distT="0" distB="0" distL="0" distR="0" wp14:anchorId="059DF6B8" wp14:editId="180EB6C1">
            <wp:extent cx="3991887" cy="2720212"/>
            <wp:effectExtent l="0" t="0" r="8890" b="4445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4020648" cy="2739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CBFE21" w14:textId="77777777" w:rsidR="007D4A1E" w:rsidRPr="0097690A" w:rsidRDefault="007D4A1E" w:rsidP="007D4A1E">
      <w:pPr>
        <w:rPr>
          <w:lang w:val="en-GB"/>
        </w:rPr>
      </w:pPr>
    </w:p>
    <w:p w14:paraId="6EE10B28" w14:textId="77777777" w:rsidR="007D4A1E" w:rsidRPr="0097690A" w:rsidRDefault="007D4A1E" w:rsidP="007D4A1E">
      <w:pPr>
        <w:pStyle w:val="3"/>
        <w:keepNext w:val="0"/>
        <w:keepLines w:val="0"/>
        <w:widowControl w:val="0"/>
        <w:spacing w:line="300" w:lineRule="auto"/>
        <w:ind w:left="454"/>
        <w:jc w:val="left"/>
        <w:rPr>
          <w:lang w:val="en-GB"/>
        </w:rPr>
      </w:pPr>
      <w:bookmarkStart w:id="40" w:name="_Toc16581328"/>
      <w:r w:rsidRPr="0097690A">
        <w:rPr>
          <w:rFonts w:hint="eastAsia"/>
          <w:lang w:val="en-GB"/>
        </w:rPr>
        <w:t>全景镜头校准</w:t>
      </w:r>
      <w:bookmarkEnd w:id="40"/>
    </w:p>
    <w:p w14:paraId="4A75EF32" w14:textId="77777777" w:rsidR="007D4A1E" w:rsidRPr="0097690A" w:rsidRDefault="007D4A1E" w:rsidP="007D4A1E">
      <w:pPr>
        <w:rPr>
          <w:lang w:val="en-GB"/>
        </w:rPr>
      </w:pPr>
      <w:proofErr w:type="gramStart"/>
      <w:r w:rsidRPr="0097690A">
        <w:rPr>
          <w:rFonts w:hint="eastAsia"/>
          <w:lang w:val="en-GB"/>
        </w:rPr>
        <w:lastRenderedPageBreak/>
        <w:t>勾选“显示校验十字”</w:t>
      </w:r>
      <w:proofErr w:type="gramEnd"/>
      <w:r w:rsidRPr="0097690A">
        <w:rPr>
          <w:rFonts w:hint="eastAsia"/>
          <w:lang w:val="en-GB"/>
        </w:rPr>
        <w:t>，</w:t>
      </w:r>
      <w:proofErr w:type="gramStart"/>
      <w:r w:rsidRPr="0097690A">
        <w:rPr>
          <w:rFonts w:hint="eastAsia"/>
          <w:lang w:val="en-GB"/>
        </w:rPr>
        <w:t>特写机</w:t>
      </w:r>
      <w:r w:rsidRPr="0097690A">
        <w:rPr>
          <w:rFonts w:hint="eastAsia"/>
          <w:lang w:val="en-GB"/>
        </w:rPr>
        <w:t>/</w:t>
      </w:r>
      <w:r w:rsidRPr="0097690A">
        <w:rPr>
          <w:rFonts w:hint="eastAsia"/>
          <w:lang w:val="en-GB"/>
        </w:rPr>
        <w:t>全景机</w:t>
      </w:r>
      <w:proofErr w:type="gramEnd"/>
      <w:r w:rsidRPr="0097690A">
        <w:rPr>
          <w:rFonts w:hint="eastAsia"/>
          <w:lang w:val="en-GB"/>
        </w:rPr>
        <w:t>预览图像显示校验图标</w:t>
      </w:r>
      <w:r w:rsidRPr="0097690A">
        <w:rPr>
          <w:rFonts w:hint="eastAsia"/>
          <w:lang w:val="en-GB"/>
        </w:rPr>
        <w:t xml:space="preserve"> </w:t>
      </w:r>
      <w:r w:rsidRPr="0097690A">
        <w:rPr>
          <w:rFonts w:hint="eastAsia"/>
          <w:lang w:val="en-GB"/>
        </w:rPr>
        <w:t>，通过云台上下左右控制，确保</w:t>
      </w:r>
      <w:proofErr w:type="gramStart"/>
      <w:r w:rsidRPr="0097690A">
        <w:rPr>
          <w:rFonts w:hint="eastAsia"/>
          <w:lang w:val="en-GB"/>
        </w:rPr>
        <w:t>特写机图像</w:t>
      </w:r>
      <w:proofErr w:type="gramEnd"/>
      <w:r w:rsidRPr="0097690A">
        <w:rPr>
          <w:rFonts w:hint="eastAsia"/>
          <w:lang w:val="en-GB"/>
        </w:rPr>
        <w:t>中心点与</w:t>
      </w:r>
      <w:proofErr w:type="gramStart"/>
      <w:r w:rsidRPr="0097690A">
        <w:rPr>
          <w:rFonts w:hint="eastAsia"/>
          <w:lang w:val="en-GB"/>
        </w:rPr>
        <w:t>全景机图像</w:t>
      </w:r>
      <w:proofErr w:type="gramEnd"/>
      <w:r w:rsidRPr="0097690A">
        <w:rPr>
          <w:rFonts w:hint="eastAsia"/>
          <w:lang w:val="en-GB"/>
        </w:rPr>
        <w:t>中心点重合，然后点击【校验】，可实现</w:t>
      </w:r>
      <w:proofErr w:type="gramStart"/>
      <w:r w:rsidRPr="0097690A">
        <w:rPr>
          <w:rFonts w:hint="eastAsia"/>
          <w:lang w:val="en-GB"/>
        </w:rPr>
        <w:t>全景机</w:t>
      </w:r>
      <w:proofErr w:type="gramEnd"/>
      <w:r w:rsidRPr="0097690A">
        <w:rPr>
          <w:rFonts w:hint="eastAsia"/>
          <w:lang w:val="en-GB"/>
        </w:rPr>
        <w:t>镜头校准；点击【复位】，可返回当前校验位置</w:t>
      </w:r>
    </w:p>
    <w:p w14:paraId="29664022" w14:textId="674E5A3F" w:rsidR="007D4A1E" w:rsidRPr="0097690A" w:rsidRDefault="000F78D5" w:rsidP="007D4A1E">
      <w:pPr>
        <w:rPr>
          <w:lang w:val="en-GB"/>
        </w:rPr>
      </w:pPr>
      <w:r>
        <w:rPr>
          <w:noProof/>
        </w:rPr>
        <w:drawing>
          <wp:inline distT="0" distB="0" distL="0" distR="0" wp14:anchorId="43E9214A" wp14:editId="61AEFE21">
            <wp:extent cx="3829021" cy="2601771"/>
            <wp:effectExtent l="0" t="0" r="6985" b="0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3331" cy="2604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B73290" w14:textId="77777777" w:rsidR="007D4A1E" w:rsidRPr="0097690A" w:rsidRDefault="007D4A1E" w:rsidP="007D4A1E">
      <w:pPr>
        <w:rPr>
          <w:lang w:val="en-GB"/>
        </w:rPr>
      </w:pPr>
    </w:p>
    <w:p w14:paraId="591BB2D3" w14:textId="77777777" w:rsidR="007D4A1E" w:rsidRPr="0097690A" w:rsidRDefault="007D4A1E" w:rsidP="007D4A1E">
      <w:pPr>
        <w:pStyle w:val="3"/>
        <w:keepNext w:val="0"/>
        <w:keepLines w:val="0"/>
        <w:widowControl w:val="0"/>
        <w:spacing w:line="300" w:lineRule="auto"/>
        <w:ind w:left="454"/>
        <w:jc w:val="left"/>
        <w:rPr>
          <w:lang w:val="en-GB"/>
        </w:rPr>
      </w:pPr>
      <w:bookmarkStart w:id="41" w:name="_Toc16581329"/>
      <w:r w:rsidRPr="0097690A">
        <w:rPr>
          <w:rFonts w:hint="eastAsia"/>
          <w:lang w:val="en-GB"/>
        </w:rPr>
        <w:t>设置预置位</w:t>
      </w:r>
      <w:bookmarkEnd w:id="41"/>
    </w:p>
    <w:p w14:paraId="16A833CD" w14:textId="77777777" w:rsidR="007D4A1E" w:rsidRPr="0097690A" w:rsidRDefault="007D4A1E" w:rsidP="007D4A1E">
      <w:pPr>
        <w:rPr>
          <w:lang w:val="en-GB"/>
        </w:rPr>
      </w:pPr>
      <w:proofErr w:type="gramStart"/>
      <w:r w:rsidRPr="0097690A">
        <w:rPr>
          <w:rFonts w:hint="eastAsia"/>
          <w:lang w:val="en-GB"/>
        </w:rPr>
        <w:t>预置位</w:t>
      </w:r>
      <w:proofErr w:type="gramEnd"/>
      <w:r w:rsidRPr="0097690A">
        <w:rPr>
          <w:rFonts w:hint="eastAsia"/>
          <w:lang w:val="en-GB"/>
        </w:rPr>
        <w:t>0</w:t>
      </w:r>
      <w:r w:rsidRPr="0097690A">
        <w:rPr>
          <w:rFonts w:hint="eastAsia"/>
          <w:lang w:val="en-GB"/>
        </w:rPr>
        <w:t>为全景位，</w:t>
      </w:r>
      <w:proofErr w:type="gramStart"/>
      <w:r w:rsidRPr="0097690A">
        <w:rPr>
          <w:rFonts w:hint="eastAsia"/>
          <w:lang w:val="en-GB"/>
        </w:rPr>
        <w:t>预置位</w:t>
      </w:r>
      <w:proofErr w:type="gramEnd"/>
      <w:r w:rsidRPr="0097690A">
        <w:rPr>
          <w:rFonts w:hint="eastAsia"/>
          <w:lang w:val="en-GB"/>
        </w:rPr>
        <w:t>1</w:t>
      </w:r>
      <w:r w:rsidRPr="0097690A">
        <w:rPr>
          <w:rFonts w:hint="eastAsia"/>
          <w:lang w:val="en-GB"/>
        </w:rPr>
        <w:t>为学生位，设置全景位，设置特写位，可用【↑】【↓】【←】【→】【拉近】【拉远】来调整特写镜头位置；调用全景位，调用学生位，验证全景位、是否有效，</w:t>
      </w:r>
    </w:p>
    <w:p w14:paraId="4DD80F92" w14:textId="6528B108" w:rsidR="007D4A1E" w:rsidRPr="0097690A" w:rsidRDefault="00BD6895" w:rsidP="007D4A1E">
      <w:pPr>
        <w:rPr>
          <w:lang w:val="en-GB"/>
        </w:rPr>
      </w:pPr>
      <w:r>
        <w:rPr>
          <w:noProof/>
        </w:rPr>
        <w:drawing>
          <wp:inline distT="0" distB="0" distL="0" distR="0" wp14:anchorId="651C66A2" wp14:editId="0D9A2FD1">
            <wp:extent cx="3257045" cy="3209101"/>
            <wp:effectExtent l="0" t="0" r="0" b="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118" cy="3227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DA348B" w14:textId="77777777" w:rsidR="007D4A1E" w:rsidRPr="0097690A" w:rsidRDefault="007D4A1E" w:rsidP="007D4A1E">
      <w:pPr>
        <w:rPr>
          <w:lang w:val="en-GB"/>
        </w:rPr>
      </w:pPr>
    </w:p>
    <w:p w14:paraId="721EB6E6" w14:textId="77777777" w:rsidR="007D4A1E" w:rsidRPr="0097690A" w:rsidRDefault="007D4A1E" w:rsidP="007D4A1E">
      <w:pPr>
        <w:pStyle w:val="3"/>
        <w:keepNext w:val="0"/>
        <w:keepLines w:val="0"/>
        <w:widowControl w:val="0"/>
        <w:spacing w:line="300" w:lineRule="auto"/>
        <w:ind w:left="454"/>
        <w:jc w:val="left"/>
        <w:rPr>
          <w:lang w:val="en-GB"/>
        </w:rPr>
      </w:pPr>
      <w:bookmarkStart w:id="42" w:name="_Toc16581330"/>
      <w:r w:rsidRPr="0097690A">
        <w:rPr>
          <w:rFonts w:hint="eastAsia"/>
          <w:lang w:val="en-GB"/>
        </w:rPr>
        <w:lastRenderedPageBreak/>
        <w:t>摄像机画面范围设置</w:t>
      </w:r>
      <w:bookmarkEnd w:id="42"/>
    </w:p>
    <w:p w14:paraId="1F5B7FE1" w14:textId="77777777" w:rsidR="007D4A1E" w:rsidRPr="0097690A" w:rsidRDefault="007D4A1E" w:rsidP="007D4A1E">
      <w:pPr>
        <w:rPr>
          <w:lang w:val="en-GB"/>
        </w:rPr>
      </w:pPr>
      <w:r w:rsidRPr="0097690A">
        <w:rPr>
          <w:rFonts w:hint="eastAsia"/>
          <w:lang w:val="en-GB"/>
        </w:rPr>
        <w:t>点击输入，根据学生端摄像头安装位置，输入相应参数，设置摄像头特写画面视觉范围。设置完成后点击“应用”保存设置。</w:t>
      </w:r>
    </w:p>
    <w:p w14:paraId="1445AAFD" w14:textId="49FDA9EC" w:rsidR="007D4A1E" w:rsidRPr="0097690A" w:rsidRDefault="00BD6895" w:rsidP="007D4A1E">
      <w:pPr>
        <w:rPr>
          <w:lang w:val="en-GB"/>
        </w:rPr>
      </w:pPr>
      <w:r>
        <w:rPr>
          <w:noProof/>
        </w:rPr>
        <w:drawing>
          <wp:inline distT="0" distB="0" distL="0" distR="0" wp14:anchorId="236CA2A5" wp14:editId="19A85A9A">
            <wp:extent cx="4038914" cy="2743505"/>
            <wp:effectExtent l="0" t="0" r="0" b="0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4058598" cy="275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BD73FE" w14:textId="77777777" w:rsidR="007D4A1E" w:rsidRPr="0097690A" w:rsidRDefault="007D4A1E" w:rsidP="007D4A1E">
      <w:pPr>
        <w:rPr>
          <w:lang w:val="en-GB"/>
        </w:rPr>
      </w:pPr>
    </w:p>
    <w:p w14:paraId="3217A713" w14:textId="77777777" w:rsidR="007D4A1E" w:rsidRPr="0097690A" w:rsidRDefault="007D4A1E" w:rsidP="007D4A1E">
      <w:pPr>
        <w:pStyle w:val="3"/>
        <w:keepNext w:val="0"/>
        <w:keepLines w:val="0"/>
        <w:widowControl w:val="0"/>
        <w:spacing w:line="300" w:lineRule="auto"/>
        <w:ind w:left="454"/>
        <w:jc w:val="left"/>
        <w:rPr>
          <w:lang w:val="en-GB"/>
        </w:rPr>
      </w:pPr>
      <w:bookmarkStart w:id="43" w:name="_Toc16581331"/>
      <w:r w:rsidRPr="0097690A">
        <w:rPr>
          <w:rFonts w:hint="eastAsia"/>
          <w:lang w:val="en-GB"/>
        </w:rPr>
        <w:t>基础参数设置</w:t>
      </w:r>
      <w:bookmarkEnd w:id="43"/>
    </w:p>
    <w:p w14:paraId="50714889" w14:textId="77777777" w:rsidR="007D4A1E" w:rsidRPr="0097690A" w:rsidRDefault="007D4A1E" w:rsidP="007D4A1E">
      <w:pPr>
        <w:rPr>
          <w:lang w:val="en-GB"/>
        </w:rPr>
      </w:pPr>
      <w:r w:rsidRPr="0097690A">
        <w:rPr>
          <w:rFonts w:hint="eastAsia"/>
          <w:lang w:val="en-GB"/>
        </w:rPr>
        <w:t>灵敏度：匹配不同的跟踪目标，中小学生使用</w:t>
      </w:r>
      <w:r w:rsidRPr="0097690A">
        <w:rPr>
          <w:rFonts w:hint="eastAsia"/>
          <w:lang w:val="en-GB"/>
        </w:rPr>
        <w:t>3</w:t>
      </w:r>
      <w:r w:rsidRPr="0097690A">
        <w:rPr>
          <w:rFonts w:hint="eastAsia"/>
          <w:lang w:val="en-GB"/>
        </w:rPr>
        <w:t>或</w:t>
      </w:r>
      <w:r w:rsidRPr="0097690A">
        <w:rPr>
          <w:rFonts w:hint="eastAsia"/>
          <w:lang w:val="en-GB"/>
        </w:rPr>
        <w:t>4</w:t>
      </w:r>
      <w:r w:rsidRPr="0097690A">
        <w:rPr>
          <w:rFonts w:hint="eastAsia"/>
          <w:lang w:val="en-GB"/>
        </w:rPr>
        <w:t>，高中生使用</w:t>
      </w:r>
      <w:r w:rsidRPr="0097690A">
        <w:rPr>
          <w:rFonts w:hint="eastAsia"/>
          <w:lang w:val="en-GB"/>
        </w:rPr>
        <w:t>2</w:t>
      </w:r>
      <w:r w:rsidRPr="0097690A">
        <w:rPr>
          <w:rFonts w:hint="eastAsia"/>
          <w:lang w:val="en-GB"/>
        </w:rPr>
        <w:t>，大学生使用</w:t>
      </w:r>
      <w:r w:rsidRPr="0097690A">
        <w:rPr>
          <w:rFonts w:hint="eastAsia"/>
          <w:lang w:val="en-GB"/>
        </w:rPr>
        <w:t>0</w:t>
      </w:r>
      <w:r w:rsidRPr="0097690A">
        <w:rPr>
          <w:rFonts w:hint="eastAsia"/>
          <w:lang w:val="en-GB"/>
        </w:rPr>
        <w:t>或</w:t>
      </w:r>
      <w:r w:rsidRPr="0097690A">
        <w:rPr>
          <w:rFonts w:hint="eastAsia"/>
          <w:lang w:val="en-GB"/>
        </w:rPr>
        <w:t>1</w:t>
      </w:r>
      <w:r w:rsidRPr="0097690A">
        <w:rPr>
          <w:rFonts w:hint="eastAsia"/>
          <w:lang w:val="en-GB"/>
        </w:rPr>
        <w:t>，默认值为</w:t>
      </w:r>
      <w:r w:rsidRPr="0097690A">
        <w:rPr>
          <w:rFonts w:hint="eastAsia"/>
          <w:lang w:val="en-GB"/>
        </w:rPr>
        <w:t>2</w:t>
      </w:r>
      <w:r w:rsidRPr="0097690A">
        <w:rPr>
          <w:rFonts w:hint="eastAsia"/>
          <w:lang w:val="en-GB"/>
        </w:rPr>
        <w:t>。</w:t>
      </w:r>
    </w:p>
    <w:p w14:paraId="24F8984C" w14:textId="77777777" w:rsidR="007D4A1E" w:rsidRPr="0097690A" w:rsidRDefault="007D4A1E" w:rsidP="007D4A1E">
      <w:pPr>
        <w:rPr>
          <w:lang w:val="en-GB"/>
        </w:rPr>
      </w:pPr>
      <w:r w:rsidRPr="0097690A">
        <w:rPr>
          <w:rFonts w:hint="eastAsia"/>
          <w:lang w:val="en-GB"/>
        </w:rPr>
        <w:t>注：设置为</w:t>
      </w:r>
      <w:r w:rsidRPr="0097690A">
        <w:rPr>
          <w:rFonts w:hint="eastAsia"/>
          <w:lang w:val="en-GB"/>
        </w:rPr>
        <w:t>0</w:t>
      </w:r>
      <w:r w:rsidRPr="0097690A">
        <w:rPr>
          <w:rFonts w:hint="eastAsia"/>
          <w:lang w:val="en-GB"/>
        </w:rPr>
        <w:t>时，表示学生升高</w:t>
      </w:r>
      <w:r w:rsidRPr="0097690A">
        <w:rPr>
          <w:rFonts w:hint="eastAsia"/>
          <w:lang w:val="en-GB"/>
        </w:rPr>
        <w:t>190cm</w:t>
      </w:r>
      <w:r w:rsidRPr="0097690A">
        <w:rPr>
          <w:rFonts w:hint="eastAsia"/>
          <w:lang w:val="en-GB"/>
        </w:rPr>
        <w:t>，没增加</w:t>
      </w:r>
      <w:r w:rsidRPr="0097690A">
        <w:rPr>
          <w:rFonts w:hint="eastAsia"/>
          <w:lang w:val="en-GB"/>
        </w:rPr>
        <w:t>1</w:t>
      </w:r>
      <w:r w:rsidRPr="0097690A">
        <w:rPr>
          <w:rFonts w:hint="eastAsia"/>
          <w:lang w:val="en-GB"/>
        </w:rPr>
        <w:t>的设置值，表示学生身高降低</w:t>
      </w:r>
      <w:r w:rsidRPr="0097690A">
        <w:rPr>
          <w:rFonts w:hint="eastAsia"/>
          <w:lang w:val="en-GB"/>
        </w:rPr>
        <w:t>10cm</w:t>
      </w:r>
      <w:r w:rsidRPr="0097690A">
        <w:rPr>
          <w:rFonts w:hint="eastAsia"/>
          <w:lang w:val="en-GB"/>
        </w:rPr>
        <w:t>。</w:t>
      </w:r>
    </w:p>
    <w:p w14:paraId="6FF75DFE" w14:textId="1EFE7A00" w:rsidR="007D4A1E" w:rsidRPr="0097690A" w:rsidRDefault="00053C46" w:rsidP="007D4A1E">
      <w:pPr>
        <w:rPr>
          <w:lang w:val="en-GB"/>
        </w:rPr>
      </w:pPr>
      <w:r>
        <w:rPr>
          <w:noProof/>
        </w:rPr>
        <w:drawing>
          <wp:inline distT="0" distB="0" distL="0" distR="0" wp14:anchorId="239B1AC2" wp14:editId="105E4644">
            <wp:extent cx="3767560" cy="2595017"/>
            <wp:effectExtent l="0" t="0" r="4445" b="0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3775022" cy="26001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DDD6ED" w14:textId="77777777" w:rsidR="007D4A1E" w:rsidRPr="0097690A" w:rsidRDefault="007D4A1E" w:rsidP="007D4A1E">
      <w:pPr>
        <w:rPr>
          <w:lang w:val="en-GB"/>
        </w:rPr>
      </w:pPr>
    </w:p>
    <w:p w14:paraId="7C8B3376" w14:textId="77777777" w:rsidR="007D4A1E" w:rsidRPr="0097690A" w:rsidRDefault="007D4A1E" w:rsidP="007D4A1E">
      <w:pPr>
        <w:pStyle w:val="3"/>
        <w:keepNext w:val="0"/>
        <w:keepLines w:val="0"/>
        <w:widowControl w:val="0"/>
        <w:spacing w:line="300" w:lineRule="auto"/>
        <w:ind w:left="454"/>
        <w:jc w:val="left"/>
        <w:rPr>
          <w:lang w:val="en-GB"/>
        </w:rPr>
      </w:pPr>
      <w:bookmarkStart w:id="44" w:name="_Toc16581332"/>
      <w:r w:rsidRPr="0097690A">
        <w:rPr>
          <w:rFonts w:hint="eastAsia"/>
          <w:lang w:val="en-GB"/>
        </w:rPr>
        <w:t>高级参数设置</w:t>
      </w:r>
      <w:bookmarkEnd w:id="44"/>
    </w:p>
    <w:p w14:paraId="03422F54" w14:textId="77777777" w:rsidR="007D4A1E" w:rsidRPr="0097690A" w:rsidRDefault="007D4A1E" w:rsidP="007D4A1E">
      <w:pPr>
        <w:rPr>
          <w:lang w:val="en-GB"/>
        </w:rPr>
      </w:pPr>
      <w:r w:rsidRPr="0097690A">
        <w:rPr>
          <w:rFonts w:hint="eastAsia"/>
          <w:lang w:val="en-GB"/>
        </w:rPr>
        <w:lastRenderedPageBreak/>
        <w:t>云平台模式：选择抠图</w:t>
      </w:r>
    </w:p>
    <w:p w14:paraId="1D1E6DED" w14:textId="77777777" w:rsidR="007D4A1E" w:rsidRPr="0097690A" w:rsidRDefault="007D4A1E" w:rsidP="007D4A1E">
      <w:pPr>
        <w:rPr>
          <w:lang w:val="en-GB"/>
        </w:rPr>
      </w:pPr>
      <w:r w:rsidRPr="0097690A">
        <w:rPr>
          <w:rFonts w:hint="eastAsia"/>
          <w:lang w:val="en-GB"/>
        </w:rPr>
        <w:t>跟踪设置：选择开启跟踪、全景开关、人脸检测</w:t>
      </w:r>
    </w:p>
    <w:p w14:paraId="336BF0B9" w14:textId="28BC1C94" w:rsidR="007D4A1E" w:rsidRPr="0097690A" w:rsidRDefault="00053C46" w:rsidP="007D4A1E">
      <w:pPr>
        <w:rPr>
          <w:lang w:val="en-GB"/>
        </w:rPr>
      </w:pPr>
      <w:r>
        <w:rPr>
          <w:noProof/>
        </w:rPr>
        <w:drawing>
          <wp:inline distT="0" distB="0" distL="0" distR="0" wp14:anchorId="53A114BC" wp14:editId="65A54843">
            <wp:extent cx="3864060" cy="2584724"/>
            <wp:effectExtent l="0" t="0" r="3175" b="6350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3908125" cy="261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FEA899" w14:textId="77777777" w:rsidR="007D4A1E" w:rsidRPr="0097690A" w:rsidRDefault="007D4A1E" w:rsidP="007D4A1E">
      <w:pPr>
        <w:rPr>
          <w:lang w:val="en-GB"/>
        </w:rPr>
      </w:pPr>
    </w:p>
    <w:p w14:paraId="1A96C2B0" w14:textId="77777777" w:rsidR="007D4A1E" w:rsidRPr="0097690A" w:rsidRDefault="007D4A1E" w:rsidP="007D4A1E">
      <w:pPr>
        <w:pStyle w:val="3"/>
        <w:keepNext w:val="0"/>
        <w:keepLines w:val="0"/>
        <w:widowControl w:val="0"/>
        <w:spacing w:line="300" w:lineRule="auto"/>
        <w:ind w:left="454"/>
        <w:jc w:val="left"/>
        <w:rPr>
          <w:lang w:val="en-GB"/>
        </w:rPr>
      </w:pPr>
      <w:bookmarkStart w:id="45" w:name="_Toc16581333"/>
      <w:r w:rsidRPr="0097690A">
        <w:rPr>
          <w:rFonts w:hint="eastAsia"/>
          <w:lang w:val="en-GB"/>
        </w:rPr>
        <w:t>保存启用配置</w:t>
      </w:r>
      <w:bookmarkEnd w:id="45"/>
    </w:p>
    <w:p w14:paraId="24B789E5" w14:textId="77777777" w:rsidR="007D4A1E" w:rsidRPr="0097690A" w:rsidRDefault="007D4A1E" w:rsidP="007D4A1E">
      <w:pPr>
        <w:rPr>
          <w:lang w:val="en-GB"/>
        </w:rPr>
      </w:pPr>
      <w:r w:rsidRPr="0097690A">
        <w:rPr>
          <w:rFonts w:hint="eastAsia"/>
          <w:lang w:val="en-GB"/>
        </w:rPr>
        <w:t>配置完成后，点击“应用”使所有配置保存生效，然后点击“开启跟踪”，教师端摄像头配置完成。</w:t>
      </w:r>
    </w:p>
    <w:p w14:paraId="3031D342" w14:textId="485BF1CD" w:rsidR="007D4A1E" w:rsidRPr="0097690A" w:rsidRDefault="00053C46" w:rsidP="007D4A1E">
      <w:pPr>
        <w:rPr>
          <w:lang w:val="en-GB"/>
        </w:rPr>
      </w:pPr>
      <w:r>
        <w:rPr>
          <w:noProof/>
        </w:rPr>
        <w:drawing>
          <wp:inline distT="0" distB="0" distL="0" distR="0" wp14:anchorId="0A582C34" wp14:editId="73A47B7D">
            <wp:extent cx="3912243" cy="2650396"/>
            <wp:effectExtent l="0" t="0" r="0" b="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3922960" cy="2657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82663E" w14:textId="77777777" w:rsidR="007D4A1E" w:rsidRPr="0097690A" w:rsidRDefault="007D4A1E" w:rsidP="007D4A1E">
      <w:pPr>
        <w:pStyle w:val="2"/>
        <w:spacing w:before="200" w:after="200"/>
      </w:pPr>
      <w:bookmarkStart w:id="46" w:name="_Toc16581334"/>
      <w:r w:rsidRPr="0097690A">
        <w:rPr>
          <w:rFonts w:hint="eastAsia"/>
        </w:rPr>
        <w:t>导播属性配置</w:t>
      </w:r>
      <w:bookmarkEnd w:id="46"/>
    </w:p>
    <w:p w14:paraId="5F991524" w14:textId="42CF1B3C" w:rsidR="007D4A1E" w:rsidRPr="0097690A" w:rsidRDefault="007D4A1E" w:rsidP="007D4A1E">
      <w:pPr>
        <w:pStyle w:val="3"/>
        <w:keepNext w:val="0"/>
        <w:keepLines w:val="0"/>
        <w:widowControl w:val="0"/>
        <w:spacing w:line="300" w:lineRule="auto"/>
        <w:ind w:left="454"/>
        <w:jc w:val="left"/>
        <w:rPr>
          <w:lang w:val="en-GB"/>
        </w:rPr>
      </w:pPr>
      <w:bookmarkStart w:id="47" w:name="_Toc16581335"/>
      <w:r w:rsidRPr="0097690A">
        <w:rPr>
          <w:rFonts w:hint="eastAsia"/>
          <w:lang w:val="en-GB"/>
        </w:rPr>
        <w:t>导播属性配置</w:t>
      </w:r>
      <w:bookmarkEnd w:id="47"/>
    </w:p>
    <w:p w14:paraId="0ECCDDE6" w14:textId="77777777" w:rsidR="007D4A1E" w:rsidRPr="0097690A" w:rsidRDefault="007D4A1E" w:rsidP="007D4A1E">
      <w:pPr>
        <w:rPr>
          <w:lang w:val="en-GB"/>
        </w:rPr>
      </w:pPr>
      <w:r w:rsidRPr="0097690A">
        <w:rPr>
          <w:rFonts w:hint="eastAsia"/>
          <w:lang w:val="en-GB"/>
        </w:rPr>
        <w:t>导播</w:t>
      </w:r>
      <w:proofErr w:type="gramStart"/>
      <w:r w:rsidRPr="0097690A">
        <w:rPr>
          <w:rFonts w:hint="eastAsia"/>
          <w:lang w:val="en-GB"/>
        </w:rPr>
        <w:t>端用于</w:t>
      </w:r>
      <w:proofErr w:type="gramEnd"/>
      <w:r w:rsidRPr="0097690A">
        <w:rPr>
          <w:rFonts w:hint="eastAsia"/>
          <w:lang w:val="en-GB"/>
        </w:rPr>
        <w:t>配置教师机、学生机、导播主机之间的通信参数，需填写导播主机</w:t>
      </w:r>
      <w:r w:rsidRPr="0097690A">
        <w:rPr>
          <w:rFonts w:hint="eastAsia"/>
          <w:lang w:val="en-GB"/>
        </w:rPr>
        <w:t>IP</w:t>
      </w:r>
      <w:r w:rsidRPr="0097690A">
        <w:rPr>
          <w:rFonts w:hint="eastAsia"/>
          <w:lang w:val="en-GB"/>
        </w:rPr>
        <w:t>和接收导播命令的端口号，教师机、学生机、</w:t>
      </w:r>
      <w:proofErr w:type="gramStart"/>
      <w:r w:rsidRPr="0097690A">
        <w:rPr>
          <w:rFonts w:hint="eastAsia"/>
          <w:lang w:val="en-GB"/>
        </w:rPr>
        <w:t>板书机</w:t>
      </w:r>
      <w:proofErr w:type="gramEnd"/>
      <w:r w:rsidRPr="0097690A">
        <w:rPr>
          <w:rFonts w:hint="eastAsia"/>
          <w:lang w:val="en-GB"/>
        </w:rPr>
        <w:t>与导播主机之间的通讯命令等。</w:t>
      </w:r>
    </w:p>
    <w:p w14:paraId="64698689" w14:textId="77777777" w:rsidR="007D4A1E" w:rsidRPr="0097690A" w:rsidRDefault="007D4A1E" w:rsidP="007D4A1E">
      <w:pPr>
        <w:rPr>
          <w:lang w:val="en-GB"/>
        </w:rPr>
      </w:pPr>
    </w:p>
    <w:p w14:paraId="3F5B28A3" w14:textId="77777777" w:rsidR="007D4A1E" w:rsidRPr="0097690A" w:rsidRDefault="007D4A1E" w:rsidP="007D4A1E">
      <w:pPr>
        <w:rPr>
          <w:lang w:val="en-GB"/>
        </w:rPr>
      </w:pPr>
      <w:r w:rsidRPr="0097690A">
        <w:rPr>
          <w:rFonts w:hint="eastAsia"/>
          <w:lang w:val="en-GB"/>
        </w:rPr>
        <w:t>配置说明：</w:t>
      </w:r>
    </w:p>
    <w:p w14:paraId="2732BA27" w14:textId="77777777" w:rsidR="007D4A1E" w:rsidRPr="0097690A" w:rsidRDefault="007D4A1E" w:rsidP="007D4A1E">
      <w:pPr>
        <w:rPr>
          <w:lang w:val="en-GB"/>
        </w:rPr>
      </w:pPr>
      <w:r w:rsidRPr="0097690A">
        <w:rPr>
          <w:rFonts w:hint="eastAsia"/>
          <w:lang w:val="en-GB"/>
        </w:rPr>
        <w:t>通讯协议：选择“</w:t>
      </w:r>
      <w:r w:rsidRPr="0097690A">
        <w:rPr>
          <w:rFonts w:hint="eastAsia"/>
          <w:lang w:val="en-GB"/>
        </w:rPr>
        <w:t>UDP</w:t>
      </w:r>
      <w:r w:rsidRPr="0097690A">
        <w:rPr>
          <w:rFonts w:hint="eastAsia"/>
          <w:lang w:val="en-GB"/>
        </w:rPr>
        <w:t>”；</w:t>
      </w:r>
    </w:p>
    <w:p w14:paraId="601C21D7" w14:textId="77777777" w:rsidR="007D4A1E" w:rsidRPr="0097690A" w:rsidRDefault="007D4A1E" w:rsidP="007D4A1E">
      <w:pPr>
        <w:rPr>
          <w:lang w:val="en-GB"/>
        </w:rPr>
      </w:pPr>
      <w:r w:rsidRPr="0097690A">
        <w:rPr>
          <w:rFonts w:hint="eastAsia"/>
          <w:lang w:val="en-GB"/>
        </w:rPr>
        <w:t>指令格式：十六进制</w:t>
      </w:r>
    </w:p>
    <w:p w14:paraId="324B0D5F" w14:textId="77777777" w:rsidR="007D4A1E" w:rsidRPr="0097690A" w:rsidRDefault="007D4A1E" w:rsidP="007D4A1E">
      <w:pPr>
        <w:rPr>
          <w:lang w:val="en-GB"/>
        </w:rPr>
      </w:pPr>
      <w:r w:rsidRPr="0097690A">
        <w:rPr>
          <w:rFonts w:hint="eastAsia"/>
          <w:lang w:val="en-GB"/>
        </w:rPr>
        <w:t>选择“内部导播”</w:t>
      </w:r>
    </w:p>
    <w:p w14:paraId="044CCE4E" w14:textId="4058873D" w:rsidR="007D4A1E" w:rsidRPr="00053C46" w:rsidRDefault="00053C46" w:rsidP="007D4A1E">
      <w:pPr>
        <w:rPr>
          <w:color w:val="FF0000"/>
          <w:lang w:val="en-GB"/>
        </w:rPr>
      </w:pPr>
      <w:r>
        <w:rPr>
          <w:rFonts w:hint="eastAsia"/>
          <w:color w:val="FF0000"/>
          <w:lang w:val="en-GB"/>
        </w:rPr>
        <w:t>导播服务器配置：</w:t>
      </w:r>
      <w:r>
        <w:rPr>
          <w:rFonts w:hint="eastAsia"/>
          <w:color w:val="FF0000"/>
          <w:lang w:val="en-GB"/>
        </w:rPr>
        <w:t xml:space="preserve"> </w:t>
      </w:r>
      <w:r w:rsidR="007D4A1E" w:rsidRPr="00053C46">
        <w:rPr>
          <w:rFonts w:hint="eastAsia"/>
          <w:color w:val="FF0000"/>
          <w:lang w:val="en-GB"/>
        </w:rPr>
        <w:t>地址配置为“安装易享课堂客户端的教学一体机的</w:t>
      </w:r>
      <w:r w:rsidR="007D4A1E" w:rsidRPr="00053C46">
        <w:rPr>
          <w:rFonts w:hint="eastAsia"/>
          <w:color w:val="FF0000"/>
          <w:lang w:val="en-GB"/>
        </w:rPr>
        <w:t>IP</w:t>
      </w:r>
      <w:r w:rsidR="007D4A1E" w:rsidRPr="00053C46">
        <w:rPr>
          <w:rFonts w:hint="eastAsia"/>
          <w:color w:val="FF0000"/>
          <w:lang w:val="en-GB"/>
        </w:rPr>
        <w:t>地址”；</w:t>
      </w:r>
      <w:r w:rsidR="00BD4FD1">
        <w:rPr>
          <w:rFonts w:hint="eastAsia"/>
          <w:color w:val="FF0000"/>
          <w:lang w:val="en-GB"/>
        </w:rPr>
        <w:t>以</w:t>
      </w:r>
      <w:r w:rsidR="00C778C8">
        <w:rPr>
          <w:rFonts w:hint="eastAsia"/>
          <w:color w:val="FF0000"/>
          <w:lang w:val="en-GB"/>
        </w:rPr>
        <w:t>172.17.115.41</w:t>
      </w:r>
      <w:r w:rsidR="00C778C8">
        <w:rPr>
          <w:rFonts w:hint="eastAsia"/>
          <w:color w:val="FF0000"/>
          <w:lang w:val="en-GB"/>
        </w:rPr>
        <w:t>为例，填写如下。</w:t>
      </w:r>
      <w:r w:rsidR="007D4A1E" w:rsidRPr="00053C46">
        <w:rPr>
          <w:rFonts w:hint="eastAsia"/>
          <w:color w:val="FF0000"/>
          <w:lang w:val="en-GB"/>
        </w:rPr>
        <w:t xml:space="preserve"> </w:t>
      </w:r>
      <w:r w:rsidR="007D4A1E" w:rsidRPr="00053C46">
        <w:rPr>
          <w:rFonts w:hint="eastAsia"/>
          <w:color w:val="FF0000"/>
          <w:lang w:val="en-GB"/>
        </w:rPr>
        <w:t>端口配置为：</w:t>
      </w:r>
      <w:r w:rsidR="007D4A1E" w:rsidRPr="00053C46">
        <w:rPr>
          <w:rFonts w:hint="eastAsia"/>
          <w:color w:val="FF0000"/>
          <w:lang w:val="en-GB"/>
        </w:rPr>
        <w:t>6000</w:t>
      </w:r>
      <w:r w:rsidR="00C778C8">
        <w:rPr>
          <w:rFonts w:hint="eastAsia"/>
          <w:color w:val="FF0000"/>
          <w:lang w:val="en-GB"/>
        </w:rPr>
        <w:t>。</w:t>
      </w:r>
      <w:r w:rsidR="007D4A1E" w:rsidRPr="00053C46">
        <w:rPr>
          <w:rFonts w:hint="eastAsia"/>
          <w:color w:val="FF0000"/>
          <w:lang w:val="en-GB"/>
        </w:rPr>
        <w:t xml:space="preserve">    </w:t>
      </w:r>
      <w:r w:rsidR="007D4A1E" w:rsidRPr="00053C46">
        <w:rPr>
          <w:rFonts w:hint="eastAsia"/>
          <w:color w:val="FF0000"/>
          <w:lang w:val="en-GB"/>
        </w:rPr>
        <w:t>注意：一定要把一体机配置为静态</w:t>
      </w:r>
      <w:r w:rsidR="007D4A1E" w:rsidRPr="00053C46">
        <w:rPr>
          <w:rFonts w:hint="eastAsia"/>
          <w:color w:val="FF0000"/>
          <w:lang w:val="en-GB"/>
        </w:rPr>
        <w:t>IP</w:t>
      </w:r>
      <w:r w:rsidR="007D4A1E" w:rsidRPr="00053C46">
        <w:rPr>
          <w:rFonts w:hint="eastAsia"/>
          <w:color w:val="FF0000"/>
          <w:lang w:val="en-GB"/>
        </w:rPr>
        <w:t>，否则自动导播可能失效。</w:t>
      </w:r>
    </w:p>
    <w:p w14:paraId="1193432E" w14:textId="797B6041" w:rsidR="007D4A1E" w:rsidRPr="0097690A" w:rsidRDefault="00C778C8" w:rsidP="007D4A1E">
      <w:pPr>
        <w:rPr>
          <w:lang w:val="en-GB"/>
        </w:rPr>
      </w:pPr>
      <w:r>
        <w:rPr>
          <w:rFonts w:hint="eastAsia"/>
          <w:noProof/>
        </w:rPr>
        <w:drawing>
          <wp:inline distT="0" distB="0" distL="0" distR="0" wp14:anchorId="0D288B63" wp14:editId="7577F0B0">
            <wp:extent cx="4318000" cy="3930650"/>
            <wp:effectExtent l="0" t="0" r="0" b="6350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屏幕快照 2019-08-13 上午8.49.04.png"/>
                    <pic:cNvPicPr/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8000" cy="393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850211" w14:textId="77777777" w:rsidR="007D4A1E" w:rsidRPr="0097690A" w:rsidRDefault="007D4A1E" w:rsidP="007D4A1E">
      <w:pPr>
        <w:rPr>
          <w:lang w:val="en-GB"/>
        </w:rPr>
      </w:pPr>
    </w:p>
    <w:p w14:paraId="5EAD3585" w14:textId="77777777" w:rsidR="007D4A1E" w:rsidRPr="0097690A" w:rsidRDefault="007D4A1E" w:rsidP="007D4A1E">
      <w:pPr>
        <w:pStyle w:val="3"/>
        <w:keepNext w:val="0"/>
        <w:keepLines w:val="0"/>
        <w:widowControl w:val="0"/>
        <w:spacing w:line="300" w:lineRule="auto"/>
        <w:ind w:left="454"/>
        <w:jc w:val="left"/>
        <w:rPr>
          <w:lang w:val="en-GB"/>
        </w:rPr>
      </w:pPr>
      <w:bookmarkStart w:id="48" w:name="_Toc16581336"/>
      <w:r w:rsidRPr="0097690A">
        <w:rPr>
          <w:rFonts w:hint="eastAsia"/>
          <w:lang w:val="en-GB"/>
        </w:rPr>
        <w:t>呼叫测试</w:t>
      </w:r>
      <w:bookmarkEnd w:id="48"/>
    </w:p>
    <w:p w14:paraId="35EB0602" w14:textId="77777777" w:rsidR="007D4A1E" w:rsidRPr="0097690A" w:rsidRDefault="007D4A1E" w:rsidP="007D4A1E">
      <w:pPr>
        <w:rPr>
          <w:lang w:val="en-GB"/>
        </w:rPr>
      </w:pPr>
      <w:r w:rsidRPr="0097690A">
        <w:rPr>
          <w:rFonts w:hint="eastAsia"/>
          <w:lang w:val="en-GB"/>
        </w:rPr>
        <w:t>配置成功后，</w:t>
      </w:r>
      <w:proofErr w:type="gramStart"/>
      <w:r w:rsidRPr="0097690A">
        <w:rPr>
          <w:rFonts w:hint="eastAsia"/>
          <w:lang w:val="en-GB"/>
        </w:rPr>
        <w:t>通过易享课堂</w:t>
      </w:r>
      <w:proofErr w:type="gramEnd"/>
      <w:r w:rsidRPr="0097690A">
        <w:rPr>
          <w:rFonts w:hint="eastAsia"/>
          <w:lang w:val="en-GB"/>
        </w:rPr>
        <w:t>的“上课</w:t>
      </w:r>
      <w:r w:rsidRPr="0097690A">
        <w:rPr>
          <w:rFonts w:hint="eastAsia"/>
          <w:lang w:val="en-GB"/>
        </w:rPr>
        <w:t xml:space="preserve"> </w:t>
      </w:r>
      <w:r w:rsidRPr="0097690A">
        <w:rPr>
          <w:rFonts w:hint="eastAsia"/>
          <w:lang w:val="en-GB"/>
        </w:rPr>
        <w:t>–</w:t>
      </w:r>
      <w:r w:rsidRPr="0097690A">
        <w:rPr>
          <w:rFonts w:hint="eastAsia"/>
          <w:lang w:val="en-GB"/>
        </w:rPr>
        <w:t xml:space="preserve"> </w:t>
      </w:r>
      <w:r w:rsidRPr="0097690A">
        <w:rPr>
          <w:rFonts w:hint="eastAsia"/>
          <w:lang w:val="en-GB"/>
        </w:rPr>
        <w:t>自主上课”选择授课端，发起云课堂呼叫。测试自动导播切换是否能够正常工作。</w:t>
      </w:r>
    </w:p>
    <w:p w14:paraId="14525AA3" w14:textId="77777777" w:rsidR="007D4A1E" w:rsidRPr="0097690A" w:rsidRDefault="007D4A1E" w:rsidP="001D2583">
      <w:pPr>
        <w:pStyle w:val="10"/>
      </w:pPr>
      <w:r>
        <w:br w:type="page"/>
      </w:r>
      <w:bookmarkStart w:id="49" w:name="_Toc16581337"/>
      <w:r w:rsidRPr="0097690A">
        <w:rPr>
          <w:rFonts w:hint="eastAsia"/>
        </w:rPr>
        <w:lastRenderedPageBreak/>
        <w:t>附录：常见问题</w:t>
      </w:r>
      <w:bookmarkEnd w:id="49"/>
    </w:p>
    <w:p w14:paraId="6DF64274" w14:textId="77777777" w:rsidR="00517F6B" w:rsidRPr="0097690A" w:rsidRDefault="00517F6B" w:rsidP="00517F6B">
      <w:pPr>
        <w:pStyle w:val="2"/>
        <w:spacing w:before="200" w:after="200"/>
      </w:pPr>
      <w:bookmarkStart w:id="50" w:name="_Toc16374308"/>
      <w:bookmarkStart w:id="51" w:name="_Toc16581338"/>
      <w:r w:rsidRPr="0097690A">
        <w:rPr>
          <w:rFonts w:hint="eastAsia"/>
        </w:rPr>
        <w:t>如何查看</w:t>
      </w:r>
      <w:r w:rsidRPr="0097690A">
        <w:rPr>
          <w:rFonts w:hint="eastAsia"/>
        </w:rPr>
        <w:t>ME95</w:t>
      </w:r>
      <w:r w:rsidRPr="0097690A">
        <w:rPr>
          <w:rFonts w:hint="eastAsia"/>
        </w:rPr>
        <w:t>主机</w:t>
      </w:r>
      <w:r w:rsidRPr="0097690A">
        <w:rPr>
          <w:rFonts w:hint="eastAsia"/>
        </w:rPr>
        <w:t>IP</w:t>
      </w:r>
      <w:r w:rsidRPr="0097690A">
        <w:rPr>
          <w:rFonts w:hint="eastAsia"/>
        </w:rPr>
        <w:t>地址</w:t>
      </w:r>
      <w:bookmarkEnd w:id="50"/>
      <w:bookmarkEnd w:id="51"/>
    </w:p>
    <w:p w14:paraId="1B6060C4" w14:textId="77777777" w:rsidR="00517F6B" w:rsidRPr="0097690A" w:rsidRDefault="00517F6B" w:rsidP="00517F6B">
      <w:pPr>
        <w:rPr>
          <w:lang w:val="en-GB"/>
        </w:rPr>
      </w:pPr>
      <w:r w:rsidRPr="0097690A">
        <w:rPr>
          <w:rFonts w:hint="eastAsia"/>
          <w:lang w:val="en-GB"/>
        </w:rPr>
        <w:t xml:space="preserve">A:  </w:t>
      </w:r>
      <w:r w:rsidRPr="0097690A">
        <w:rPr>
          <w:rFonts w:hint="eastAsia"/>
          <w:lang w:val="en-GB"/>
        </w:rPr>
        <w:t>通过</w:t>
      </w:r>
      <w:r w:rsidRPr="0097690A">
        <w:rPr>
          <w:rFonts w:hint="eastAsia"/>
          <w:lang w:val="en-GB"/>
        </w:rPr>
        <w:t>ME95</w:t>
      </w:r>
      <w:r w:rsidRPr="0097690A">
        <w:rPr>
          <w:rFonts w:hint="eastAsia"/>
          <w:lang w:val="en-GB"/>
        </w:rPr>
        <w:t>主机的“设置</w:t>
      </w:r>
      <w:r w:rsidRPr="0097690A">
        <w:rPr>
          <w:rFonts w:hint="eastAsia"/>
          <w:lang w:val="en-GB"/>
        </w:rPr>
        <w:t>-</w:t>
      </w:r>
      <w:r w:rsidRPr="0097690A">
        <w:rPr>
          <w:rFonts w:hint="eastAsia"/>
          <w:lang w:val="en-GB"/>
        </w:rPr>
        <w:t>网络”可查看对应的</w:t>
      </w:r>
      <w:r w:rsidRPr="0097690A">
        <w:rPr>
          <w:rFonts w:hint="eastAsia"/>
          <w:lang w:val="en-GB"/>
        </w:rPr>
        <w:t>IP</w:t>
      </w:r>
      <w:r w:rsidRPr="0097690A">
        <w:rPr>
          <w:rFonts w:hint="eastAsia"/>
          <w:lang w:val="en-GB"/>
        </w:rPr>
        <w:t>地址。</w:t>
      </w:r>
    </w:p>
    <w:p w14:paraId="5B6D0629" w14:textId="77777777" w:rsidR="00517F6B" w:rsidRPr="0097690A" w:rsidRDefault="00517F6B" w:rsidP="00517F6B">
      <w:pPr>
        <w:rPr>
          <w:lang w:val="en-GB"/>
        </w:rPr>
      </w:pPr>
      <w:r>
        <w:rPr>
          <w:rFonts w:hint="eastAsia"/>
          <w:noProof/>
        </w:rPr>
        <w:drawing>
          <wp:inline distT="0" distB="0" distL="0" distR="0" wp14:anchorId="3AE11997" wp14:editId="689F9802">
            <wp:extent cx="4324350" cy="2428875"/>
            <wp:effectExtent l="0" t="0" r="0" b="952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ME95-setting.png"/>
                    <pic:cNvPicPr/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4350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922D43" w14:textId="77777777" w:rsidR="00517F6B" w:rsidRPr="0097690A" w:rsidRDefault="00517F6B" w:rsidP="00517F6B">
      <w:pPr>
        <w:rPr>
          <w:lang w:val="en-GB"/>
        </w:rPr>
      </w:pPr>
    </w:p>
    <w:p w14:paraId="02DF1911" w14:textId="77777777" w:rsidR="00517F6B" w:rsidRPr="0097690A" w:rsidRDefault="00517F6B" w:rsidP="00517F6B">
      <w:pPr>
        <w:pStyle w:val="2"/>
        <w:spacing w:before="200" w:after="200"/>
      </w:pPr>
      <w:bookmarkStart w:id="52" w:name="_Toc16374309"/>
      <w:bookmarkStart w:id="53" w:name="_Toc16581339"/>
      <w:r w:rsidRPr="0097690A">
        <w:rPr>
          <w:rFonts w:hint="eastAsia"/>
        </w:rPr>
        <w:t>如何上传日志？</w:t>
      </w:r>
      <w:bookmarkEnd w:id="52"/>
      <w:bookmarkEnd w:id="53"/>
    </w:p>
    <w:p w14:paraId="43D15DB8" w14:textId="77777777" w:rsidR="00517F6B" w:rsidRPr="0097690A" w:rsidRDefault="00517F6B" w:rsidP="00517F6B">
      <w:pPr>
        <w:rPr>
          <w:lang w:val="en-GB"/>
        </w:rPr>
      </w:pPr>
      <w:r w:rsidRPr="0097690A">
        <w:rPr>
          <w:rFonts w:hint="eastAsia"/>
          <w:lang w:val="en-GB"/>
        </w:rPr>
        <w:t>若“易享课堂”客户端与</w:t>
      </w:r>
      <w:r w:rsidRPr="0097690A">
        <w:rPr>
          <w:rFonts w:hint="eastAsia"/>
          <w:lang w:val="en-GB"/>
        </w:rPr>
        <w:t>ME95</w:t>
      </w:r>
      <w:r w:rsidRPr="0097690A">
        <w:rPr>
          <w:rFonts w:hint="eastAsia"/>
          <w:lang w:val="en-GB"/>
        </w:rPr>
        <w:t>已配对登录，可</w:t>
      </w:r>
      <w:proofErr w:type="gramStart"/>
      <w:r w:rsidRPr="0097690A">
        <w:rPr>
          <w:rFonts w:hint="eastAsia"/>
          <w:lang w:val="en-GB"/>
        </w:rPr>
        <w:t>通过易享课堂</w:t>
      </w:r>
      <w:proofErr w:type="gramEnd"/>
      <w:r w:rsidRPr="0097690A">
        <w:rPr>
          <w:rFonts w:hint="eastAsia"/>
          <w:lang w:val="en-GB"/>
        </w:rPr>
        <w:t>客户端的“设置</w:t>
      </w:r>
      <w:r w:rsidRPr="0097690A">
        <w:rPr>
          <w:rFonts w:hint="eastAsia"/>
          <w:lang w:val="en-GB"/>
        </w:rPr>
        <w:t xml:space="preserve"> </w:t>
      </w:r>
      <w:r w:rsidRPr="0097690A">
        <w:rPr>
          <w:rFonts w:hint="eastAsia"/>
          <w:lang w:val="en-GB"/>
        </w:rPr>
        <w:t>–</w:t>
      </w:r>
      <w:r w:rsidRPr="0097690A">
        <w:rPr>
          <w:rFonts w:hint="eastAsia"/>
          <w:lang w:val="en-GB"/>
        </w:rPr>
        <w:t xml:space="preserve"> </w:t>
      </w:r>
      <w:r w:rsidRPr="0097690A">
        <w:rPr>
          <w:rFonts w:hint="eastAsia"/>
          <w:lang w:val="en-GB"/>
        </w:rPr>
        <w:t>反馈”上传日志。</w:t>
      </w:r>
      <w:r w:rsidRPr="0097690A">
        <w:rPr>
          <w:rFonts w:hint="eastAsia"/>
          <w:lang w:val="en-GB"/>
        </w:rPr>
        <w:t xml:space="preserve"> </w:t>
      </w:r>
      <w:r w:rsidRPr="0097690A">
        <w:rPr>
          <w:rFonts w:hint="eastAsia"/>
          <w:lang w:val="en-GB"/>
        </w:rPr>
        <w:t>该操作会同时</w:t>
      </w:r>
      <w:proofErr w:type="gramStart"/>
      <w:r w:rsidRPr="0097690A">
        <w:rPr>
          <w:rFonts w:hint="eastAsia"/>
          <w:lang w:val="en-GB"/>
        </w:rPr>
        <w:t>触发易享课堂</w:t>
      </w:r>
      <w:proofErr w:type="gramEnd"/>
      <w:r w:rsidRPr="0097690A">
        <w:rPr>
          <w:rFonts w:hint="eastAsia"/>
          <w:lang w:val="en-GB"/>
        </w:rPr>
        <w:t>客户端和</w:t>
      </w:r>
      <w:r w:rsidRPr="0097690A">
        <w:rPr>
          <w:rFonts w:hint="eastAsia"/>
          <w:lang w:val="en-GB"/>
        </w:rPr>
        <w:t>ME95</w:t>
      </w:r>
      <w:r w:rsidRPr="0097690A">
        <w:rPr>
          <w:rFonts w:hint="eastAsia"/>
          <w:lang w:val="en-GB"/>
        </w:rPr>
        <w:t>终端上传日志。</w:t>
      </w:r>
    </w:p>
    <w:p w14:paraId="52053831" w14:textId="77777777" w:rsidR="00517F6B" w:rsidRPr="0097690A" w:rsidRDefault="00517F6B" w:rsidP="00517F6B">
      <w:pPr>
        <w:rPr>
          <w:lang w:val="en-GB"/>
        </w:rPr>
      </w:pPr>
      <w:r w:rsidRPr="0097690A">
        <w:rPr>
          <w:rFonts w:hint="eastAsia"/>
          <w:lang w:val="en-GB"/>
        </w:rPr>
        <w:t>若“易享课堂”客户端与</w:t>
      </w:r>
      <w:r w:rsidRPr="0097690A">
        <w:rPr>
          <w:rFonts w:hint="eastAsia"/>
          <w:lang w:val="en-GB"/>
        </w:rPr>
        <w:t>ME95</w:t>
      </w:r>
      <w:r w:rsidRPr="0097690A">
        <w:rPr>
          <w:rFonts w:hint="eastAsia"/>
          <w:lang w:val="en-GB"/>
        </w:rPr>
        <w:t>尚未配对，可通过</w:t>
      </w:r>
      <w:r w:rsidRPr="0097690A">
        <w:rPr>
          <w:rFonts w:hint="eastAsia"/>
          <w:lang w:val="en-GB"/>
        </w:rPr>
        <w:t>ME95</w:t>
      </w:r>
      <w:r w:rsidRPr="0097690A">
        <w:rPr>
          <w:rFonts w:hint="eastAsia"/>
          <w:lang w:val="en-GB"/>
        </w:rPr>
        <w:t>终端的“设置</w:t>
      </w:r>
      <w:r w:rsidRPr="0097690A">
        <w:rPr>
          <w:rFonts w:hint="eastAsia"/>
          <w:lang w:val="en-GB"/>
        </w:rPr>
        <w:t xml:space="preserve"> </w:t>
      </w:r>
      <w:r w:rsidRPr="0097690A">
        <w:rPr>
          <w:rFonts w:hint="eastAsia"/>
          <w:lang w:val="en-GB"/>
        </w:rPr>
        <w:t>–</w:t>
      </w:r>
      <w:r w:rsidRPr="0097690A">
        <w:rPr>
          <w:rFonts w:hint="eastAsia"/>
          <w:lang w:val="en-GB"/>
        </w:rPr>
        <w:t xml:space="preserve"> </w:t>
      </w:r>
      <w:r w:rsidRPr="0097690A">
        <w:rPr>
          <w:rFonts w:hint="eastAsia"/>
          <w:lang w:val="en-GB"/>
        </w:rPr>
        <w:t>关于</w:t>
      </w:r>
      <w:r w:rsidRPr="0097690A">
        <w:rPr>
          <w:rFonts w:hint="eastAsia"/>
          <w:lang w:val="en-GB"/>
        </w:rPr>
        <w:t xml:space="preserve"> </w:t>
      </w:r>
      <w:r w:rsidRPr="0097690A">
        <w:rPr>
          <w:rFonts w:hint="eastAsia"/>
          <w:lang w:val="en-GB"/>
        </w:rPr>
        <w:t>–上传日志”，触发</w:t>
      </w:r>
      <w:r w:rsidRPr="0097690A">
        <w:rPr>
          <w:rFonts w:hint="eastAsia"/>
          <w:lang w:val="en-GB"/>
        </w:rPr>
        <w:t>ME95</w:t>
      </w:r>
      <w:r w:rsidRPr="0097690A">
        <w:rPr>
          <w:rFonts w:hint="eastAsia"/>
          <w:lang w:val="en-GB"/>
        </w:rPr>
        <w:t>终端上传日志。</w:t>
      </w:r>
    </w:p>
    <w:p w14:paraId="2D4980F3" w14:textId="77777777" w:rsidR="00517F6B" w:rsidRPr="0097690A" w:rsidRDefault="00517F6B" w:rsidP="00517F6B">
      <w:pPr>
        <w:rPr>
          <w:lang w:val="en-GB"/>
        </w:rPr>
      </w:pPr>
    </w:p>
    <w:p w14:paraId="77E4B940" w14:textId="77777777" w:rsidR="00517F6B" w:rsidRPr="0097690A" w:rsidRDefault="00517F6B" w:rsidP="00517F6B">
      <w:pPr>
        <w:pStyle w:val="2"/>
        <w:spacing w:before="200" w:after="200"/>
      </w:pPr>
      <w:bookmarkStart w:id="54" w:name="_Toc16374310"/>
      <w:bookmarkStart w:id="55" w:name="_Toc16581340"/>
      <w:r w:rsidRPr="0097690A">
        <w:rPr>
          <w:rFonts w:hint="eastAsia"/>
        </w:rPr>
        <w:t>如何查看当前版本及检查更新版本？</w:t>
      </w:r>
      <w:bookmarkEnd w:id="54"/>
      <w:bookmarkEnd w:id="55"/>
    </w:p>
    <w:p w14:paraId="1CA3B753" w14:textId="77777777" w:rsidR="00517F6B" w:rsidRPr="0097690A" w:rsidRDefault="00517F6B" w:rsidP="00517F6B">
      <w:pPr>
        <w:rPr>
          <w:lang w:val="en-GB"/>
        </w:rPr>
      </w:pPr>
      <w:r w:rsidRPr="0097690A">
        <w:rPr>
          <w:rFonts w:hint="eastAsia"/>
          <w:lang w:val="en-GB"/>
        </w:rPr>
        <w:t>若“易享课堂”客户端已配对登录，可</w:t>
      </w:r>
      <w:proofErr w:type="gramStart"/>
      <w:r w:rsidRPr="0097690A">
        <w:rPr>
          <w:rFonts w:hint="eastAsia"/>
          <w:lang w:val="en-GB"/>
        </w:rPr>
        <w:t>通过易享课堂</w:t>
      </w:r>
      <w:proofErr w:type="gramEnd"/>
      <w:r w:rsidRPr="0097690A">
        <w:rPr>
          <w:rFonts w:hint="eastAsia"/>
          <w:lang w:val="en-GB"/>
        </w:rPr>
        <w:t>客户端的“设置</w:t>
      </w:r>
      <w:r w:rsidRPr="0097690A">
        <w:rPr>
          <w:rFonts w:hint="eastAsia"/>
          <w:lang w:val="en-GB"/>
        </w:rPr>
        <w:t xml:space="preserve"> </w:t>
      </w:r>
      <w:r w:rsidRPr="0097690A">
        <w:rPr>
          <w:rFonts w:hint="eastAsia"/>
          <w:lang w:val="en-GB"/>
        </w:rPr>
        <w:t>–</w:t>
      </w:r>
      <w:r w:rsidRPr="0097690A">
        <w:rPr>
          <w:rFonts w:hint="eastAsia"/>
          <w:lang w:val="en-GB"/>
        </w:rPr>
        <w:t xml:space="preserve"> </w:t>
      </w:r>
      <w:r w:rsidRPr="0097690A">
        <w:rPr>
          <w:rFonts w:hint="eastAsia"/>
          <w:lang w:val="en-GB"/>
        </w:rPr>
        <w:t>关于”查看当前版本并触发升级。</w:t>
      </w:r>
    </w:p>
    <w:p w14:paraId="4FBCB45B" w14:textId="77777777" w:rsidR="00517F6B" w:rsidRPr="0097690A" w:rsidRDefault="00517F6B" w:rsidP="00517F6B">
      <w:pPr>
        <w:rPr>
          <w:lang w:val="en-GB"/>
        </w:rPr>
      </w:pPr>
    </w:p>
    <w:p w14:paraId="155FF2A9" w14:textId="77777777" w:rsidR="00517F6B" w:rsidRDefault="00517F6B" w:rsidP="00517F6B">
      <w:pPr>
        <w:rPr>
          <w:lang w:val="en-GB"/>
        </w:rPr>
      </w:pPr>
      <w:r>
        <w:rPr>
          <w:rFonts w:hint="eastAsia"/>
          <w:lang w:val="en-GB"/>
        </w:rPr>
        <w:t>配对状态，</w:t>
      </w:r>
      <w:r w:rsidRPr="0097690A">
        <w:rPr>
          <w:rFonts w:hint="eastAsia"/>
          <w:lang w:val="en-GB"/>
        </w:rPr>
        <w:t>ME95</w:t>
      </w:r>
      <w:r w:rsidRPr="0097690A">
        <w:rPr>
          <w:rFonts w:hint="eastAsia"/>
          <w:lang w:val="en-GB"/>
        </w:rPr>
        <w:t>的版本信息，可通过查看配对终端信息查看。</w:t>
      </w:r>
    </w:p>
    <w:p w14:paraId="1CECEA94" w14:textId="77777777" w:rsidR="00517F6B" w:rsidRPr="0097690A" w:rsidRDefault="00517F6B" w:rsidP="00517F6B">
      <w:pPr>
        <w:rPr>
          <w:lang w:val="en-GB"/>
        </w:rPr>
      </w:pPr>
      <w:r>
        <w:rPr>
          <w:rFonts w:hint="eastAsia"/>
          <w:lang w:val="en-GB"/>
        </w:rPr>
        <w:t>未配对状态</w:t>
      </w:r>
      <w:r w:rsidRPr="0097690A">
        <w:rPr>
          <w:rFonts w:hint="eastAsia"/>
          <w:lang w:val="en-GB"/>
        </w:rPr>
        <w:t>，</w:t>
      </w:r>
      <w:r w:rsidRPr="0097690A">
        <w:rPr>
          <w:rFonts w:hint="eastAsia"/>
          <w:lang w:val="en-GB"/>
        </w:rPr>
        <w:t>ME95</w:t>
      </w:r>
      <w:r w:rsidRPr="0097690A">
        <w:rPr>
          <w:rFonts w:hint="eastAsia"/>
          <w:lang w:val="en-GB"/>
        </w:rPr>
        <w:t>终端可通过“设置</w:t>
      </w:r>
      <w:r w:rsidRPr="0097690A">
        <w:rPr>
          <w:rFonts w:hint="eastAsia"/>
          <w:lang w:val="en-GB"/>
        </w:rPr>
        <w:t>-</w:t>
      </w:r>
      <w:r w:rsidRPr="0097690A">
        <w:rPr>
          <w:rFonts w:hint="eastAsia"/>
          <w:lang w:val="en-GB"/>
        </w:rPr>
        <w:t>关于</w:t>
      </w:r>
      <w:r w:rsidRPr="0097690A">
        <w:rPr>
          <w:rFonts w:hint="eastAsia"/>
          <w:lang w:val="en-GB"/>
        </w:rPr>
        <w:t>-</w:t>
      </w:r>
      <w:r w:rsidRPr="0097690A">
        <w:rPr>
          <w:rFonts w:hint="eastAsia"/>
          <w:lang w:val="en-GB"/>
        </w:rPr>
        <w:t>软件版本”查看版本信息，“设置</w:t>
      </w:r>
      <w:r w:rsidRPr="0097690A">
        <w:rPr>
          <w:rFonts w:hint="eastAsia"/>
          <w:lang w:val="en-GB"/>
        </w:rPr>
        <w:t>-</w:t>
      </w:r>
      <w:r w:rsidRPr="0097690A">
        <w:rPr>
          <w:rFonts w:hint="eastAsia"/>
          <w:lang w:val="en-GB"/>
        </w:rPr>
        <w:t>关于</w:t>
      </w:r>
      <w:r w:rsidRPr="0097690A">
        <w:rPr>
          <w:rFonts w:hint="eastAsia"/>
          <w:lang w:val="en-GB"/>
        </w:rPr>
        <w:t>-</w:t>
      </w:r>
      <w:r w:rsidRPr="0097690A">
        <w:rPr>
          <w:rFonts w:hint="eastAsia"/>
          <w:lang w:val="en-GB"/>
        </w:rPr>
        <w:t>检查更新”触发升级，“检查更新”菜单项需要通过上</w:t>
      </w:r>
      <w:proofErr w:type="gramStart"/>
      <w:r w:rsidRPr="0097690A">
        <w:rPr>
          <w:rFonts w:hint="eastAsia"/>
          <w:lang w:val="en-GB"/>
        </w:rPr>
        <w:t>翻显示</w:t>
      </w:r>
      <w:proofErr w:type="gramEnd"/>
      <w:r w:rsidRPr="0097690A">
        <w:rPr>
          <w:rFonts w:hint="eastAsia"/>
          <w:lang w:val="en-GB"/>
        </w:rPr>
        <w:t>出来。</w:t>
      </w:r>
    </w:p>
    <w:p w14:paraId="47EFF78C" w14:textId="77777777" w:rsidR="00517F6B" w:rsidRPr="0097690A" w:rsidRDefault="00517F6B" w:rsidP="00517F6B">
      <w:pPr>
        <w:rPr>
          <w:lang w:val="en-GB"/>
        </w:rPr>
      </w:pPr>
    </w:p>
    <w:p w14:paraId="5BF89026" w14:textId="77777777" w:rsidR="00517F6B" w:rsidRPr="0097690A" w:rsidRDefault="00517F6B" w:rsidP="00517F6B">
      <w:pPr>
        <w:pStyle w:val="2"/>
        <w:spacing w:before="200" w:after="200"/>
      </w:pPr>
      <w:bookmarkStart w:id="56" w:name="_Toc16374311"/>
      <w:bookmarkStart w:id="57" w:name="_Toc16581341"/>
      <w:r w:rsidRPr="0097690A">
        <w:rPr>
          <w:rFonts w:hint="eastAsia"/>
        </w:rPr>
        <w:lastRenderedPageBreak/>
        <w:t>本地视频没有画面怎么办？</w:t>
      </w:r>
      <w:bookmarkEnd w:id="56"/>
      <w:bookmarkEnd w:id="57"/>
    </w:p>
    <w:p w14:paraId="69BED6EC" w14:textId="77777777" w:rsidR="00517F6B" w:rsidRPr="0097690A" w:rsidRDefault="00517F6B" w:rsidP="00517F6B">
      <w:pPr>
        <w:rPr>
          <w:lang w:val="en-GB"/>
        </w:rPr>
      </w:pPr>
      <w:r w:rsidRPr="0097690A">
        <w:rPr>
          <w:rFonts w:hint="eastAsia"/>
          <w:lang w:val="en-GB"/>
        </w:rPr>
        <w:t>可按以下顺序依次检查：</w:t>
      </w:r>
    </w:p>
    <w:p w14:paraId="594802C2" w14:textId="77777777" w:rsidR="00517F6B" w:rsidRPr="0097690A" w:rsidRDefault="00517F6B" w:rsidP="00517F6B">
      <w:pPr>
        <w:rPr>
          <w:lang w:val="en-GB"/>
        </w:rPr>
      </w:pPr>
      <w:r w:rsidRPr="0097690A">
        <w:rPr>
          <w:rFonts w:hint="eastAsia"/>
          <w:lang w:val="en-GB"/>
        </w:rPr>
        <w:t>1</w:t>
      </w:r>
      <w:r w:rsidRPr="0097690A">
        <w:rPr>
          <w:rFonts w:hint="eastAsia"/>
          <w:lang w:val="en-GB"/>
        </w:rPr>
        <w:t>）切换老师、学生摄像头，确认是否</w:t>
      </w:r>
      <w:r w:rsidRPr="0097690A">
        <w:rPr>
          <w:rFonts w:hint="eastAsia"/>
          <w:lang w:val="en-GB"/>
        </w:rPr>
        <w:t>2</w:t>
      </w:r>
      <w:r w:rsidRPr="0097690A">
        <w:rPr>
          <w:rFonts w:hint="eastAsia"/>
          <w:lang w:val="en-GB"/>
        </w:rPr>
        <w:t>个摄像头都没有画面；</w:t>
      </w:r>
    </w:p>
    <w:p w14:paraId="3A9EC350" w14:textId="77777777" w:rsidR="00517F6B" w:rsidRPr="0097690A" w:rsidRDefault="00517F6B" w:rsidP="00517F6B">
      <w:pPr>
        <w:rPr>
          <w:lang w:val="en-GB"/>
        </w:rPr>
      </w:pPr>
      <w:r w:rsidRPr="0097690A">
        <w:rPr>
          <w:rFonts w:hint="eastAsia"/>
          <w:lang w:val="en-GB"/>
        </w:rPr>
        <w:t>2</w:t>
      </w:r>
      <w:r w:rsidRPr="0097690A">
        <w:rPr>
          <w:rFonts w:hint="eastAsia"/>
          <w:lang w:val="en-GB"/>
        </w:rPr>
        <w:t>）使用跟踪摄像头配置工具，查看配置工具是否可以正常收到视频；</w:t>
      </w:r>
    </w:p>
    <w:p w14:paraId="77B7B10C" w14:textId="77777777" w:rsidR="00517F6B" w:rsidRPr="0097690A" w:rsidRDefault="00517F6B" w:rsidP="00517F6B">
      <w:pPr>
        <w:rPr>
          <w:lang w:val="en-GB"/>
        </w:rPr>
      </w:pPr>
      <w:r w:rsidRPr="0097690A">
        <w:rPr>
          <w:rFonts w:hint="eastAsia"/>
          <w:lang w:val="en-GB"/>
        </w:rPr>
        <w:t>3</w:t>
      </w:r>
      <w:r w:rsidRPr="0097690A">
        <w:rPr>
          <w:rFonts w:hint="eastAsia"/>
          <w:lang w:val="en-GB"/>
        </w:rPr>
        <w:t>）检查</w:t>
      </w:r>
      <w:proofErr w:type="spellStart"/>
      <w:r w:rsidRPr="0097690A">
        <w:rPr>
          <w:rFonts w:hint="eastAsia"/>
          <w:lang w:val="en-GB"/>
        </w:rPr>
        <w:t>rtsp</w:t>
      </w:r>
      <w:proofErr w:type="spellEnd"/>
      <w:proofErr w:type="gramStart"/>
      <w:r w:rsidRPr="0097690A">
        <w:rPr>
          <w:rFonts w:hint="eastAsia"/>
          <w:lang w:val="en-GB"/>
        </w:rPr>
        <w:t>取流地址</w:t>
      </w:r>
      <w:proofErr w:type="gramEnd"/>
      <w:r w:rsidRPr="0097690A">
        <w:rPr>
          <w:rFonts w:hint="eastAsia"/>
          <w:lang w:val="en-GB"/>
        </w:rPr>
        <w:t>是否正确，</w:t>
      </w:r>
      <w:r w:rsidRPr="0097690A">
        <w:rPr>
          <w:rFonts w:hint="eastAsia"/>
          <w:lang w:val="en-GB"/>
        </w:rPr>
        <w:t>IP</w:t>
      </w:r>
      <w:r w:rsidRPr="0097690A">
        <w:rPr>
          <w:rFonts w:hint="eastAsia"/>
          <w:lang w:val="en-GB"/>
        </w:rPr>
        <w:t>是否正确。输入格式为“</w:t>
      </w:r>
      <w:r w:rsidRPr="0097690A">
        <w:rPr>
          <w:rFonts w:hint="eastAsia"/>
          <w:lang w:val="en-GB"/>
        </w:rPr>
        <w:t>rtsp://ip</w:t>
      </w:r>
      <w:r w:rsidRPr="0097690A">
        <w:rPr>
          <w:rFonts w:hint="eastAsia"/>
          <w:lang w:val="en-GB"/>
        </w:rPr>
        <w:t>地址”</w:t>
      </w:r>
    </w:p>
    <w:p w14:paraId="5D100328" w14:textId="77777777" w:rsidR="00517F6B" w:rsidRPr="0097690A" w:rsidRDefault="00517F6B" w:rsidP="00517F6B">
      <w:pPr>
        <w:rPr>
          <w:lang w:val="en-GB"/>
        </w:rPr>
      </w:pPr>
      <w:r w:rsidRPr="0097690A">
        <w:rPr>
          <w:rFonts w:hint="eastAsia"/>
          <w:lang w:val="en-GB"/>
        </w:rPr>
        <w:t>4</w:t>
      </w:r>
      <w:r w:rsidRPr="0097690A">
        <w:rPr>
          <w:rFonts w:hint="eastAsia"/>
          <w:lang w:val="en-GB"/>
        </w:rPr>
        <w:t>）重启摄像头和</w:t>
      </w:r>
      <w:r w:rsidRPr="0097690A">
        <w:rPr>
          <w:rFonts w:hint="eastAsia"/>
          <w:lang w:val="en-GB"/>
        </w:rPr>
        <w:t>ME95</w:t>
      </w:r>
      <w:r w:rsidRPr="0097690A">
        <w:rPr>
          <w:rFonts w:hint="eastAsia"/>
          <w:lang w:val="en-GB"/>
        </w:rPr>
        <w:t>主机</w:t>
      </w:r>
    </w:p>
    <w:p w14:paraId="4A5601A7" w14:textId="77777777" w:rsidR="00517F6B" w:rsidRPr="0097690A" w:rsidRDefault="00517F6B" w:rsidP="00517F6B">
      <w:pPr>
        <w:pStyle w:val="2"/>
        <w:spacing w:before="200" w:after="200"/>
      </w:pPr>
      <w:bookmarkStart w:id="58" w:name="_Toc16374312"/>
      <w:bookmarkStart w:id="59" w:name="_Toc16581342"/>
      <w:r w:rsidRPr="0097690A">
        <w:rPr>
          <w:rFonts w:hint="eastAsia"/>
        </w:rPr>
        <w:t>摄像头不跟踪，如何处理？</w:t>
      </w:r>
      <w:bookmarkEnd w:id="58"/>
      <w:bookmarkEnd w:id="59"/>
    </w:p>
    <w:p w14:paraId="608A41A0" w14:textId="77777777" w:rsidR="00517F6B" w:rsidRPr="0097690A" w:rsidRDefault="00517F6B" w:rsidP="00517F6B">
      <w:pPr>
        <w:rPr>
          <w:lang w:val="en-GB"/>
        </w:rPr>
      </w:pPr>
      <w:r w:rsidRPr="0097690A">
        <w:rPr>
          <w:rFonts w:hint="eastAsia"/>
          <w:lang w:val="en-GB"/>
        </w:rPr>
        <w:t>1</w:t>
      </w:r>
      <w:r w:rsidRPr="0097690A">
        <w:rPr>
          <w:rFonts w:hint="eastAsia"/>
          <w:lang w:val="en-GB"/>
        </w:rPr>
        <w:t>）检查通话中“手</w:t>
      </w:r>
      <w:r w:rsidRPr="0097690A">
        <w:rPr>
          <w:rFonts w:hint="eastAsia"/>
          <w:lang w:val="en-GB"/>
        </w:rPr>
        <w:t>/</w:t>
      </w:r>
      <w:r w:rsidRPr="0097690A">
        <w:rPr>
          <w:rFonts w:hint="eastAsia"/>
          <w:lang w:val="en-GB"/>
        </w:rPr>
        <w:t>自切换”，是否为“自动导播”状态；</w:t>
      </w:r>
    </w:p>
    <w:p w14:paraId="33048EC9" w14:textId="77777777" w:rsidR="00517F6B" w:rsidRPr="0097690A" w:rsidRDefault="00517F6B" w:rsidP="00517F6B">
      <w:pPr>
        <w:rPr>
          <w:lang w:val="en-GB"/>
        </w:rPr>
      </w:pPr>
      <w:r w:rsidRPr="0097690A">
        <w:rPr>
          <w:rFonts w:hint="eastAsia"/>
          <w:lang w:val="en-GB"/>
        </w:rPr>
        <w:t>2</w:t>
      </w:r>
      <w:r w:rsidRPr="0097690A">
        <w:rPr>
          <w:rFonts w:hint="eastAsia"/>
          <w:lang w:val="en-GB"/>
        </w:rPr>
        <w:t>）使用跟踪摄像头配置工具，查看是否开启了跟踪模式；</w:t>
      </w:r>
    </w:p>
    <w:p w14:paraId="50E691EE" w14:textId="77777777" w:rsidR="00517F6B" w:rsidRPr="0097690A" w:rsidRDefault="00517F6B" w:rsidP="00517F6B">
      <w:pPr>
        <w:rPr>
          <w:lang w:val="en-GB"/>
        </w:rPr>
      </w:pPr>
      <w:r w:rsidRPr="0097690A">
        <w:rPr>
          <w:rFonts w:hint="eastAsia"/>
          <w:lang w:val="en-GB"/>
        </w:rPr>
        <w:t>3</w:t>
      </w:r>
      <w:r w:rsidRPr="0097690A">
        <w:rPr>
          <w:rFonts w:hint="eastAsia"/>
          <w:lang w:val="en-GB"/>
        </w:rPr>
        <w:t>）找小鱼支持人员，使用调试工具查看是否发送了导播码；</w:t>
      </w:r>
    </w:p>
    <w:p w14:paraId="38793A4B" w14:textId="77777777" w:rsidR="00517F6B" w:rsidRPr="0097690A" w:rsidRDefault="00517F6B" w:rsidP="00517F6B">
      <w:pPr>
        <w:pStyle w:val="2"/>
        <w:spacing w:before="200" w:after="200"/>
      </w:pPr>
      <w:bookmarkStart w:id="60" w:name="_Toc16374313"/>
      <w:bookmarkStart w:id="61" w:name="_Toc16581343"/>
      <w:r w:rsidRPr="0097690A">
        <w:rPr>
          <w:rFonts w:hint="eastAsia"/>
        </w:rPr>
        <w:t>桌面分享失败怎么办？</w:t>
      </w:r>
      <w:bookmarkEnd w:id="60"/>
      <w:bookmarkEnd w:id="61"/>
    </w:p>
    <w:p w14:paraId="1DBE1921" w14:textId="77777777" w:rsidR="00517F6B" w:rsidRPr="0097690A" w:rsidRDefault="00517F6B" w:rsidP="00517F6B">
      <w:pPr>
        <w:rPr>
          <w:lang w:val="en-GB"/>
        </w:rPr>
      </w:pPr>
      <w:r w:rsidRPr="0097690A">
        <w:rPr>
          <w:rFonts w:hint="eastAsia"/>
          <w:lang w:val="en-GB"/>
        </w:rPr>
        <w:t>1</w:t>
      </w:r>
      <w:r w:rsidRPr="0097690A">
        <w:rPr>
          <w:rFonts w:hint="eastAsia"/>
          <w:lang w:val="en-GB"/>
        </w:rPr>
        <w:t>）检查</w:t>
      </w:r>
      <w:r w:rsidRPr="0097690A">
        <w:rPr>
          <w:rFonts w:hint="eastAsia"/>
          <w:lang w:val="en-GB"/>
        </w:rPr>
        <w:t>HDMI</w:t>
      </w:r>
      <w:r w:rsidRPr="0097690A">
        <w:rPr>
          <w:rFonts w:hint="eastAsia"/>
          <w:lang w:val="en-GB"/>
        </w:rPr>
        <w:t>是否连接的“一体机</w:t>
      </w:r>
      <w:r w:rsidRPr="0097690A">
        <w:rPr>
          <w:rFonts w:hint="eastAsia"/>
          <w:lang w:val="en-GB"/>
        </w:rPr>
        <w:t>HDMI</w:t>
      </w:r>
      <w:r w:rsidRPr="0097690A">
        <w:rPr>
          <w:rFonts w:hint="eastAsia"/>
          <w:lang w:val="en-GB"/>
        </w:rPr>
        <w:t>输出”和“</w:t>
      </w:r>
      <w:r w:rsidRPr="0097690A">
        <w:rPr>
          <w:rFonts w:hint="eastAsia"/>
          <w:lang w:val="en-GB"/>
        </w:rPr>
        <w:t>ME95 HDMI</w:t>
      </w:r>
      <w:r w:rsidRPr="0097690A">
        <w:rPr>
          <w:rFonts w:hint="eastAsia"/>
          <w:lang w:val="en-GB"/>
        </w:rPr>
        <w:t>输入”；</w:t>
      </w:r>
    </w:p>
    <w:p w14:paraId="20D6BE36" w14:textId="77777777" w:rsidR="00517F6B" w:rsidRPr="0097690A" w:rsidRDefault="00517F6B" w:rsidP="00517F6B">
      <w:pPr>
        <w:rPr>
          <w:lang w:val="en-GB"/>
        </w:rPr>
      </w:pPr>
      <w:r w:rsidRPr="0097690A">
        <w:rPr>
          <w:rFonts w:hint="eastAsia"/>
          <w:lang w:val="en-GB"/>
        </w:rPr>
        <w:t>把一体机的</w:t>
      </w:r>
      <w:r w:rsidRPr="0097690A">
        <w:rPr>
          <w:rFonts w:hint="eastAsia"/>
          <w:lang w:val="en-GB"/>
        </w:rPr>
        <w:t>HDMI</w:t>
      </w:r>
      <w:r w:rsidRPr="0097690A">
        <w:rPr>
          <w:rFonts w:hint="eastAsia"/>
          <w:lang w:val="en-GB"/>
        </w:rPr>
        <w:t>线换到</w:t>
      </w:r>
      <w:r w:rsidRPr="0097690A">
        <w:rPr>
          <w:rFonts w:hint="eastAsia"/>
          <w:lang w:val="en-GB"/>
        </w:rPr>
        <w:t>PC</w:t>
      </w:r>
      <w:r w:rsidRPr="0097690A">
        <w:rPr>
          <w:rFonts w:hint="eastAsia"/>
          <w:lang w:val="en-GB"/>
        </w:rPr>
        <w:t>电脑，看看电脑画面是否可以正确显示；</w:t>
      </w:r>
    </w:p>
    <w:p w14:paraId="694BF26F" w14:textId="77777777" w:rsidR="00517F6B" w:rsidRPr="0097690A" w:rsidRDefault="00517F6B" w:rsidP="00517F6B">
      <w:pPr>
        <w:rPr>
          <w:lang w:val="en-GB"/>
        </w:rPr>
      </w:pPr>
      <w:r w:rsidRPr="0097690A">
        <w:rPr>
          <w:rFonts w:hint="eastAsia"/>
          <w:lang w:val="en-GB"/>
        </w:rPr>
        <w:t>如何使</w:t>
      </w:r>
      <w:proofErr w:type="spellStart"/>
      <w:r w:rsidRPr="0097690A">
        <w:rPr>
          <w:rFonts w:hint="eastAsia"/>
          <w:lang w:val="en-GB"/>
        </w:rPr>
        <w:t>seewo</w:t>
      </w:r>
      <w:proofErr w:type="spellEnd"/>
      <w:r w:rsidRPr="0097690A">
        <w:rPr>
          <w:rFonts w:hint="eastAsia"/>
          <w:lang w:val="en-GB"/>
        </w:rPr>
        <w:t>一体机，查看“</w:t>
      </w:r>
      <w:r w:rsidRPr="0097690A">
        <w:rPr>
          <w:rFonts w:hint="eastAsia"/>
          <w:lang w:val="en-GB"/>
        </w:rPr>
        <w:t>HDCP</w:t>
      </w:r>
      <w:r w:rsidRPr="0097690A">
        <w:rPr>
          <w:rFonts w:hint="eastAsia"/>
          <w:lang w:val="en-GB"/>
        </w:rPr>
        <w:t>”功能是否是打开状态，需要关闭，</w:t>
      </w:r>
      <w:r w:rsidRPr="0097690A">
        <w:rPr>
          <w:rFonts w:hint="eastAsia"/>
          <w:lang w:val="en-GB"/>
        </w:rPr>
        <w:t>HDCP</w:t>
      </w:r>
      <w:r w:rsidRPr="0097690A">
        <w:rPr>
          <w:rFonts w:hint="eastAsia"/>
          <w:lang w:val="en-GB"/>
        </w:rPr>
        <w:t>的开关在“</w:t>
      </w:r>
      <w:r w:rsidRPr="0097690A">
        <w:rPr>
          <w:rFonts w:hint="eastAsia"/>
          <w:lang w:val="en-GB"/>
        </w:rPr>
        <w:t>Android</w:t>
      </w:r>
      <w:r w:rsidRPr="0097690A">
        <w:rPr>
          <w:rFonts w:hint="eastAsia"/>
          <w:lang w:val="en-GB"/>
        </w:rPr>
        <w:t>系统</w:t>
      </w:r>
      <w:r w:rsidRPr="0097690A">
        <w:rPr>
          <w:rFonts w:hint="eastAsia"/>
          <w:lang w:val="en-GB"/>
        </w:rPr>
        <w:t xml:space="preserve"> - </w:t>
      </w:r>
      <w:r w:rsidRPr="0097690A">
        <w:rPr>
          <w:rFonts w:hint="eastAsia"/>
          <w:lang w:val="en-GB"/>
        </w:rPr>
        <w:t>主界面</w:t>
      </w:r>
      <w:r w:rsidRPr="0097690A">
        <w:rPr>
          <w:rFonts w:hint="eastAsia"/>
          <w:lang w:val="en-GB"/>
        </w:rPr>
        <w:t xml:space="preserve"> - </w:t>
      </w:r>
      <w:r w:rsidRPr="0097690A">
        <w:rPr>
          <w:rFonts w:hint="eastAsia"/>
          <w:lang w:val="en-GB"/>
        </w:rPr>
        <w:t>系统设置</w:t>
      </w:r>
      <w:r w:rsidRPr="0097690A">
        <w:rPr>
          <w:rFonts w:hint="eastAsia"/>
          <w:lang w:val="en-GB"/>
        </w:rPr>
        <w:t xml:space="preserve"> </w:t>
      </w:r>
      <w:r w:rsidRPr="0097690A">
        <w:rPr>
          <w:rFonts w:hint="eastAsia"/>
          <w:lang w:val="en-GB"/>
        </w:rPr>
        <w:t>–</w:t>
      </w:r>
      <w:r w:rsidRPr="0097690A">
        <w:rPr>
          <w:rFonts w:hint="eastAsia"/>
          <w:lang w:val="en-GB"/>
        </w:rPr>
        <w:t xml:space="preserve"> </w:t>
      </w:r>
      <w:r w:rsidRPr="0097690A">
        <w:rPr>
          <w:rFonts w:hint="eastAsia"/>
          <w:lang w:val="en-GB"/>
        </w:rPr>
        <w:t>设备</w:t>
      </w:r>
      <w:r w:rsidRPr="0097690A">
        <w:rPr>
          <w:rFonts w:hint="eastAsia"/>
          <w:lang w:val="en-GB"/>
        </w:rPr>
        <w:t xml:space="preserve"> - HDMI</w:t>
      </w:r>
      <w:r w:rsidRPr="0097690A">
        <w:rPr>
          <w:rFonts w:hint="eastAsia"/>
          <w:lang w:val="en-GB"/>
        </w:rPr>
        <w:t>”；</w:t>
      </w:r>
    </w:p>
    <w:p w14:paraId="21A07DD8" w14:textId="77777777" w:rsidR="00517F6B" w:rsidRPr="0097690A" w:rsidRDefault="00517F6B" w:rsidP="00517F6B">
      <w:pPr>
        <w:rPr>
          <w:lang w:val="en-GB"/>
        </w:rPr>
      </w:pPr>
      <w:r w:rsidRPr="0097690A">
        <w:rPr>
          <w:lang w:val="en-GB"/>
        </w:rPr>
        <w:t xml:space="preserve"> </w:t>
      </w:r>
      <w:r>
        <w:rPr>
          <w:noProof/>
        </w:rPr>
        <w:drawing>
          <wp:inline distT="0" distB="0" distL="0" distR="0" wp14:anchorId="4D9782FB" wp14:editId="4888B37F">
            <wp:extent cx="5476240" cy="1533403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HDCP.png"/>
                    <pic:cNvPicPr/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5727" cy="156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88211" w14:textId="77777777" w:rsidR="00517F6B" w:rsidRDefault="00517F6B" w:rsidP="00517F6B">
      <w:pPr>
        <w:rPr>
          <w:lang w:val="en-GB"/>
        </w:rPr>
      </w:pPr>
      <w:r w:rsidRPr="0097690A">
        <w:rPr>
          <w:rFonts w:hint="eastAsia"/>
          <w:lang w:val="en-GB"/>
        </w:rPr>
        <w:t>把</w:t>
      </w:r>
      <w:r w:rsidRPr="0097690A">
        <w:rPr>
          <w:rFonts w:hint="eastAsia"/>
          <w:lang w:val="en-GB"/>
        </w:rPr>
        <w:t>HDMI</w:t>
      </w:r>
      <w:r w:rsidRPr="0097690A">
        <w:rPr>
          <w:rFonts w:hint="eastAsia"/>
          <w:lang w:val="en-GB"/>
        </w:rPr>
        <w:t>的输入端，从</w:t>
      </w:r>
      <w:r w:rsidRPr="0097690A">
        <w:rPr>
          <w:rFonts w:hint="eastAsia"/>
          <w:lang w:val="en-GB"/>
        </w:rPr>
        <w:t>ME95</w:t>
      </w:r>
      <w:r w:rsidRPr="0097690A">
        <w:rPr>
          <w:rFonts w:hint="eastAsia"/>
          <w:lang w:val="en-GB"/>
        </w:rPr>
        <w:t>换到电视，查看</w:t>
      </w:r>
      <w:r w:rsidRPr="0097690A">
        <w:rPr>
          <w:rFonts w:hint="eastAsia"/>
          <w:lang w:val="en-GB"/>
        </w:rPr>
        <w:t>HDMI</w:t>
      </w:r>
      <w:r w:rsidRPr="0097690A">
        <w:rPr>
          <w:rFonts w:hint="eastAsia"/>
          <w:lang w:val="en-GB"/>
        </w:rPr>
        <w:t>信号源的信息，确认是否为</w:t>
      </w:r>
      <w:r w:rsidRPr="0097690A">
        <w:rPr>
          <w:rFonts w:hint="eastAsia"/>
          <w:lang w:val="en-GB"/>
        </w:rPr>
        <w:t>ME95</w:t>
      </w:r>
      <w:r w:rsidRPr="0097690A">
        <w:rPr>
          <w:rFonts w:hint="eastAsia"/>
          <w:lang w:val="en-GB"/>
        </w:rPr>
        <w:t>支持的格式。目前</w:t>
      </w:r>
      <w:r w:rsidRPr="0097690A">
        <w:rPr>
          <w:rFonts w:hint="eastAsia"/>
          <w:lang w:val="en-GB"/>
        </w:rPr>
        <w:t>ME95</w:t>
      </w:r>
      <w:r w:rsidRPr="0097690A">
        <w:rPr>
          <w:rFonts w:hint="eastAsia"/>
          <w:lang w:val="en-GB"/>
        </w:rPr>
        <w:t>支持的信号源格式有：</w:t>
      </w:r>
      <w:r w:rsidRPr="0097690A">
        <w:rPr>
          <w:rFonts w:hint="eastAsia"/>
          <w:lang w:val="en-GB"/>
        </w:rPr>
        <w:t>4K25/30</w:t>
      </w:r>
      <w:r w:rsidRPr="0097690A">
        <w:rPr>
          <w:rFonts w:hint="eastAsia"/>
          <w:lang w:val="en-GB"/>
        </w:rPr>
        <w:t>、</w:t>
      </w:r>
      <w:r w:rsidRPr="0097690A">
        <w:rPr>
          <w:rFonts w:hint="eastAsia"/>
          <w:lang w:val="en-GB"/>
        </w:rPr>
        <w:t>1080P25/30/50/60</w:t>
      </w:r>
      <w:r w:rsidRPr="0097690A">
        <w:rPr>
          <w:rFonts w:hint="eastAsia"/>
          <w:lang w:val="en-GB"/>
        </w:rPr>
        <w:t>、</w:t>
      </w:r>
      <w:r w:rsidRPr="0097690A">
        <w:rPr>
          <w:rFonts w:hint="eastAsia"/>
          <w:lang w:val="en-GB"/>
        </w:rPr>
        <w:t>1080i50/60</w:t>
      </w:r>
      <w:r>
        <w:rPr>
          <w:rFonts w:hint="eastAsia"/>
          <w:lang w:val="en-GB"/>
        </w:rPr>
        <w:t>。</w:t>
      </w:r>
    </w:p>
    <w:p w14:paraId="52727B4D" w14:textId="77777777" w:rsidR="00517F6B" w:rsidRDefault="00517F6B" w:rsidP="00517F6B">
      <w:pPr>
        <w:ind w:firstLineChars="0" w:firstLine="0"/>
        <w:rPr>
          <w:lang w:val="en-GB"/>
        </w:rPr>
      </w:pPr>
      <w:r>
        <w:rPr>
          <w:rFonts w:hint="eastAsia"/>
          <w:lang w:val="en-GB"/>
        </w:rPr>
        <w:t>2</w:t>
      </w:r>
      <w:r>
        <w:rPr>
          <w:rFonts w:hint="eastAsia"/>
          <w:lang w:val="en-GB"/>
        </w:rPr>
        <w:t>）电脑桌面鼠标右键</w:t>
      </w:r>
      <w:r>
        <w:rPr>
          <w:rFonts w:hint="eastAsia"/>
          <w:lang w:val="en-GB"/>
        </w:rPr>
        <w:t>-</w:t>
      </w:r>
      <w:r>
        <w:rPr>
          <w:rFonts w:hint="eastAsia"/>
          <w:lang w:val="en-GB"/>
        </w:rPr>
        <w:t>显示设置</w:t>
      </w:r>
      <w:r>
        <w:rPr>
          <w:rFonts w:hint="eastAsia"/>
          <w:lang w:val="en-GB"/>
        </w:rPr>
        <w:t>-</w:t>
      </w:r>
      <w:r>
        <w:rPr>
          <w:rFonts w:hint="eastAsia"/>
          <w:lang w:val="en-GB"/>
        </w:rPr>
        <w:t>显示</w:t>
      </w:r>
      <w:r>
        <w:rPr>
          <w:rFonts w:hint="eastAsia"/>
          <w:lang w:val="en-GB"/>
        </w:rPr>
        <w:t>-</w:t>
      </w:r>
      <w:r>
        <w:rPr>
          <w:rFonts w:hint="eastAsia"/>
          <w:lang w:val="en-GB"/>
        </w:rPr>
        <w:t>分辨率</w:t>
      </w:r>
      <w:r>
        <w:rPr>
          <w:rFonts w:hint="eastAsia"/>
          <w:lang w:val="en-GB"/>
        </w:rPr>
        <w:t>-</w:t>
      </w:r>
      <w:r>
        <w:rPr>
          <w:rFonts w:hint="eastAsia"/>
          <w:lang w:val="en-GB"/>
        </w:rPr>
        <w:t>调成</w:t>
      </w:r>
      <w:r>
        <w:rPr>
          <w:rFonts w:hint="eastAsia"/>
          <w:lang w:val="en-GB"/>
        </w:rPr>
        <w:t>1</w:t>
      </w:r>
      <w:r>
        <w:rPr>
          <w:lang w:val="en-GB"/>
        </w:rPr>
        <w:t>280X720</w:t>
      </w:r>
      <w:r>
        <w:rPr>
          <w:rFonts w:hint="eastAsia"/>
          <w:lang w:val="en-GB"/>
        </w:rPr>
        <w:t>（依次试试）</w:t>
      </w:r>
    </w:p>
    <w:p w14:paraId="0CF10A80" w14:textId="77777777" w:rsidR="00517F6B" w:rsidRDefault="00517F6B" w:rsidP="00517F6B">
      <w:pPr>
        <w:ind w:firstLineChars="0" w:firstLine="0"/>
        <w:rPr>
          <w:lang w:val="en-GB"/>
        </w:rPr>
      </w:pPr>
      <w:r>
        <w:rPr>
          <w:noProof/>
        </w:rPr>
        <w:lastRenderedPageBreak/>
        <w:drawing>
          <wp:inline distT="0" distB="0" distL="0" distR="0" wp14:anchorId="3F5AE096" wp14:editId="1C669EFB">
            <wp:extent cx="5759450" cy="3175000"/>
            <wp:effectExtent l="0" t="0" r="0" b="635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7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2C7598" w14:textId="77777777" w:rsidR="00517F6B" w:rsidRDefault="00517F6B" w:rsidP="00517F6B">
      <w:pPr>
        <w:pStyle w:val="afffb"/>
        <w:wordWrap w:val="0"/>
        <w:spacing w:line="420" w:lineRule="atLeast"/>
        <w:jc w:val="both"/>
        <w:rPr>
          <w:rFonts w:ascii="Arial" w:hAnsi="Arial" w:cs="Arial"/>
          <w:color w:val="333333"/>
        </w:rPr>
      </w:pPr>
      <w:r>
        <w:rPr>
          <w:lang w:val="en-GB"/>
        </w:rPr>
        <w:t>3</w:t>
      </w:r>
      <w:r w:rsidRPr="0097690A">
        <w:rPr>
          <w:rFonts w:hint="eastAsia"/>
          <w:lang w:val="en-GB"/>
        </w:rPr>
        <w:t>）</w:t>
      </w:r>
      <w:r>
        <w:rPr>
          <w:rFonts w:ascii="Arial" w:hAnsi="Arial" w:cs="Arial"/>
          <w:color w:val="333333"/>
        </w:rPr>
        <w:t>开始</w:t>
      </w:r>
      <w:r>
        <w:rPr>
          <w:rFonts w:ascii="Arial" w:hAnsi="Arial" w:cs="Arial"/>
          <w:color w:val="333333"/>
        </w:rPr>
        <w:t>→</w:t>
      </w:r>
      <w:r>
        <w:rPr>
          <w:rFonts w:ascii="Arial" w:hAnsi="Arial" w:cs="Arial"/>
          <w:color w:val="333333"/>
        </w:rPr>
        <w:t>控制面板</w:t>
      </w:r>
      <w:r>
        <w:rPr>
          <w:rFonts w:ascii="Arial" w:hAnsi="Arial" w:cs="Arial"/>
          <w:color w:val="333333"/>
        </w:rPr>
        <w:t>→</w:t>
      </w:r>
      <w:r>
        <w:rPr>
          <w:rFonts w:ascii="Arial" w:hAnsi="Arial" w:cs="Arial"/>
          <w:color w:val="333333"/>
        </w:rPr>
        <w:t>显示（正常情况下自动识别两个屏幕）。</w:t>
      </w:r>
    </w:p>
    <w:p w14:paraId="42A7F853" w14:textId="77777777" w:rsidR="00517F6B" w:rsidRDefault="000951E5" w:rsidP="00517F6B">
      <w:pPr>
        <w:pStyle w:val="exp-content-list"/>
        <w:wordWrap w:val="0"/>
        <w:spacing w:before="0" w:after="0" w:line="420" w:lineRule="atLeast"/>
        <w:ind w:left="720"/>
        <w:jc w:val="both"/>
        <w:rPr>
          <w:rFonts w:ascii="Arial" w:hAnsi="Arial" w:cs="Arial"/>
          <w:color w:val="333333"/>
        </w:rPr>
      </w:pPr>
      <w:hyperlink r:id="rId92" w:tgtFrame="_self" w:history="1">
        <w:r w:rsidR="00517F6B">
          <w:rPr>
            <w:rFonts w:ascii="Arial" w:hAnsi="Arial" w:cs="Arial"/>
            <w:noProof/>
            <w:color w:val="2D64B3"/>
          </w:rPr>
          <w:drawing>
            <wp:inline distT="0" distB="0" distL="0" distR="0" wp14:anchorId="27EDB769" wp14:editId="65A201C5">
              <wp:extent cx="4762500" cy="2809875"/>
              <wp:effectExtent l="0" t="0" r="0" b="9525"/>
              <wp:docPr id="44" name="图片 44" descr="如何在Windows 7 操作系统中复制扩展屏幕">
                <a:hlinkClick xmlns:a="http://schemas.openxmlformats.org/drawingml/2006/main" r:id="rId92" tgtFrame="&quot;_self&quot;"/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 descr="如何在Windows 7 操作系统中复制扩展屏幕">
                        <a:hlinkClick r:id="rId92" tgtFrame="&quot;_self&quot;"/>
                      </pic:cNvPr>
                      <pic:cNvPicPr>
                        <a:picLocks noChangeAspect="1" noChangeArrowheads="1"/>
                      </pic:cNvPicPr>
                    </pic:nvPicPr>
                    <pic:blipFill>
                      <a:blip r:embed="rId9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762500" cy="28098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="00517F6B">
          <w:rPr>
            <w:rStyle w:val="enter-step-btn2"/>
            <w:rFonts w:cs="Arial" w:hint="default"/>
            <w:specVanish w:val="0"/>
          </w:rPr>
          <w:t>步骤阅读</w:t>
        </w:r>
      </w:hyperlink>
    </w:p>
    <w:p w14:paraId="40EE5328" w14:textId="77777777" w:rsidR="00517F6B" w:rsidRDefault="00517F6B" w:rsidP="00517F6B">
      <w:pPr>
        <w:pStyle w:val="exp-content-list"/>
        <w:numPr>
          <w:ilvl w:val="0"/>
          <w:numId w:val="27"/>
        </w:numPr>
        <w:wordWrap w:val="0"/>
        <w:spacing w:line="480" w:lineRule="atLeast"/>
        <w:ind w:firstLine="480"/>
        <w:jc w:val="center"/>
        <w:rPr>
          <w:rFonts w:ascii="Arial" w:hAnsi="Arial" w:cs="Arial"/>
          <w:color w:val="EEFFEE"/>
        </w:rPr>
      </w:pPr>
      <w:r>
        <w:rPr>
          <w:rFonts w:ascii="Arial" w:hAnsi="Arial" w:cs="Arial"/>
          <w:color w:val="EEFFEE"/>
        </w:rPr>
        <w:t>4</w:t>
      </w:r>
    </w:p>
    <w:p w14:paraId="11F8F88E" w14:textId="77777777" w:rsidR="00517F6B" w:rsidRDefault="00517F6B" w:rsidP="00517F6B">
      <w:pPr>
        <w:pStyle w:val="afffb"/>
        <w:wordWrap w:val="0"/>
        <w:spacing w:line="420" w:lineRule="atLeast"/>
        <w:ind w:left="720"/>
        <w:jc w:val="both"/>
        <w:rPr>
          <w:rFonts w:ascii="Arial" w:hAnsi="Arial" w:cs="Arial"/>
          <w:color w:val="333333"/>
        </w:rPr>
      </w:pPr>
      <w:r>
        <w:rPr>
          <w:rFonts w:ascii="Arial" w:hAnsi="Arial" w:cs="Arial"/>
          <w:color w:val="333333"/>
        </w:rPr>
        <w:t>点击检测或识别，将会在两个屏幕上显示各自的序号。</w:t>
      </w:r>
    </w:p>
    <w:p w14:paraId="17641CF4" w14:textId="77777777" w:rsidR="00517F6B" w:rsidRDefault="000951E5" w:rsidP="00517F6B">
      <w:pPr>
        <w:pStyle w:val="exp-content-list"/>
        <w:wordWrap w:val="0"/>
        <w:spacing w:before="0" w:after="0" w:line="420" w:lineRule="atLeast"/>
        <w:ind w:left="720"/>
        <w:jc w:val="both"/>
        <w:rPr>
          <w:rFonts w:ascii="Arial" w:hAnsi="Arial" w:cs="Arial"/>
          <w:color w:val="333333"/>
        </w:rPr>
      </w:pPr>
      <w:hyperlink r:id="rId94" w:tgtFrame="_self" w:history="1">
        <w:r w:rsidR="00517F6B">
          <w:rPr>
            <w:rFonts w:ascii="Arial" w:hAnsi="Arial" w:cs="Arial"/>
            <w:noProof/>
            <w:color w:val="2D64B3"/>
          </w:rPr>
          <w:drawing>
            <wp:inline distT="0" distB="0" distL="0" distR="0" wp14:anchorId="132ADF7A" wp14:editId="6ECBF6ED">
              <wp:extent cx="4762500" cy="2809875"/>
              <wp:effectExtent l="0" t="0" r="0" b="9525"/>
              <wp:docPr id="50" name="图片 50" descr="如何在Windows 7 操作系统中复制扩展屏幕">
                <a:hlinkClick xmlns:a="http://schemas.openxmlformats.org/drawingml/2006/main" r:id="rId94" tgtFrame="&quot;_self&quot;"/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 descr="如何在Windows 7 操作系统中复制扩展屏幕">
                        <a:hlinkClick r:id="rId94" tgtFrame="&quot;_self&quot;"/>
                      </pic:cNvPr>
                      <pic:cNvPicPr>
                        <a:picLocks noChangeAspect="1" noChangeArrowheads="1"/>
                      </pic:cNvPicPr>
                    </pic:nvPicPr>
                    <pic:blipFill>
                      <a:blip r:embed="rId95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762500" cy="28098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="00517F6B">
          <w:rPr>
            <w:rStyle w:val="enter-step-btn2"/>
            <w:rFonts w:cs="Arial" w:hint="default"/>
            <w:specVanish w:val="0"/>
          </w:rPr>
          <w:t>步骤阅读</w:t>
        </w:r>
      </w:hyperlink>
    </w:p>
    <w:p w14:paraId="76B78D69" w14:textId="77777777" w:rsidR="00517F6B" w:rsidRDefault="00517F6B" w:rsidP="00517F6B">
      <w:pPr>
        <w:pStyle w:val="exp-content-list"/>
        <w:numPr>
          <w:ilvl w:val="0"/>
          <w:numId w:val="27"/>
        </w:numPr>
        <w:wordWrap w:val="0"/>
        <w:spacing w:line="480" w:lineRule="atLeast"/>
        <w:ind w:firstLine="480"/>
        <w:jc w:val="center"/>
        <w:rPr>
          <w:rFonts w:ascii="Arial" w:hAnsi="Arial" w:cs="Arial"/>
          <w:color w:val="EEFFEE"/>
        </w:rPr>
      </w:pPr>
      <w:r>
        <w:rPr>
          <w:rFonts w:ascii="Arial" w:hAnsi="Arial" w:cs="Arial"/>
          <w:color w:val="EEFFEE"/>
        </w:rPr>
        <w:t>5</w:t>
      </w:r>
    </w:p>
    <w:p w14:paraId="7AB8EE00" w14:textId="77777777" w:rsidR="00517F6B" w:rsidRDefault="00517F6B" w:rsidP="00517F6B">
      <w:pPr>
        <w:pStyle w:val="afffb"/>
        <w:wordWrap w:val="0"/>
        <w:spacing w:line="420" w:lineRule="atLeast"/>
        <w:ind w:left="720"/>
        <w:jc w:val="both"/>
        <w:rPr>
          <w:rFonts w:ascii="Arial" w:hAnsi="Arial" w:cs="Arial"/>
          <w:color w:val="333333"/>
        </w:rPr>
      </w:pPr>
      <w:r>
        <w:rPr>
          <w:rFonts w:ascii="Arial" w:hAnsi="Arial" w:cs="Arial"/>
          <w:color w:val="333333"/>
        </w:rPr>
        <w:t>再使用</w:t>
      </w:r>
      <w:proofErr w:type="spellStart"/>
      <w:r>
        <w:rPr>
          <w:rFonts w:ascii="Arial" w:hAnsi="Arial" w:cs="Arial"/>
          <w:color w:val="333333"/>
        </w:rPr>
        <w:t>Windows+P</w:t>
      </w:r>
      <w:proofErr w:type="spellEnd"/>
      <w:r>
        <w:rPr>
          <w:rFonts w:ascii="Arial" w:hAnsi="Arial" w:cs="Arial"/>
          <w:color w:val="333333"/>
        </w:rPr>
        <w:t>组合键，调出屏幕设置快捷菜单。</w:t>
      </w:r>
    </w:p>
    <w:p w14:paraId="238F75C1" w14:textId="77777777" w:rsidR="00517F6B" w:rsidRDefault="00517F6B" w:rsidP="00517F6B">
      <w:pPr>
        <w:pStyle w:val="afffb"/>
        <w:wordWrap w:val="0"/>
        <w:spacing w:line="420" w:lineRule="atLeast"/>
        <w:ind w:left="720"/>
        <w:jc w:val="both"/>
        <w:rPr>
          <w:rFonts w:ascii="Arial" w:hAnsi="Arial" w:cs="Arial"/>
          <w:color w:val="333333"/>
        </w:rPr>
      </w:pPr>
      <w:r>
        <w:rPr>
          <w:rFonts w:ascii="Arial" w:hAnsi="Arial" w:cs="Arial"/>
          <w:color w:val="333333"/>
        </w:rPr>
        <w:t>复制，两台显示器一样的屏幕内容。</w:t>
      </w:r>
    </w:p>
    <w:p w14:paraId="51A53B6A" w14:textId="77777777" w:rsidR="00517F6B" w:rsidRDefault="00517F6B" w:rsidP="00517F6B">
      <w:pPr>
        <w:pStyle w:val="exp-content-list"/>
        <w:wordWrap w:val="0"/>
        <w:spacing w:before="0" w:after="0" w:line="420" w:lineRule="atLeast"/>
        <w:ind w:left="720"/>
        <w:jc w:val="both"/>
        <w:rPr>
          <w:lang w:val="en-GB"/>
        </w:rPr>
      </w:pPr>
      <w:r>
        <w:rPr>
          <w:rFonts w:ascii="Arial" w:hAnsi="Arial" w:cs="Arial"/>
          <w:noProof/>
          <w:color w:val="2D64B3"/>
        </w:rPr>
        <w:drawing>
          <wp:inline distT="0" distB="0" distL="0" distR="0" wp14:anchorId="21CCD75D" wp14:editId="4A6EC89A">
            <wp:extent cx="4762500" cy="2809875"/>
            <wp:effectExtent l="0" t="0" r="0" b="9525"/>
            <wp:docPr id="7" name="图片 7" descr="如何在Windows 7 操作系统中复制扩展屏幕">
              <a:hlinkClick xmlns:a="http://schemas.openxmlformats.org/drawingml/2006/main" r:id="rId96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如何在Windows 7 操作系统中复制扩展屏幕">
                      <a:hlinkClick r:id="rId96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E5243A" w14:textId="3D1FDA88" w:rsidR="00517F6B" w:rsidRDefault="00517F6B" w:rsidP="00D63636">
      <w:pPr>
        <w:pStyle w:val="exp-content-list"/>
        <w:numPr>
          <w:ilvl w:val="0"/>
          <w:numId w:val="29"/>
        </w:numPr>
        <w:wordWrap w:val="0"/>
        <w:spacing w:before="0" w:after="0" w:line="420" w:lineRule="atLeast"/>
        <w:jc w:val="both"/>
        <w:rPr>
          <w:lang w:val="en-GB"/>
        </w:rPr>
      </w:pPr>
      <w:r>
        <w:rPr>
          <w:rFonts w:hint="eastAsia"/>
          <w:lang w:val="en-GB"/>
        </w:rPr>
        <w:t>超过1</w:t>
      </w:r>
      <w:r>
        <w:rPr>
          <w:lang w:val="en-GB"/>
        </w:rPr>
        <w:t>5</w:t>
      </w:r>
      <w:r>
        <w:rPr>
          <w:rFonts w:hint="eastAsia"/>
          <w:lang w:val="en-GB"/>
        </w:rPr>
        <w:t>米H</w:t>
      </w:r>
      <w:r>
        <w:rPr>
          <w:lang w:val="en-GB"/>
        </w:rPr>
        <w:t>DMI</w:t>
      </w:r>
      <w:r>
        <w:rPr>
          <w:rFonts w:hint="eastAsia"/>
          <w:lang w:val="en-GB"/>
        </w:rPr>
        <w:t>线缆有I</w:t>
      </w:r>
      <w:r>
        <w:rPr>
          <w:lang w:val="en-GB"/>
        </w:rPr>
        <w:t>N</w:t>
      </w:r>
      <w:r>
        <w:rPr>
          <w:rFonts w:hint="eastAsia"/>
          <w:lang w:val="en-GB"/>
        </w:rPr>
        <w:t>和O</w:t>
      </w:r>
      <w:r>
        <w:rPr>
          <w:lang w:val="en-GB"/>
        </w:rPr>
        <w:t>UT</w:t>
      </w:r>
      <w:r>
        <w:rPr>
          <w:rFonts w:hint="eastAsia"/>
          <w:lang w:val="en-GB"/>
        </w:rPr>
        <w:t>的区别，检查接线顺序，一体机H</w:t>
      </w:r>
      <w:r>
        <w:rPr>
          <w:lang w:val="en-GB"/>
        </w:rPr>
        <w:t>DMI</w:t>
      </w:r>
      <w:r>
        <w:rPr>
          <w:rFonts w:hint="eastAsia"/>
          <w:lang w:val="en-GB"/>
        </w:rPr>
        <w:t>输出接线</w:t>
      </w:r>
      <w:proofErr w:type="gramStart"/>
      <w:r>
        <w:rPr>
          <w:rFonts w:hint="eastAsia"/>
          <w:lang w:val="en-GB"/>
        </w:rPr>
        <w:t>缆</w:t>
      </w:r>
      <w:proofErr w:type="gramEnd"/>
      <w:r>
        <w:rPr>
          <w:rFonts w:hint="eastAsia"/>
          <w:lang w:val="en-GB"/>
        </w:rPr>
        <w:t>I</w:t>
      </w:r>
      <w:r>
        <w:rPr>
          <w:lang w:val="en-GB"/>
        </w:rPr>
        <w:t>N</w:t>
      </w:r>
      <w:r>
        <w:rPr>
          <w:rFonts w:hint="eastAsia"/>
          <w:lang w:val="en-GB"/>
        </w:rPr>
        <w:t>，主机H</w:t>
      </w:r>
      <w:r>
        <w:rPr>
          <w:lang w:val="en-GB"/>
        </w:rPr>
        <w:t>DMI</w:t>
      </w:r>
      <w:r>
        <w:rPr>
          <w:rFonts w:hint="eastAsia"/>
          <w:lang w:val="en-GB"/>
        </w:rPr>
        <w:t>输入接线</w:t>
      </w:r>
      <w:proofErr w:type="gramStart"/>
      <w:r>
        <w:rPr>
          <w:rFonts w:hint="eastAsia"/>
          <w:lang w:val="en-GB"/>
        </w:rPr>
        <w:t>缆</w:t>
      </w:r>
      <w:proofErr w:type="gramEnd"/>
      <w:r>
        <w:rPr>
          <w:rFonts w:hint="eastAsia"/>
          <w:lang w:val="en-GB"/>
        </w:rPr>
        <w:t>O</w:t>
      </w:r>
      <w:r>
        <w:rPr>
          <w:lang w:val="en-GB"/>
        </w:rPr>
        <w:t>UT</w:t>
      </w:r>
    </w:p>
    <w:p w14:paraId="62143AC7" w14:textId="4C6C460D" w:rsidR="00301889" w:rsidRPr="00301889" w:rsidRDefault="00301889" w:rsidP="00D63636">
      <w:pPr>
        <w:pStyle w:val="affff2"/>
        <w:numPr>
          <w:ilvl w:val="0"/>
          <w:numId w:val="29"/>
        </w:numPr>
        <w:ind w:firstLineChars="0"/>
      </w:pPr>
      <w:r w:rsidRPr="00CC02CF">
        <w:rPr>
          <w:rFonts w:hint="eastAsia"/>
          <w:lang w:val="en-GB"/>
        </w:rPr>
        <w:t>以上方案不行的话，可以使用教学一体机的</w:t>
      </w:r>
      <w:r w:rsidRPr="00CC02CF">
        <w:rPr>
          <w:rFonts w:hint="eastAsia"/>
          <w:lang w:val="en-GB"/>
        </w:rPr>
        <w:t>DVI</w:t>
      </w:r>
      <w:r w:rsidRPr="00CC02CF">
        <w:rPr>
          <w:rFonts w:hint="eastAsia"/>
          <w:lang w:val="en-GB"/>
        </w:rPr>
        <w:t>输出</w:t>
      </w:r>
      <w:r w:rsidRPr="00CC02CF">
        <w:rPr>
          <w:rFonts w:hint="eastAsia"/>
          <w:lang w:val="en-GB"/>
        </w:rPr>
        <w:t xml:space="preserve"> </w:t>
      </w:r>
      <w:r w:rsidRPr="00CC02CF">
        <w:rPr>
          <w:rFonts w:hint="eastAsia"/>
          <w:lang w:val="en-GB"/>
        </w:rPr>
        <w:t>连接</w:t>
      </w:r>
      <w:r w:rsidRPr="00CC02CF">
        <w:rPr>
          <w:rFonts w:hint="eastAsia"/>
          <w:lang w:val="en-GB"/>
        </w:rPr>
        <w:t xml:space="preserve"> ME95</w:t>
      </w:r>
      <w:r w:rsidRPr="00CC02CF">
        <w:rPr>
          <w:rFonts w:hint="eastAsia"/>
          <w:lang w:val="en-GB"/>
        </w:rPr>
        <w:t>终端的</w:t>
      </w:r>
      <w:r w:rsidRPr="00CC02CF">
        <w:rPr>
          <w:rFonts w:hint="eastAsia"/>
          <w:lang w:val="en-GB"/>
        </w:rPr>
        <w:t>DVI</w:t>
      </w:r>
      <w:r w:rsidRPr="00CC02CF">
        <w:rPr>
          <w:rFonts w:hint="eastAsia"/>
          <w:lang w:val="en-GB"/>
        </w:rPr>
        <w:t>输入，进行连接验证。</w:t>
      </w:r>
      <w:proofErr w:type="gramStart"/>
      <w:r w:rsidRPr="00CC02CF">
        <w:rPr>
          <w:rFonts w:hint="eastAsia"/>
          <w:lang w:val="en-GB"/>
        </w:rPr>
        <w:t>在易享课堂</w:t>
      </w:r>
      <w:proofErr w:type="gramEnd"/>
      <w:r w:rsidRPr="00CC02CF">
        <w:rPr>
          <w:rFonts w:hint="eastAsia"/>
          <w:lang w:val="en-GB"/>
        </w:rPr>
        <w:t>的“设置</w:t>
      </w:r>
      <w:r w:rsidRPr="00CC02CF">
        <w:rPr>
          <w:rFonts w:hint="eastAsia"/>
          <w:lang w:val="en-GB"/>
        </w:rPr>
        <w:t>-</w:t>
      </w:r>
      <w:r w:rsidRPr="00CC02CF">
        <w:rPr>
          <w:rFonts w:hint="eastAsia"/>
          <w:lang w:val="en-GB"/>
        </w:rPr>
        <w:t>视频输入”配置“桌面”的输入源为</w:t>
      </w:r>
      <w:r w:rsidRPr="00CC02CF">
        <w:rPr>
          <w:rFonts w:hint="eastAsia"/>
          <w:lang w:val="en-GB"/>
        </w:rPr>
        <w:t>DVI</w:t>
      </w:r>
      <w:r w:rsidRPr="00CC02CF">
        <w:rPr>
          <w:rFonts w:hint="eastAsia"/>
          <w:lang w:val="en-GB"/>
        </w:rPr>
        <w:t>。</w:t>
      </w:r>
    </w:p>
    <w:p w14:paraId="53ABB34A" w14:textId="29C1CA5B" w:rsidR="00517F6B" w:rsidRPr="0097690A" w:rsidRDefault="003F7110" w:rsidP="00517F6B">
      <w:pPr>
        <w:pStyle w:val="2"/>
        <w:numPr>
          <w:ilvl w:val="0"/>
          <w:numId w:val="0"/>
        </w:numPr>
        <w:spacing w:before="200" w:after="200"/>
        <w:ind w:left="482"/>
      </w:pPr>
      <w:bookmarkStart w:id="62" w:name="_Toc16581344"/>
      <w:r>
        <w:rPr>
          <w:rFonts w:hint="eastAsia"/>
        </w:rPr>
        <w:lastRenderedPageBreak/>
        <w:t xml:space="preserve">7.7 </w:t>
      </w:r>
      <w:proofErr w:type="gramStart"/>
      <w:r w:rsidR="00517F6B">
        <w:rPr>
          <w:rFonts w:hint="eastAsia"/>
        </w:rPr>
        <w:t>易享课堂</w:t>
      </w:r>
      <w:proofErr w:type="gramEnd"/>
      <w:r w:rsidR="00517F6B">
        <w:rPr>
          <w:rFonts w:hint="eastAsia"/>
        </w:rPr>
        <w:t>助手无法与主机配对怎么办</w:t>
      </w:r>
      <w:r w:rsidR="00517F6B" w:rsidRPr="0097690A">
        <w:rPr>
          <w:rFonts w:hint="eastAsia"/>
        </w:rPr>
        <w:t>？</w:t>
      </w:r>
      <w:bookmarkEnd w:id="62"/>
    </w:p>
    <w:p w14:paraId="7D09FF23" w14:textId="77777777" w:rsidR="00517F6B" w:rsidRDefault="00517F6B" w:rsidP="00517F6B">
      <w:pPr>
        <w:pStyle w:val="exp-content-list"/>
        <w:wordWrap w:val="0"/>
        <w:spacing w:before="0" w:after="0" w:line="420" w:lineRule="atLeast"/>
        <w:jc w:val="both"/>
        <w:rPr>
          <w:lang w:val="en-GB"/>
        </w:rPr>
      </w:pPr>
      <w:r>
        <w:rPr>
          <w:lang w:val="en-GB"/>
        </w:rPr>
        <w:t>1</w:t>
      </w:r>
      <w:r w:rsidRPr="0097690A">
        <w:rPr>
          <w:rFonts w:hint="eastAsia"/>
          <w:lang w:val="en-GB"/>
        </w:rPr>
        <w:t>）</w:t>
      </w:r>
      <w:proofErr w:type="gramStart"/>
      <w:r>
        <w:rPr>
          <w:rFonts w:hint="eastAsia"/>
          <w:lang w:val="en-GB"/>
        </w:rPr>
        <w:t>检查易享课堂</w:t>
      </w:r>
      <w:proofErr w:type="gramEnd"/>
      <w:r>
        <w:rPr>
          <w:rFonts w:hint="eastAsia"/>
          <w:lang w:val="en-GB"/>
        </w:rPr>
        <w:t>助手安装的电脑的网络I</w:t>
      </w:r>
      <w:r>
        <w:rPr>
          <w:lang w:val="en-GB"/>
        </w:rPr>
        <w:t>P</w:t>
      </w:r>
      <w:r>
        <w:rPr>
          <w:rFonts w:hint="eastAsia"/>
          <w:lang w:val="en-GB"/>
        </w:rPr>
        <w:t>是否主机在一个局域网下</w:t>
      </w:r>
    </w:p>
    <w:p w14:paraId="038DD914" w14:textId="77777777" w:rsidR="00517F6B" w:rsidRDefault="00517F6B" w:rsidP="00517F6B">
      <w:pPr>
        <w:pStyle w:val="exp-content-list"/>
        <w:wordWrap w:val="0"/>
        <w:spacing w:before="0" w:after="0" w:line="420" w:lineRule="atLeast"/>
        <w:jc w:val="both"/>
        <w:rPr>
          <w:lang w:val="en-GB"/>
        </w:rPr>
      </w:pPr>
      <w:r>
        <w:rPr>
          <w:rFonts w:hint="eastAsia"/>
          <w:lang w:val="en-GB"/>
        </w:rPr>
        <w:t>2）在电脑控制面板卸载版本，重新下载安装</w:t>
      </w:r>
      <w:proofErr w:type="gramStart"/>
      <w:r>
        <w:rPr>
          <w:rFonts w:hint="eastAsia"/>
          <w:lang w:val="en-GB"/>
        </w:rPr>
        <w:t>最新易享</w:t>
      </w:r>
      <w:proofErr w:type="gramEnd"/>
      <w:r>
        <w:rPr>
          <w:rFonts w:hint="eastAsia"/>
          <w:lang w:val="en-GB"/>
        </w:rPr>
        <w:t>课堂版本</w:t>
      </w:r>
    </w:p>
    <w:p w14:paraId="73CD9560" w14:textId="77777777" w:rsidR="00517F6B" w:rsidRPr="0097690A" w:rsidRDefault="00517F6B" w:rsidP="00517F6B">
      <w:pPr>
        <w:pStyle w:val="2"/>
        <w:numPr>
          <w:ilvl w:val="0"/>
          <w:numId w:val="0"/>
        </w:numPr>
        <w:spacing w:before="200" w:after="200"/>
        <w:ind w:left="482"/>
      </w:pPr>
      <w:bookmarkStart w:id="63" w:name="_Toc16581345"/>
      <w:r>
        <w:rPr>
          <w:rFonts w:hint="eastAsia"/>
        </w:rPr>
        <w:t>7</w:t>
      </w:r>
      <w:r>
        <w:t>.8</w:t>
      </w:r>
      <w:proofErr w:type="gramStart"/>
      <w:r>
        <w:rPr>
          <w:rFonts w:hint="eastAsia"/>
        </w:rPr>
        <w:t>易享课堂</w:t>
      </w:r>
      <w:proofErr w:type="gramEnd"/>
      <w:r>
        <w:rPr>
          <w:rFonts w:hint="eastAsia"/>
        </w:rPr>
        <w:t>助手无法登录小鱼账号怎么办</w:t>
      </w:r>
      <w:r w:rsidRPr="0097690A">
        <w:rPr>
          <w:rFonts w:hint="eastAsia"/>
        </w:rPr>
        <w:t>？</w:t>
      </w:r>
      <w:bookmarkEnd w:id="63"/>
    </w:p>
    <w:p w14:paraId="30E87E29" w14:textId="77777777" w:rsidR="00517F6B" w:rsidRDefault="00517F6B" w:rsidP="00517F6B">
      <w:pPr>
        <w:pStyle w:val="exp-content-list"/>
        <w:wordWrap w:val="0"/>
        <w:spacing w:before="0" w:after="0" w:line="420" w:lineRule="atLeast"/>
        <w:jc w:val="both"/>
        <w:rPr>
          <w:lang w:val="en-GB"/>
        </w:rPr>
      </w:pPr>
      <w:r>
        <w:rPr>
          <w:lang w:val="en-GB"/>
        </w:rPr>
        <w:t>1</w:t>
      </w:r>
      <w:r w:rsidRPr="0097690A">
        <w:rPr>
          <w:rFonts w:hint="eastAsia"/>
          <w:lang w:val="en-GB"/>
        </w:rPr>
        <w:t>）</w:t>
      </w:r>
      <w:r>
        <w:rPr>
          <w:rFonts w:hint="eastAsia"/>
          <w:lang w:val="en-GB"/>
        </w:rPr>
        <w:t>检查小鱼账号密码是否正确，由于版本问题，如果密码错误提示错误</w:t>
      </w:r>
      <w:proofErr w:type="gramStart"/>
      <w:r>
        <w:rPr>
          <w:rFonts w:hint="eastAsia"/>
          <w:lang w:val="en-GB"/>
        </w:rPr>
        <w:t>被易享课堂</w:t>
      </w:r>
      <w:proofErr w:type="gramEnd"/>
      <w:r>
        <w:rPr>
          <w:rFonts w:hint="eastAsia"/>
          <w:lang w:val="en-GB"/>
        </w:rPr>
        <w:t>助手遮挡</w:t>
      </w:r>
    </w:p>
    <w:p w14:paraId="623CAF27" w14:textId="77777777" w:rsidR="00517F6B" w:rsidRDefault="00517F6B" w:rsidP="00517F6B">
      <w:pPr>
        <w:pStyle w:val="exp-content-list"/>
        <w:wordWrap w:val="0"/>
        <w:spacing w:before="0" w:after="0" w:line="420" w:lineRule="atLeast"/>
        <w:jc w:val="both"/>
        <w:rPr>
          <w:lang w:val="en-GB"/>
        </w:rPr>
      </w:pPr>
      <w:r>
        <w:rPr>
          <w:rFonts w:hint="eastAsia"/>
          <w:lang w:val="en-GB"/>
        </w:rPr>
        <w:t>2）联系小鱼交付经理、产品经理</w:t>
      </w:r>
    </w:p>
    <w:p w14:paraId="4D185737" w14:textId="77777777" w:rsidR="00517F6B" w:rsidRPr="0097690A" w:rsidRDefault="00517F6B" w:rsidP="00517F6B">
      <w:pPr>
        <w:pStyle w:val="2"/>
        <w:numPr>
          <w:ilvl w:val="0"/>
          <w:numId w:val="0"/>
        </w:numPr>
        <w:spacing w:before="200" w:after="200"/>
        <w:ind w:left="482"/>
      </w:pPr>
      <w:bookmarkStart w:id="64" w:name="_Toc16581346"/>
      <w:r>
        <w:rPr>
          <w:rFonts w:hint="eastAsia"/>
        </w:rPr>
        <w:t>7</w:t>
      </w:r>
      <w:r>
        <w:t>.9</w:t>
      </w:r>
      <w:r>
        <w:rPr>
          <w:rFonts w:hint="eastAsia"/>
        </w:rPr>
        <w:t>教师机与学生机</w:t>
      </w:r>
      <w:proofErr w:type="gramStart"/>
      <w:r>
        <w:rPr>
          <w:rFonts w:hint="eastAsia"/>
        </w:rPr>
        <w:t>不</w:t>
      </w:r>
      <w:proofErr w:type="gramEnd"/>
      <w:r>
        <w:rPr>
          <w:rFonts w:hint="eastAsia"/>
        </w:rPr>
        <w:t>自动切换怎么办</w:t>
      </w:r>
      <w:r w:rsidRPr="0097690A">
        <w:rPr>
          <w:rFonts w:hint="eastAsia"/>
        </w:rPr>
        <w:t>？</w:t>
      </w:r>
      <w:bookmarkEnd w:id="64"/>
    </w:p>
    <w:p w14:paraId="39D6AFF9" w14:textId="77777777" w:rsidR="00517F6B" w:rsidRDefault="00517F6B" w:rsidP="00517F6B">
      <w:pPr>
        <w:ind w:firstLineChars="0" w:firstLine="0"/>
        <w:rPr>
          <w:lang w:val="en-GB"/>
        </w:rPr>
      </w:pPr>
      <w:r>
        <w:rPr>
          <w:lang w:val="en-GB"/>
        </w:rPr>
        <w:t>1</w:t>
      </w:r>
      <w:r>
        <w:rPr>
          <w:rFonts w:hint="eastAsia"/>
          <w:lang w:val="en-GB"/>
        </w:rPr>
        <w:t>）摄像头配置工具</w:t>
      </w:r>
      <w:r>
        <w:rPr>
          <w:rFonts w:hint="eastAsia"/>
          <w:lang w:val="en-GB"/>
        </w:rPr>
        <w:t>-</w:t>
      </w:r>
      <w:r>
        <w:rPr>
          <w:rFonts w:hint="eastAsia"/>
          <w:lang w:val="en-GB"/>
        </w:rPr>
        <w:t>导播端</w:t>
      </w:r>
      <w:r>
        <w:rPr>
          <w:rFonts w:hint="eastAsia"/>
          <w:lang w:val="en-GB"/>
        </w:rPr>
        <w:t>-</w:t>
      </w:r>
      <w:r>
        <w:rPr>
          <w:rFonts w:hint="eastAsia"/>
          <w:lang w:val="en-GB"/>
        </w:rPr>
        <w:t>导播服务器地址</w:t>
      </w:r>
      <w:r>
        <w:rPr>
          <w:rFonts w:hint="eastAsia"/>
          <w:lang w:val="en-GB"/>
        </w:rPr>
        <w:t>-</w:t>
      </w:r>
      <w:r>
        <w:rPr>
          <w:rFonts w:hint="eastAsia"/>
          <w:lang w:val="en-GB"/>
        </w:rPr>
        <w:t>小鱼助手安装的网络</w:t>
      </w:r>
      <w:r>
        <w:rPr>
          <w:rFonts w:hint="eastAsia"/>
          <w:lang w:val="en-GB"/>
        </w:rPr>
        <w:t>I</w:t>
      </w:r>
      <w:r>
        <w:rPr>
          <w:lang w:val="en-GB"/>
        </w:rPr>
        <w:t>P</w:t>
      </w:r>
      <w:r>
        <w:rPr>
          <w:rFonts w:hint="eastAsia"/>
          <w:lang w:val="en-GB"/>
        </w:rPr>
        <w:t>地址是否填写</w:t>
      </w:r>
    </w:p>
    <w:p w14:paraId="7C29B8DF" w14:textId="77777777" w:rsidR="00517F6B" w:rsidRDefault="00517F6B" w:rsidP="00517F6B">
      <w:pPr>
        <w:rPr>
          <w:lang w:val="en-GB"/>
        </w:rPr>
      </w:pPr>
      <w:r>
        <w:rPr>
          <w:noProof/>
        </w:rPr>
        <w:drawing>
          <wp:inline distT="0" distB="0" distL="0" distR="0" wp14:anchorId="1712902B" wp14:editId="3E317B64">
            <wp:extent cx="5095875" cy="1095375"/>
            <wp:effectExtent l="0" t="0" r="9525" b="9525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A645E9" w14:textId="77777777" w:rsidR="00517F6B" w:rsidRPr="003A5291" w:rsidRDefault="00517F6B" w:rsidP="00D63636">
      <w:pPr>
        <w:pStyle w:val="affff2"/>
        <w:numPr>
          <w:ilvl w:val="0"/>
          <w:numId w:val="29"/>
        </w:numPr>
        <w:ind w:left="360" w:firstLineChars="0"/>
        <w:rPr>
          <w:lang w:val="en-GB"/>
        </w:rPr>
      </w:pPr>
      <w:r w:rsidRPr="003A5291">
        <w:rPr>
          <w:rFonts w:hint="eastAsia"/>
          <w:lang w:val="en-GB"/>
        </w:rPr>
        <w:t>关窗帘，在全景中人的面部信息明显提高，有助于提高人脸检测的效果；打开窗帘后，由于窗外的强光，造成面部和强光对比明显，面部较暗，不利于人脸检测</w:t>
      </w:r>
    </w:p>
    <w:p w14:paraId="70D4E212" w14:textId="77777777" w:rsidR="00517F6B" w:rsidRPr="00182753" w:rsidRDefault="00517F6B" w:rsidP="00D63636">
      <w:pPr>
        <w:pStyle w:val="affff2"/>
        <w:numPr>
          <w:ilvl w:val="0"/>
          <w:numId w:val="29"/>
        </w:numPr>
        <w:ind w:left="360" w:firstLineChars="0"/>
        <w:rPr>
          <w:lang w:val="en-GB"/>
        </w:rPr>
      </w:pPr>
      <w:r w:rsidRPr="00182753">
        <w:rPr>
          <w:rFonts w:hint="eastAsia"/>
          <w:lang w:val="en-GB"/>
        </w:rPr>
        <w:t>仔细阅读</w:t>
      </w:r>
      <w:r w:rsidRPr="00182753">
        <w:rPr>
          <w:rFonts w:hint="eastAsia"/>
          <w:lang w:val="en-GB"/>
        </w:rPr>
        <w:t>H</w:t>
      </w:r>
      <w:r w:rsidRPr="00182753">
        <w:rPr>
          <w:rFonts w:hint="eastAsia"/>
          <w:lang w:val="en-GB"/>
        </w:rPr>
        <w:t>、</w:t>
      </w:r>
      <w:r w:rsidRPr="00182753">
        <w:rPr>
          <w:rFonts w:hint="eastAsia"/>
          <w:lang w:val="en-GB"/>
        </w:rPr>
        <w:t>h</w:t>
      </w:r>
      <w:r w:rsidRPr="00182753">
        <w:rPr>
          <w:rFonts w:hint="eastAsia"/>
          <w:lang w:val="en-GB"/>
        </w:rPr>
        <w:t>、</w:t>
      </w:r>
      <w:r w:rsidRPr="00182753">
        <w:rPr>
          <w:rFonts w:hint="eastAsia"/>
          <w:lang w:val="en-GB"/>
        </w:rPr>
        <w:t>d</w:t>
      </w:r>
      <w:r w:rsidRPr="00182753">
        <w:rPr>
          <w:rFonts w:hint="eastAsia"/>
          <w:lang w:val="en-GB"/>
        </w:rPr>
        <w:t>的备注说明，往往是这里设置错误</w:t>
      </w:r>
    </w:p>
    <w:p w14:paraId="31F1B1FE" w14:textId="77777777" w:rsidR="00517F6B" w:rsidRDefault="00517F6B" w:rsidP="00517F6B">
      <w:pPr>
        <w:ind w:left="480" w:firstLineChars="0" w:firstLine="0"/>
        <w:rPr>
          <w:lang w:val="en-GB"/>
        </w:rPr>
      </w:pPr>
      <w:r>
        <w:rPr>
          <w:noProof/>
        </w:rPr>
        <w:drawing>
          <wp:inline distT="0" distB="0" distL="0" distR="0" wp14:anchorId="0B5786E5" wp14:editId="37DEB152">
            <wp:extent cx="4038914" cy="2743505"/>
            <wp:effectExtent l="0" t="0" r="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4058598" cy="275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463504" w14:textId="77777777" w:rsidR="00517F6B" w:rsidRPr="003A5291" w:rsidRDefault="00517F6B" w:rsidP="00D63636">
      <w:pPr>
        <w:pStyle w:val="affff2"/>
        <w:numPr>
          <w:ilvl w:val="0"/>
          <w:numId w:val="29"/>
        </w:numPr>
        <w:ind w:left="360" w:firstLineChars="0"/>
        <w:rPr>
          <w:lang w:val="en-GB"/>
        </w:rPr>
      </w:pPr>
      <w:r w:rsidRPr="003A5291">
        <w:rPr>
          <w:rFonts w:hint="eastAsia"/>
          <w:lang w:val="en-GB"/>
        </w:rPr>
        <w:t>起立的时候尽可能的抬头看黑板；因为开启了人脸检测</w:t>
      </w:r>
    </w:p>
    <w:p w14:paraId="406CA8D4" w14:textId="77777777" w:rsidR="00517F6B" w:rsidRDefault="00517F6B" w:rsidP="00D63636">
      <w:pPr>
        <w:pStyle w:val="affff2"/>
        <w:numPr>
          <w:ilvl w:val="0"/>
          <w:numId w:val="29"/>
        </w:numPr>
        <w:spacing w:line="240" w:lineRule="auto"/>
        <w:ind w:left="360" w:firstLineChars="0"/>
        <w:textAlignment w:val="auto"/>
      </w:pPr>
      <w:r w:rsidRPr="000C15BE">
        <w:rPr>
          <w:rFonts w:hint="eastAsia"/>
          <w:b/>
          <w:bCs/>
        </w:rPr>
        <w:lastRenderedPageBreak/>
        <w:t>灵敏度：</w:t>
      </w:r>
      <w:bookmarkStart w:id="65" w:name="OLE_LINK12"/>
      <w:r w:rsidRPr="002A57AD">
        <w:rPr>
          <w:rFonts w:hint="eastAsia"/>
        </w:rPr>
        <w:t>匹配不同的跟踪目标，中小学生使用</w:t>
      </w:r>
      <w:r w:rsidRPr="002A57AD">
        <w:rPr>
          <w:rFonts w:hint="eastAsia"/>
        </w:rPr>
        <w:t>3</w:t>
      </w:r>
      <w:r w:rsidRPr="002A57AD">
        <w:rPr>
          <w:rFonts w:hint="eastAsia"/>
        </w:rPr>
        <w:t>或</w:t>
      </w:r>
      <w:r w:rsidRPr="002A57AD">
        <w:rPr>
          <w:rFonts w:hint="eastAsia"/>
        </w:rPr>
        <w:t>4</w:t>
      </w:r>
      <w:r w:rsidRPr="002A57AD">
        <w:rPr>
          <w:rFonts w:hint="eastAsia"/>
        </w:rPr>
        <w:t>，高中生使用</w:t>
      </w:r>
      <w:r w:rsidRPr="002A57AD">
        <w:rPr>
          <w:rFonts w:hint="eastAsia"/>
        </w:rPr>
        <w:t>2</w:t>
      </w:r>
      <w:r w:rsidRPr="002A57AD">
        <w:rPr>
          <w:rFonts w:hint="eastAsia"/>
        </w:rPr>
        <w:t>，大学生使用</w:t>
      </w:r>
      <w:r w:rsidRPr="002A57AD">
        <w:rPr>
          <w:rFonts w:hint="eastAsia"/>
        </w:rPr>
        <w:t>0</w:t>
      </w:r>
      <w:r w:rsidRPr="002A57AD">
        <w:rPr>
          <w:rFonts w:hint="eastAsia"/>
        </w:rPr>
        <w:t>或</w:t>
      </w:r>
      <w:r w:rsidRPr="002A57AD">
        <w:rPr>
          <w:rFonts w:hint="eastAsia"/>
        </w:rPr>
        <w:t>1</w:t>
      </w:r>
      <w:r w:rsidRPr="002A57AD">
        <w:rPr>
          <w:rFonts w:hint="eastAsia"/>
        </w:rPr>
        <w:t>，默认值为</w:t>
      </w:r>
      <w:r w:rsidRPr="002A57AD">
        <w:rPr>
          <w:rFonts w:hint="eastAsia"/>
        </w:rPr>
        <w:t>2</w:t>
      </w:r>
      <w:bookmarkEnd w:id="65"/>
      <w:r>
        <w:rPr>
          <w:rFonts w:hint="eastAsia"/>
        </w:rPr>
        <w:t>。</w:t>
      </w:r>
    </w:p>
    <w:p w14:paraId="2395A6B5" w14:textId="77777777" w:rsidR="00517F6B" w:rsidRDefault="00517F6B" w:rsidP="00517F6B">
      <w:pPr>
        <w:pStyle w:val="affff2"/>
        <w:ind w:left="845" w:firstLineChars="0" w:firstLine="0"/>
      </w:pPr>
      <w:r>
        <w:rPr>
          <w:rFonts w:hint="eastAsia"/>
        </w:rPr>
        <w:t>注：设置为</w:t>
      </w:r>
      <w:r>
        <w:rPr>
          <w:rFonts w:hint="eastAsia"/>
        </w:rPr>
        <w:t>0</w:t>
      </w:r>
      <w:r>
        <w:rPr>
          <w:rFonts w:hint="eastAsia"/>
        </w:rPr>
        <w:t>时，表示学生升高</w:t>
      </w:r>
      <w:r>
        <w:rPr>
          <w:rFonts w:hint="eastAsia"/>
        </w:rPr>
        <w:t>1</w:t>
      </w:r>
      <w:r>
        <w:t>90</w:t>
      </w:r>
      <w:r>
        <w:rPr>
          <w:rFonts w:hint="eastAsia"/>
        </w:rPr>
        <w:t>cm</w:t>
      </w:r>
      <w:r>
        <w:rPr>
          <w:rFonts w:hint="eastAsia"/>
        </w:rPr>
        <w:t>，没增加</w:t>
      </w:r>
      <w:r>
        <w:rPr>
          <w:rFonts w:hint="eastAsia"/>
        </w:rPr>
        <w:t>1</w:t>
      </w:r>
      <w:r>
        <w:rPr>
          <w:rFonts w:hint="eastAsia"/>
        </w:rPr>
        <w:t>的设置值，表示学生身高降低</w:t>
      </w:r>
      <w:r>
        <w:rPr>
          <w:rFonts w:hint="eastAsia"/>
        </w:rPr>
        <w:t>1</w:t>
      </w:r>
      <w:r>
        <w:t>0</w:t>
      </w:r>
      <w:r>
        <w:rPr>
          <w:rFonts w:hint="eastAsia"/>
        </w:rPr>
        <w:t>cm</w:t>
      </w:r>
      <w:r>
        <w:rPr>
          <w:rFonts w:hint="eastAsia"/>
        </w:rPr>
        <w:t>。</w:t>
      </w:r>
    </w:p>
    <w:p w14:paraId="3F29317D" w14:textId="663E5929" w:rsidR="00517F6B" w:rsidRDefault="00517F6B" w:rsidP="00D63636">
      <w:pPr>
        <w:pStyle w:val="affff2"/>
        <w:numPr>
          <w:ilvl w:val="0"/>
          <w:numId w:val="29"/>
        </w:numPr>
        <w:ind w:left="360" w:firstLineChars="0"/>
        <w:rPr>
          <w:lang w:val="en-GB"/>
        </w:rPr>
      </w:pPr>
      <w:r w:rsidRPr="00D2370E">
        <w:rPr>
          <w:rFonts w:hint="eastAsia"/>
          <w:lang w:val="en-GB"/>
        </w:rPr>
        <w:t>联系小鱼交付经理</w:t>
      </w:r>
    </w:p>
    <w:p w14:paraId="00EF6785" w14:textId="35BA1A0A" w:rsidR="00323D6B" w:rsidRDefault="00323D6B" w:rsidP="00D63636">
      <w:pPr>
        <w:pStyle w:val="affff2"/>
        <w:numPr>
          <w:ilvl w:val="0"/>
          <w:numId w:val="29"/>
        </w:numPr>
        <w:ind w:left="360" w:firstLineChars="0"/>
        <w:rPr>
          <w:lang w:val="en-GB"/>
        </w:rPr>
      </w:pPr>
      <w:r>
        <w:rPr>
          <w:rFonts w:hint="eastAsia"/>
          <w:lang w:val="en-GB"/>
        </w:rPr>
        <w:t>检查导播服务器地址及端口填写是否准确，导播码和教学一体机是否一致</w:t>
      </w:r>
    </w:p>
    <w:p w14:paraId="3F85C0AF" w14:textId="172AD0BD" w:rsidR="00323D6B" w:rsidRPr="00D2370E" w:rsidRDefault="00323D6B" w:rsidP="00D63636">
      <w:pPr>
        <w:pStyle w:val="affff2"/>
        <w:numPr>
          <w:ilvl w:val="0"/>
          <w:numId w:val="29"/>
        </w:numPr>
        <w:ind w:left="360" w:firstLineChars="0"/>
        <w:rPr>
          <w:lang w:val="en-GB"/>
        </w:rPr>
      </w:pPr>
      <w:r>
        <w:rPr>
          <w:rFonts w:hint="eastAsia"/>
          <w:lang w:val="en-GB"/>
        </w:rPr>
        <w:t>检查教学一体机是否是双网卡，禁用一个，并重新配置</w:t>
      </w:r>
      <w:r>
        <w:rPr>
          <w:rFonts w:hint="eastAsia"/>
          <w:lang w:val="en-GB"/>
        </w:rPr>
        <w:t>I</w:t>
      </w:r>
      <w:r>
        <w:rPr>
          <w:lang w:val="en-GB"/>
        </w:rPr>
        <w:t>P</w:t>
      </w:r>
      <w:r>
        <w:rPr>
          <w:rFonts w:hint="eastAsia"/>
          <w:lang w:val="en-GB"/>
        </w:rPr>
        <w:t>地址，重复导播组配置</w:t>
      </w:r>
    </w:p>
    <w:p w14:paraId="2A5C6A0B" w14:textId="6F2A6125" w:rsidR="00517F6B" w:rsidRDefault="003F7110" w:rsidP="003F7110">
      <w:pPr>
        <w:pStyle w:val="2"/>
        <w:numPr>
          <w:ilvl w:val="0"/>
          <w:numId w:val="0"/>
        </w:numPr>
        <w:spacing w:before="200" w:after="200"/>
        <w:ind w:firstLine="454"/>
      </w:pPr>
      <w:bookmarkStart w:id="66" w:name="_Toc16581347"/>
      <w:r>
        <w:rPr>
          <w:rFonts w:hint="eastAsia"/>
        </w:rPr>
        <w:t xml:space="preserve">7.10 </w:t>
      </w:r>
      <w:proofErr w:type="gramStart"/>
      <w:r w:rsidR="00517F6B">
        <w:rPr>
          <w:rFonts w:hint="eastAsia"/>
        </w:rPr>
        <w:t>易享课堂</w:t>
      </w:r>
      <w:proofErr w:type="gramEnd"/>
      <w:r w:rsidR="00517F6B">
        <w:rPr>
          <w:rFonts w:hint="eastAsia"/>
        </w:rPr>
        <w:t>助手中自主上课不显示怎么办</w:t>
      </w:r>
      <w:r w:rsidR="00517F6B" w:rsidRPr="0097690A">
        <w:rPr>
          <w:rFonts w:hint="eastAsia"/>
        </w:rPr>
        <w:t>？</w:t>
      </w:r>
      <w:bookmarkEnd w:id="66"/>
    </w:p>
    <w:p w14:paraId="365CF579" w14:textId="77777777" w:rsidR="00517F6B" w:rsidRDefault="00517F6B" w:rsidP="00517F6B">
      <w:pPr>
        <w:ind w:firstLineChars="0" w:firstLine="0"/>
        <w:rPr>
          <w:lang w:val="en-GB"/>
        </w:rPr>
      </w:pPr>
      <w:r>
        <w:rPr>
          <w:lang w:val="en-GB"/>
        </w:rPr>
        <w:t>1</w:t>
      </w:r>
      <w:r>
        <w:rPr>
          <w:rFonts w:hint="eastAsia"/>
          <w:lang w:val="en-GB"/>
        </w:rPr>
        <w:t>）</w:t>
      </w:r>
      <w:r>
        <w:rPr>
          <w:rFonts w:hint="eastAsia"/>
          <w:lang w:val="en-GB"/>
        </w:rPr>
        <w:t>I</w:t>
      </w:r>
      <w:r>
        <w:rPr>
          <w:lang w:val="en-GB"/>
        </w:rPr>
        <w:t>E</w:t>
      </w:r>
      <w:r>
        <w:rPr>
          <w:rFonts w:hint="eastAsia"/>
          <w:lang w:val="en-GB"/>
        </w:rPr>
        <w:t>版本过低导致，需要</w:t>
      </w:r>
      <w:r>
        <w:rPr>
          <w:rFonts w:hint="eastAsia"/>
          <w:lang w:val="en-GB"/>
        </w:rPr>
        <w:t>I</w:t>
      </w:r>
      <w:r>
        <w:rPr>
          <w:lang w:val="en-GB"/>
        </w:rPr>
        <w:t>E10.0</w:t>
      </w:r>
      <w:r>
        <w:rPr>
          <w:rFonts w:hint="eastAsia"/>
          <w:lang w:val="en-GB"/>
        </w:rPr>
        <w:t>以上版本；</w:t>
      </w:r>
    </w:p>
    <w:p w14:paraId="2741F5C1" w14:textId="77777777" w:rsidR="00517F6B" w:rsidRPr="00D2370E" w:rsidRDefault="00517F6B" w:rsidP="00517F6B">
      <w:pPr>
        <w:ind w:firstLineChars="0" w:firstLine="0"/>
        <w:rPr>
          <w:lang w:val="en-GB"/>
        </w:rPr>
      </w:pPr>
      <w:r>
        <w:rPr>
          <w:rFonts w:ascii="Arial" w:hAnsi="Arial" w:cs="Arial"/>
          <w:color w:val="333333"/>
        </w:rPr>
        <w:t>首先，在开始菜单打开控制面板</w:t>
      </w:r>
    </w:p>
    <w:p w14:paraId="287DBBF1" w14:textId="77777777" w:rsidR="00517F6B" w:rsidRDefault="000951E5" w:rsidP="00517F6B">
      <w:pPr>
        <w:pStyle w:val="exp-content-list"/>
        <w:wordWrap w:val="0"/>
        <w:spacing w:before="0" w:after="0" w:line="420" w:lineRule="atLeast"/>
        <w:ind w:left="720"/>
        <w:jc w:val="both"/>
        <w:rPr>
          <w:rFonts w:ascii="Arial" w:hAnsi="Arial" w:cs="Arial"/>
          <w:color w:val="333333"/>
        </w:rPr>
      </w:pPr>
      <w:hyperlink r:id="rId99" w:tgtFrame="_self" w:history="1">
        <w:r w:rsidR="00517F6B">
          <w:rPr>
            <w:rFonts w:ascii="Arial" w:hAnsi="Arial" w:cs="Arial"/>
            <w:noProof/>
            <w:color w:val="2D64B3"/>
          </w:rPr>
          <w:drawing>
            <wp:inline distT="0" distB="0" distL="0" distR="0" wp14:anchorId="75455E1E" wp14:editId="0138A21C">
              <wp:extent cx="4762500" cy="2085975"/>
              <wp:effectExtent l="0" t="0" r="0" b="9525"/>
              <wp:docPr id="60" name="图片 60" descr="怎样彻底卸载IE浏览器">
                <a:hlinkClick xmlns:a="http://schemas.openxmlformats.org/drawingml/2006/main" r:id="rId99" tgtFrame="&quot;_self&quot;"/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7" descr="怎样彻底卸载IE浏览器">
                        <a:hlinkClick r:id="rId99" tgtFrame="&quot;_self&quot;"/>
                      </pic:cNvPr>
                      <pic:cNvPicPr>
                        <a:picLocks noChangeAspect="1" noChangeArrowheads="1"/>
                      </pic:cNvPicPr>
                    </pic:nvPicPr>
                    <pic:blipFill>
                      <a:blip r:embed="rId100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762500" cy="2085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="00517F6B">
          <w:rPr>
            <w:rStyle w:val="enter-step-btn2"/>
            <w:rFonts w:cs="Arial" w:hint="default"/>
            <w:specVanish w:val="0"/>
          </w:rPr>
          <w:t>步骤阅读</w:t>
        </w:r>
      </w:hyperlink>
    </w:p>
    <w:p w14:paraId="7A9FC352" w14:textId="77777777" w:rsidR="00517F6B" w:rsidRPr="00D2370E" w:rsidRDefault="00517F6B" w:rsidP="00517F6B">
      <w:pPr>
        <w:pStyle w:val="exp-content-list"/>
        <w:wordWrap w:val="0"/>
        <w:spacing w:before="0" w:after="0" w:line="420" w:lineRule="atLeast"/>
        <w:ind w:left="720"/>
        <w:jc w:val="both"/>
        <w:rPr>
          <w:rFonts w:ascii="Arial" w:hAnsi="Arial" w:cs="Arial"/>
          <w:color w:val="333333"/>
        </w:rPr>
      </w:pPr>
      <w:r w:rsidRPr="00D2370E">
        <w:rPr>
          <w:rFonts w:ascii="Arial" w:hAnsi="Arial" w:cs="Arial"/>
          <w:color w:val="333333"/>
        </w:rPr>
        <w:t>打开控制面板之后，选中程序，并打开</w:t>
      </w:r>
    </w:p>
    <w:p w14:paraId="5E151886" w14:textId="77777777" w:rsidR="00517F6B" w:rsidRDefault="000951E5" w:rsidP="00517F6B">
      <w:pPr>
        <w:pStyle w:val="exp-content-list"/>
        <w:wordWrap w:val="0"/>
        <w:spacing w:before="0" w:after="0" w:line="420" w:lineRule="atLeast"/>
        <w:ind w:left="720"/>
        <w:jc w:val="both"/>
        <w:rPr>
          <w:rFonts w:ascii="Arial" w:hAnsi="Arial" w:cs="Arial"/>
          <w:color w:val="333333"/>
        </w:rPr>
      </w:pPr>
      <w:hyperlink r:id="rId101" w:tgtFrame="_self" w:history="1">
        <w:r w:rsidR="00517F6B">
          <w:rPr>
            <w:rFonts w:ascii="Arial" w:hAnsi="Arial" w:cs="Arial"/>
            <w:noProof/>
            <w:color w:val="2D64B3"/>
          </w:rPr>
          <w:drawing>
            <wp:inline distT="0" distB="0" distL="0" distR="0" wp14:anchorId="74AFAD5D" wp14:editId="129AB489">
              <wp:extent cx="4762500" cy="3352800"/>
              <wp:effectExtent l="0" t="0" r="0" b="0"/>
              <wp:docPr id="59" name="图片 59" descr="怎样彻底卸载IE浏览器">
                <a:hlinkClick xmlns:a="http://schemas.openxmlformats.org/drawingml/2006/main" r:id="rId101" tgtFrame="&quot;_self&quot;"/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8" descr="怎样彻底卸载IE浏览器">
                        <a:hlinkClick r:id="rId101" tgtFrame="&quot;_self&quot;"/>
                      </pic:cNvPr>
                      <pic:cNvPicPr>
                        <a:picLocks noChangeAspect="1" noChangeArrowheads="1"/>
                      </pic:cNvPicPr>
                    </pic:nvPicPr>
                    <pic:blipFill>
                      <a:blip r:embed="rId10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762500" cy="3352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="00517F6B">
          <w:rPr>
            <w:rStyle w:val="enter-step-btn2"/>
            <w:rFonts w:cs="Arial" w:hint="default"/>
            <w:specVanish w:val="0"/>
          </w:rPr>
          <w:t>步骤阅读</w:t>
        </w:r>
      </w:hyperlink>
    </w:p>
    <w:p w14:paraId="6A5AB0B5" w14:textId="77777777" w:rsidR="00517F6B" w:rsidRDefault="00517F6B" w:rsidP="00517F6B">
      <w:pPr>
        <w:pStyle w:val="exp-content-list"/>
        <w:numPr>
          <w:ilvl w:val="0"/>
          <w:numId w:val="28"/>
        </w:numPr>
        <w:wordWrap w:val="0"/>
        <w:spacing w:line="480" w:lineRule="atLeast"/>
        <w:ind w:firstLine="480"/>
        <w:jc w:val="center"/>
        <w:rPr>
          <w:rFonts w:ascii="Arial" w:hAnsi="Arial" w:cs="Arial"/>
          <w:color w:val="EEFFEE"/>
        </w:rPr>
      </w:pPr>
      <w:r>
        <w:rPr>
          <w:rFonts w:ascii="Arial" w:hAnsi="Arial" w:cs="Arial"/>
          <w:color w:val="EEFFEE"/>
        </w:rPr>
        <w:t>3</w:t>
      </w:r>
    </w:p>
    <w:p w14:paraId="3439FC67" w14:textId="77777777" w:rsidR="00517F6B" w:rsidRDefault="00517F6B" w:rsidP="00517F6B">
      <w:pPr>
        <w:pStyle w:val="afffb"/>
        <w:wordWrap w:val="0"/>
        <w:spacing w:line="420" w:lineRule="atLeast"/>
        <w:jc w:val="both"/>
        <w:rPr>
          <w:rFonts w:ascii="Arial" w:hAnsi="Arial" w:cs="Arial"/>
          <w:color w:val="333333"/>
        </w:rPr>
      </w:pPr>
      <w:r>
        <w:rPr>
          <w:rFonts w:ascii="Arial" w:hAnsi="Arial" w:cs="Arial"/>
          <w:color w:val="333333"/>
        </w:rPr>
        <w:t>选择程序和功能，并打开</w:t>
      </w:r>
    </w:p>
    <w:p w14:paraId="2F94BD6E" w14:textId="77777777" w:rsidR="00517F6B" w:rsidRDefault="000951E5" w:rsidP="00517F6B">
      <w:pPr>
        <w:pStyle w:val="exp-content-list"/>
        <w:wordWrap w:val="0"/>
        <w:spacing w:before="0" w:after="0" w:line="420" w:lineRule="atLeast"/>
        <w:ind w:left="720"/>
        <w:jc w:val="both"/>
        <w:rPr>
          <w:rFonts w:ascii="Arial" w:hAnsi="Arial" w:cs="Arial"/>
          <w:color w:val="333333"/>
        </w:rPr>
      </w:pPr>
      <w:hyperlink r:id="rId103" w:tgtFrame="_self" w:history="1">
        <w:r w:rsidR="00517F6B">
          <w:rPr>
            <w:rFonts w:ascii="Arial" w:hAnsi="Arial" w:cs="Arial"/>
            <w:noProof/>
            <w:color w:val="2D64B3"/>
          </w:rPr>
          <w:drawing>
            <wp:inline distT="0" distB="0" distL="0" distR="0" wp14:anchorId="540CB26D" wp14:editId="0625E474">
              <wp:extent cx="4762500" cy="3343275"/>
              <wp:effectExtent l="0" t="0" r="0" b="9525"/>
              <wp:docPr id="58" name="图片 58" descr="怎样彻底卸载IE浏览器">
                <a:hlinkClick xmlns:a="http://schemas.openxmlformats.org/drawingml/2006/main" r:id="rId103" tgtFrame="&quot;_self&quot;"/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9" descr="怎样彻底卸载IE浏览器">
                        <a:hlinkClick r:id="rId103" tgtFrame="&quot;_self&quot;"/>
                      </pic:cNvPr>
                      <pic:cNvPicPr>
                        <a:picLocks noChangeAspect="1" noChangeArrowheads="1"/>
                      </pic:cNvPicPr>
                    </pic:nvPicPr>
                    <pic:blipFill>
                      <a:blip r:embed="rId10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762500" cy="33432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="00517F6B">
          <w:rPr>
            <w:rStyle w:val="enter-step-btn2"/>
            <w:rFonts w:cs="Arial" w:hint="default"/>
            <w:specVanish w:val="0"/>
          </w:rPr>
          <w:t>步骤阅读</w:t>
        </w:r>
      </w:hyperlink>
    </w:p>
    <w:p w14:paraId="7833FFC5" w14:textId="77777777" w:rsidR="00517F6B" w:rsidRPr="00D2370E" w:rsidRDefault="00517F6B" w:rsidP="00517F6B">
      <w:pPr>
        <w:pStyle w:val="exp-content-list"/>
        <w:wordWrap w:val="0"/>
        <w:spacing w:line="480" w:lineRule="atLeast"/>
        <w:rPr>
          <w:rFonts w:ascii="Arial" w:hAnsi="Arial" w:cs="Arial"/>
          <w:color w:val="EEFFEE"/>
        </w:rPr>
      </w:pPr>
      <w:r w:rsidRPr="00D2370E">
        <w:rPr>
          <w:rFonts w:ascii="Arial" w:hAnsi="Arial" w:cs="Arial"/>
          <w:color w:val="333333"/>
        </w:rPr>
        <w:t>打开之后，选中右侧的打开或关闭</w:t>
      </w:r>
      <w:r w:rsidRPr="00D2370E">
        <w:rPr>
          <w:rFonts w:ascii="Arial" w:hAnsi="Arial" w:cs="Arial"/>
          <w:color w:val="333333"/>
        </w:rPr>
        <w:t>window</w:t>
      </w:r>
      <w:r w:rsidRPr="00D2370E">
        <w:rPr>
          <w:rFonts w:ascii="Arial" w:hAnsi="Arial" w:cs="Arial"/>
          <w:color w:val="333333"/>
        </w:rPr>
        <w:t>功能，并打开，</w:t>
      </w:r>
    </w:p>
    <w:p w14:paraId="7DE82E76" w14:textId="77777777" w:rsidR="00517F6B" w:rsidRDefault="000951E5" w:rsidP="00517F6B">
      <w:pPr>
        <w:pStyle w:val="exp-content-list"/>
        <w:wordWrap w:val="0"/>
        <w:spacing w:before="0" w:after="0" w:line="420" w:lineRule="atLeast"/>
        <w:ind w:left="720"/>
        <w:jc w:val="both"/>
        <w:rPr>
          <w:rFonts w:ascii="Arial" w:hAnsi="Arial" w:cs="Arial"/>
          <w:color w:val="333333"/>
        </w:rPr>
      </w:pPr>
      <w:hyperlink r:id="rId105" w:tgtFrame="_self" w:history="1">
        <w:r w:rsidR="00517F6B">
          <w:rPr>
            <w:rFonts w:ascii="Arial" w:hAnsi="Arial" w:cs="Arial"/>
            <w:noProof/>
            <w:color w:val="2D64B3"/>
          </w:rPr>
          <w:drawing>
            <wp:inline distT="0" distB="0" distL="0" distR="0" wp14:anchorId="76B9FC58" wp14:editId="5812C3BD">
              <wp:extent cx="4762500" cy="3362325"/>
              <wp:effectExtent l="0" t="0" r="0" b="9525"/>
              <wp:docPr id="57" name="图片 57" descr="怎样彻底卸载IE浏览器">
                <a:hlinkClick xmlns:a="http://schemas.openxmlformats.org/drawingml/2006/main" r:id="rId105" tgtFrame="&quot;_self&quot;"/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0" descr="怎样彻底卸载IE浏览器">
                        <a:hlinkClick r:id="rId105" tgtFrame="&quot;_self&quot;"/>
                      </pic:cNvPr>
                      <pic:cNvPicPr>
                        <a:picLocks noChangeAspect="1" noChangeArrowheads="1"/>
                      </pic:cNvPicPr>
                    </pic:nvPicPr>
                    <pic:blipFill>
                      <a:blip r:embed="rId106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762500" cy="33623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="00517F6B">
          <w:rPr>
            <w:rStyle w:val="enter-step-btn2"/>
            <w:rFonts w:cs="Arial" w:hint="default"/>
            <w:specVanish w:val="0"/>
          </w:rPr>
          <w:t>步骤阅读</w:t>
        </w:r>
      </w:hyperlink>
    </w:p>
    <w:p w14:paraId="4F4B557C" w14:textId="77777777" w:rsidR="00517F6B" w:rsidRPr="00D2370E" w:rsidRDefault="00517F6B" w:rsidP="00517F6B">
      <w:pPr>
        <w:pStyle w:val="exp-content-list"/>
        <w:wordWrap w:val="0"/>
        <w:spacing w:line="480" w:lineRule="atLeast"/>
        <w:rPr>
          <w:rFonts w:ascii="Arial" w:hAnsi="Arial" w:cs="Arial"/>
          <w:color w:val="EEFFEE"/>
        </w:rPr>
      </w:pPr>
      <w:r w:rsidRPr="00D2370E">
        <w:rPr>
          <w:rFonts w:ascii="Arial" w:hAnsi="Arial" w:cs="Arial"/>
          <w:color w:val="333333"/>
        </w:rPr>
        <w:t>打开之后，把</w:t>
      </w:r>
      <w:r w:rsidRPr="00D2370E">
        <w:rPr>
          <w:rFonts w:ascii="Arial" w:hAnsi="Arial" w:cs="Arial"/>
          <w:color w:val="333333"/>
        </w:rPr>
        <w:t xml:space="preserve">Internet explorer 9 </w:t>
      </w:r>
      <w:r w:rsidRPr="00D2370E">
        <w:rPr>
          <w:rFonts w:ascii="Arial" w:hAnsi="Arial" w:cs="Arial"/>
          <w:color w:val="333333"/>
        </w:rPr>
        <w:t>之后的勾选去掉，并在弹出的对话框选中是</w:t>
      </w:r>
    </w:p>
    <w:p w14:paraId="181B5030" w14:textId="77777777" w:rsidR="00517F6B" w:rsidRDefault="000951E5" w:rsidP="00517F6B">
      <w:pPr>
        <w:pStyle w:val="exp-content-list"/>
        <w:wordWrap w:val="0"/>
        <w:spacing w:before="0" w:after="0" w:line="420" w:lineRule="atLeast"/>
        <w:ind w:left="720"/>
        <w:jc w:val="both"/>
        <w:rPr>
          <w:rFonts w:ascii="Arial" w:hAnsi="Arial" w:cs="Arial"/>
          <w:color w:val="333333"/>
        </w:rPr>
      </w:pPr>
      <w:hyperlink r:id="rId107" w:tgtFrame="_self" w:history="1">
        <w:r w:rsidR="00517F6B">
          <w:rPr>
            <w:rFonts w:ascii="Arial" w:hAnsi="Arial" w:cs="Arial"/>
            <w:noProof/>
            <w:color w:val="2D64B3"/>
          </w:rPr>
          <w:drawing>
            <wp:inline distT="0" distB="0" distL="0" distR="0" wp14:anchorId="62EC0898" wp14:editId="14128E61">
              <wp:extent cx="4133850" cy="4076700"/>
              <wp:effectExtent l="0" t="0" r="0" b="0"/>
              <wp:docPr id="56" name="图片 56" descr="怎样彻底卸载IE浏览器">
                <a:hlinkClick xmlns:a="http://schemas.openxmlformats.org/drawingml/2006/main" r:id="rId107" tgtFrame="&quot;_self&quot;"/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1" descr="怎样彻底卸载IE浏览器">
                        <a:hlinkClick r:id="rId107" tgtFrame="&quot;_self&quot;"/>
                      </pic:cNvPr>
                      <pic:cNvPicPr>
                        <a:picLocks noChangeAspect="1" noChangeArrowheads="1"/>
                      </pic:cNvPicPr>
                    </pic:nvPicPr>
                    <pic:blipFill>
                      <a:blip r:embed="rId108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133850" cy="4076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="00517F6B">
          <w:rPr>
            <w:rStyle w:val="enter-step-btn2"/>
            <w:rFonts w:cs="Arial" w:hint="default"/>
            <w:specVanish w:val="0"/>
          </w:rPr>
          <w:t>步骤阅读</w:t>
        </w:r>
      </w:hyperlink>
    </w:p>
    <w:p w14:paraId="6AE0089E" w14:textId="77777777" w:rsidR="00517F6B" w:rsidRDefault="000951E5" w:rsidP="00517F6B">
      <w:pPr>
        <w:pStyle w:val="exp-content-list"/>
        <w:wordWrap w:val="0"/>
        <w:spacing w:before="0" w:after="0" w:line="420" w:lineRule="atLeast"/>
        <w:ind w:left="720"/>
        <w:jc w:val="both"/>
        <w:rPr>
          <w:rFonts w:ascii="Arial" w:hAnsi="Arial" w:cs="Arial"/>
          <w:color w:val="333333"/>
        </w:rPr>
      </w:pPr>
      <w:hyperlink r:id="rId109" w:tgtFrame="_self" w:history="1">
        <w:r w:rsidR="00517F6B">
          <w:rPr>
            <w:rFonts w:ascii="Arial" w:hAnsi="Arial" w:cs="Arial"/>
            <w:noProof/>
            <w:color w:val="2D64B3"/>
          </w:rPr>
          <w:drawing>
            <wp:inline distT="0" distB="0" distL="0" distR="0" wp14:anchorId="26ECECF1" wp14:editId="6A4A9AE3">
              <wp:extent cx="4076700" cy="2571750"/>
              <wp:effectExtent l="0" t="0" r="0" b="0"/>
              <wp:docPr id="55" name="图片 55" descr="怎样彻底卸载IE浏览器">
                <a:hlinkClick xmlns:a="http://schemas.openxmlformats.org/drawingml/2006/main" r:id="rId109" tgtFrame="&quot;_self&quot;"/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2" descr="怎样彻底卸载IE浏览器">
                        <a:hlinkClick r:id="rId109" tgtFrame="&quot;_self&quot;"/>
                      </pic:cNvPr>
                      <pic:cNvPicPr>
                        <a:picLocks noChangeAspect="1" noChangeArrowheads="1"/>
                      </pic:cNvPicPr>
                    </pic:nvPicPr>
                    <pic:blipFill>
                      <a:blip r:embed="rId110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076700" cy="25717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="00517F6B">
          <w:rPr>
            <w:rStyle w:val="enter-step-btn2"/>
            <w:rFonts w:cs="Arial" w:hint="default"/>
            <w:specVanish w:val="0"/>
          </w:rPr>
          <w:t>步骤阅读</w:t>
        </w:r>
      </w:hyperlink>
    </w:p>
    <w:p w14:paraId="2FB784AB" w14:textId="77777777" w:rsidR="00517F6B" w:rsidRDefault="00517F6B" w:rsidP="00517F6B">
      <w:pPr>
        <w:pStyle w:val="exp-content-list"/>
        <w:numPr>
          <w:ilvl w:val="0"/>
          <w:numId w:val="28"/>
        </w:numPr>
        <w:wordWrap w:val="0"/>
        <w:spacing w:line="480" w:lineRule="atLeast"/>
        <w:ind w:firstLine="480"/>
        <w:jc w:val="center"/>
        <w:rPr>
          <w:rFonts w:ascii="Arial" w:hAnsi="Arial" w:cs="Arial"/>
          <w:color w:val="EEFFEE"/>
        </w:rPr>
      </w:pPr>
      <w:r>
        <w:rPr>
          <w:rFonts w:ascii="Arial" w:hAnsi="Arial" w:cs="Arial"/>
          <w:color w:val="EEFFEE"/>
        </w:rPr>
        <w:t>6</w:t>
      </w:r>
    </w:p>
    <w:p w14:paraId="2E6963EC" w14:textId="77777777" w:rsidR="00517F6B" w:rsidRDefault="00517F6B" w:rsidP="00517F6B">
      <w:pPr>
        <w:pStyle w:val="afffb"/>
        <w:wordWrap w:val="0"/>
        <w:spacing w:line="420" w:lineRule="atLeast"/>
        <w:ind w:left="720"/>
        <w:jc w:val="both"/>
        <w:rPr>
          <w:rFonts w:ascii="Arial" w:hAnsi="Arial" w:cs="Arial"/>
          <w:color w:val="333333"/>
        </w:rPr>
      </w:pPr>
      <w:r>
        <w:rPr>
          <w:rFonts w:ascii="Arial" w:hAnsi="Arial" w:cs="Arial"/>
          <w:color w:val="333333"/>
        </w:rPr>
        <w:t>至此，我们已经关闭</w:t>
      </w:r>
      <w:r>
        <w:rPr>
          <w:rFonts w:ascii="Arial" w:hAnsi="Arial" w:cs="Arial"/>
          <w:color w:val="333333"/>
        </w:rPr>
        <w:t>IE</w:t>
      </w:r>
      <w:r>
        <w:rPr>
          <w:rFonts w:ascii="Arial" w:hAnsi="Arial" w:cs="Arial"/>
          <w:color w:val="333333"/>
        </w:rPr>
        <w:t>浏览器的服务了，接下来我们可以把</w:t>
      </w:r>
      <w:r>
        <w:rPr>
          <w:rFonts w:ascii="Arial" w:hAnsi="Arial" w:cs="Arial"/>
          <w:color w:val="333333"/>
        </w:rPr>
        <w:t>IE</w:t>
      </w:r>
      <w:r>
        <w:rPr>
          <w:rFonts w:ascii="Arial" w:hAnsi="Arial" w:cs="Arial"/>
          <w:color w:val="333333"/>
        </w:rPr>
        <w:t>浏览器的安装包删除掉。</w:t>
      </w:r>
      <w:r>
        <w:rPr>
          <w:rFonts w:ascii="Arial" w:hAnsi="Arial" w:cs="Arial"/>
          <w:color w:val="333333"/>
        </w:rPr>
        <w:t>IE</w:t>
      </w:r>
      <w:r>
        <w:rPr>
          <w:rFonts w:ascii="Arial" w:hAnsi="Arial" w:cs="Arial"/>
          <w:color w:val="333333"/>
        </w:rPr>
        <w:t>浏览器安装包的路径是：</w:t>
      </w:r>
      <w:r>
        <w:rPr>
          <w:rFonts w:ascii="Arial" w:hAnsi="Arial" w:cs="Arial"/>
          <w:color w:val="333333"/>
        </w:rPr>
        <w:t>C:\Program Files</w:t>
      </w:r>
      <w:r>
        <w:rPr>
          <w:rFonts w:ascii="Arial" w:hAnsi="Arial" w:cs="Arial"/>
          <w:color w:val="333333"/>
        </w:rPr>
        <w:t>，找到</w:t>
      </w:r>
      <w:r>
        <w:rPr>
          <w:rFonts w:ascii="Arial" w:hAnsi="Arial" w:cs="Arial"/>
          <w:color w:val="333333"/>
        </w:rPr>
        <w:t>IE</w:t>
      </w:r>
      <w:r>
        <w:rPr>
          <w:rFonts w:ascii="Arial" w:hAnsi="Arial" w:cs="Arial"/>
          <w:color w:val="333333"/>
        </w:rPr>
        <w:t>浏览器，然后选中用</w:t>
      </w:r>
      <w:r>
        <w:rPr>
          <w:rFonts w:ascii="Arial" w:hAnsi="Arial" w:cs="Arial"/>
          <w:color w:val="333333"/>
        </w:rPr>
        <w:t>360</w:t>
      </w:r>
      <w:r>
        <w:rPr>
          <w:rFonts w:ascii="Arial" w:hAnsi="Arial" w:cs="Arial"/>
          <w:color w:val="333333"/>
        </w:rPr>
        <w:t>强力删除就可以了</w:t>
      </w:r>
    </w:p>
    <w:p w14:paraId="1C2B195F" w14:textId="77777777" w:rsidR="00517F6B" w:rsidRDefault="000951E5" w:rsidP="00517F6B">
      <w:pPr>
        <w:pStyle w:val="exp-content-list"/>
        <w:wordWrap w:val="0"/>
        <w:spacing w:before="0" w:after="0" w:line="420" w:lineRule="atLeast"/>
        <w:ind w:left="720"/>
        <w:jc w:val="both"/>
        <w:rPr>
          <w:rFonts w:ascii="Arial" w:hAnsi="Arial" w:cs="Arial"/>
          <w:color w:val="333333"/>
        </w:rPr>
      </w:pPr>
      <w:hyperlink r:id="rId111" w:tgtFrame="_self" w:history="1">
        <w:r w:rsidR="00517F6B">
          <w:rPr>
            <w:rFonts w:ascii="Arial" w:hAnsi="Arial" w:cs="Arial"/>
            <w:noProof/>
            <w:color w:val="2D64B3"/>
          </w:rPr>
          <w:drawing>
            <wp:inline distT="0" distB="0" distL="0" distR="0" wp14:anchorId="4B24DF4A" wp14:editId="6096F824">
              <wp:extent cx="4762500" cy="3362325"/>
              <wp:effectExtent l="0" t="0" r="0" b="9525"/>
              <wp:docPr id="54" name="图片 54" descr="怎样彻底卸载IE浏览器">
                <a:hlinkClick xmlns:a="http://schemas.openxmlformats.org/drawingml/2006/main" r:id="rId111" tgtFrame="&quot;_self&quot;"/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3" descr="怎样彻底卸载IE浏览器">
                        <a:hlinkClick r:id="rId111" tgtFrame="&quot;_self&quot;"/>
                      </pic:cNvPr>
                      <pic:cNvPicPr>
                        <a:picLocks noChangeAspect="1" noChangeArrowheads="1"/>
                      </pic:cNvPicPr>
                    </pic:nvPicPr>
                    <pic:blipFill>
                      <a:blip r:embed="rId11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762500" cy="33623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="00517F6B">
          <w:rPr>
            <w:rStyle w:val="enter-step-btn2"/>
            <w:rFonts w:cs="Arial" w:hint="default"/>
            <w:specVanish w:val="0"/>
          </w:rPr>
          <w:t>步骤阅读</w:t>
        </w:r>
      </w:hyperlink>
    </w:p>
    <w:p w14:paraId="3C7913AD" w14:textId="77777777" w:rsidR="00517F6B" w:rsidRDefault="00517F6B" w:rsidP="00517F6B">
      <w:pPr>
        <w:pStyle w:val="exp-content-list"/>
        <w:numPr>
          <w:ilvl w:val="0"/>
          <w:numId w:val="28"/>
        </w:numPr>
        <w:wordWrap w:val="0"/>
        <w:spacing w:line="480" w:lineRule="atLeast"/>
        <w:ind w:firstLine="480"/>
        <w:jc w:val="center"/>
        <w:rPr>
          <w:rFonts w:ascii="Arial" w:hAnsi="Arial" w:cs="Arial"/>
          <w:color w:val="EEFFEE"/>
        </w:rPr>
      </w:pPr>
      <w:r>
        <w:rPr>
          <w:rFonts w:ascii="Arial" w:hAnsi="Arial" w:cs="Arial"/>
          <w:color w:val="EEFFEE"/>
        </w:rPr>
        <w:t>7</w:t>
      </w:r>
    </w:p>
    <w:p w14:paraId="0BF4963D" w14:textId="77777777" w:rsidR="00517F6B" w:rsidRDefault="00517F6B" w:rsidP="00517F6B">
      <w:pPr>
        <w:pStyle w:val="afffb"/>
        <w:wordWrap w:val="0"/>
        <w:spacing w:line="420" w:lineRule="atLeast"/>
        <w:ind w:left="720"/>
        <w:jc w:val="both"/>
        <w:rPr>
          <w:rFonts w:ascii="Arial" w:hAnsi="Arial" w:cs="Arial"/>
          <w:color w:val="333333"/>
        </w:rPr>
      </w:pPr>
      <w:r>
        <w:rPr>
          <w:rFonts w:ascii="Arial" w:hAnsi="Arial" w:cs="Arial"/>
          <w:color w:val="333333"/>
        </w:rPr>
        <w:t>删除之后，电脑上的</w:t>
      </w:r>
      <w:r>
        <w:rPr>
          <w:rFonts w:ascii="Arial" w:hAnsi="Arial" w:cs="Arial"/>
          <w:color w:val="333333"/>
        </w:rPr>
        <w:t>IE</w:t>
      </w:r>
      <w:r>
        <w:rPr>
          <w:rFonts w:ascii="Arial" w:hAnsi="Arial" w:cs="Arial"/>
          <w:color w:val="333333"/>
        </w:rPr>
        <w:t>浏览器就彻底卸载</w:t>
      </w:r>
      <w:r>
        <w:rPr>
          <w:rFonts w:ascii="Arial" w:hAnsi="Arial" w:cs="Arial" w:hint="eastAsia"/>
          <w:color w:val="333333"/>
        </w:rPr>
        <w:t>了</w:t>
      </w:r>
    </w:p>
    <w:p w14:paraId="41345317" w14:textId="77777777" w:rsidR="00517F6B" w:rsidRDefault="00517F6B" w:rsidP="00517F6B">
      <w:pPr>
        <w:pStyle w:val="afffb"/>
        <w:wordWrap w:val="0"/>
        <w:spacing w:line="420" w:lineRule="atLeast"/>
        <w:ind w:left="720"/>
        <w:jc w:val="both"/>
        <w:rPr>
          <w:rFonts w:ascii="Arial" w:hAnsi="Arial" w:cs="Arial"/>
          <w:color w:val="333333"/>
        </w:rPr>
      </w:pPr>
      <w:r>
        <w:lastRenderedPageBreak/>
        <w:t>2</w:t>
      </w:r>
      <w:r>
        <w:rPr>
          <w:rFonts w:hint="eastAsia"/>
          <w:lang w:val="en-GB"/>
        </w:rPr>
        <w:t>）</w:t>
      </w:r>
      <w:r>
        <w:rPr>
          <w:rFonts w:ascii="Arial" w:hAnsi="Arial" w:cs="Arial"/>
          <w:color w:val="333333"/>
        </w:rPr>
        <w:t>如果大家想重装</w:t>
      </w:r>
      <w:r>
        <w:rPr>
          <w:rFonts w:ascii="Arial" w:hAnsi="Arial" w:cs="Arial"/>
          <w:color w:val="333333"/>
        </w:rPr>
        <w:t>IE</w:t>
      </w:r>
      <w:r>
        <w:rPr>
          <w:rFonts w:ascii="Arial" w:hAnsi="Arial" w:cs="Arial"/>
          <w:color w:val="333333"/>
        </w:rPr>
        <w:t>浏览器，可以看这篇文章：</w:t>
      </w:r>
      <w:r>
        <w:rPr>
          <w:rFonts w:ascii="Arial" w:hAnsi="Arial" w:cs="Arial"/>
          <w:color w:val="333333"/>
        </w:rPr>
        <w:t>http://jingyan.baidu.com/article/cdddd41c69ce2653ca00e15c.html</w:t>
      </w:r>
    </w:p>
    <w:p w14:paraId="0F646449" w14:textId="4F32F5E9" w:rsidR="00517F6B" w:rsidRDefault="003F7110" w:rsidP="00517F6B">
      <w:pPr>
        <w:pStyle w:val="2"/>
        <w:numPr>
          <w:ilvl w:val="0"/>
          <w:numId w:val="0"/>
        </w:numPr>
        <w:spacing w:before="200" w:after="200"/>
        <w:ind w:left="482"/>
      </w:pPr>
      <w:bookmarkStart w:id="67" w:name="_Toc16581348"/>
      <w:r>
        <w:t>7</w:t>
      </w:r>
      <w:r w:rsidR="00517F6B">
        <w:t>.</w:t>
      </w:r>
      <w:r>
        <w:rPr>
          <w:rFonts w:hint="eastAsia"/>
        </w:rPr>
        <w:t>1</w:t>
      </w:r>
      <w:r w:rsidR="00517F6B">
        <w:t>1</w:t>
      </w:r>
      <w:r w:rsidR="00517F6B">
        <w:rPr>
          <w:rFonts w:hint="eastAsia"/>
        </w:rPr>
        <w:t>摄像机工具搜索不到摄像机</w:t>
      </w:r>
      <w:r w:rsidR="00517F6B">
        <w:rPr>
          <w:rFonts w:hint="eastAsia"/>
        </w:rPr>
        <w:t>I</w:t>
      </w:r>
      <w:r w:rsidR="00517F6B">
        <w:t>P</w:t>
      </w:r>
      <w:r w:rsidR="00517F6B">
        <w:rPr>
          <w:rFonts w:hint="eastAsia"/>
        </w:rPr>
        <w:t>地址怎么办</w:t>
      </w:r>
      <w:r w:rsidR="00517F6B" w:rsidRPr="0097690A">
        <w:rPr>
          <w:rFonts w:hint="eastAsia"/>
        </w:rPr>
        <w:t>？</w:t>
      </w:r>
      <w:bookmarkEnd w:id="67"/>
    </w:p>
    <w:p w14:paraId="19681093" w14:textId="77777777" w:rsidR="00517F6B" w:rsidRDefault="00517F6B" w:rsidP="00517F6B">
      <w:pPr>
        <w:ind w:firstLineChars="0" w:firstLine="0"/>
        <w:rPr>
          <w:lang w:val="en-GB"/>
        </w:rPr>
      </w:pPr>
      <w:r>
        <w:t>1</w:t>
      </w:r>
      <w:r>
        <w:rPr>
          <w:rFonts w:hint="eastAsia"/>
          <w:lang w:val="en-GB"/>
        </w:rPr>
        <w:t>）检查教师机、学生机与摄像机所在电脑是否在一个局域网下</w:t>
      </w:r>
    </w:p>
    <w:p w14:paraId="485098E4" w14:textId="77777777" w:rsidR="00517F6B" w:rsidRDefault="00517F6B" w:rsidP="00517F6B">
      <w:pPr>
        <w:ind w:firstLineChars="0" w:firstLine="0"/>
        <w:rPr>
          <w:lang w:val="en-GB"/>
        </w:rPr>
      </w:pPr>
      <w:r>
        <w:rPr>
          <w:rFonts w:hint="eastAsia"/>
          <w:lang w:val="en-GB"/>
        </w:rPr>
        <w:t>2</w:t>
      </w:r>
      <w:r>
        <w:rPr>
          <w:rFonts w:hint="eastAsia"/>
          <w:lang w:val="en-GB"/>
        </w:rPr>
        <w:t>）关闭摄像机所在电脑防火墙</w:t>
      </w:r>
    </w:p>
    <w:p w14:paraId="5706333A" w14:textId="77777777" w:rsidR="00517F6B" w:rsidRDefault="00517F6B" w:rsidP="00517F6B">
      <w:pPr>
        <w:ind w:firstLineChars="0" w:firstLine="0"/>
        <w:rPr>
          <w:lang w:val="en-GB"/>
        </w:rPr>
      </w:pPr>
      <w:r>
        <w:rPr>
          <w:rFonts w:hint="eastAsia"/>
          <w:lang w:val="en-GB"/>
        </w:rPr>
        <w:t>控制面板</w:t>
      </w:r>
      <w:r>
        <w:rPr>
          <w:rFonts w:hint="eastAsia"/>
          <w:lang w:val="en-GB"/>
        </w:rPr>
        <w:t>-</w:t>
      </w:r>
      <w:r>
        <w:rPr>
          <w:rFonts w:hint="eastAsia"/>
          <w:lang w:val="en-GB"/>
        </w:rPr>
        <w:t>系统和安全</w:t>
      </w:r>
      <w:r>
        <w:rPr>
          <w:rFonts w:hint="eastAsia"/>
          <w:lang w:val="en-GB"/>
        </w:rPr>
        <w:t>-</w:t>
      </w:r>
      <w:r>
        <w:rPr>
          <w:lang w:val="en-GB"/>
        </w:rPr>
        <w:t>W</w:t>
      </w:r>
      <w:r>
        <w:rPr>
          <w:rFonts w:hint="eastAsia"/>
          <w:lang w:val="en-GB"/>
        </w:rPr>
        <w:t>indows</w:t>
      </w:r>
      <w:r>
        <w:rPr>
          <w:lang w:val="en-GB"/>
        </w:rPr>
        <w:t xml:space="preserve"> D</w:t>
      </w:r>
      <w:r>
        <w:rPr>
          <w:rFonts w:hint="eastAsia"/>
          <w:lang w:val="en-GB"/>
        </w:rPr>
        <w:t>efender</w:t>
      </w:r>
      <w:r>
        <w:rPr>
          <w:lang w:val="en-GB"/>
        </w:rPr>
        <w:t xml:space="preserve"> </w:t>
      </w:r>
      <w:r>
        <w:rPr>
          <w:rFonts w:hint="eastAsia"/>
          <w:lang w:val="en-GB"/>
        </w:rPr>
        <w:t>防火墙</w:t>
      </w:r>
      <w:r>
        <w:rPr>
          <w:rFonts w:hint="eastAsia"/>
          <w:lang w:val="en-GB"/>
        </w:rPr>
        <w:t>-</w:t>
      </w:r>
      <w:r>
        <w:rPr>
          <w:rFonts w:hint="eastAsia"/>
          <w:lang w:val="en-GB"/>
        </w:rPr>
        <w:t>启用或关闭</w:t>
      </w:r>
      <w:r>
        <w:rPr>
          <w:lang w:val="en-GB"/>
        </w:rPr>
        <w:t>W</w:t>
      </w:r>
      <w:r>
        <w:rPr>
          <w:rFonts w:hint="eastAsia"/>
          <w:lang w:val="en-GB"/>
        </w:rPr>
        <w:t>indows</w:t>
      </w:r>
      <w:r>
        <w:rPr>
          <w:lang w:val="en-GB"/>
        </w:rPr>
        <w:t xml:space="preserve"> D</w:t>
      </w:r>
      <w:r>
        <w:rPr>
          <w:rFonts w:hint="eastAsia"/>
          <w:lang w:val="en-GB"/>
        </w:rPr>
        <w:t>efender</w:t>
      </w:r>
      <w:r>
        <w:rPr>
          <w:lang w:val="en-GB"/>
        </w:rPr>
        <w:t xml:space="preserve"> </w:t>
      </w:r>
      <w:r>
        <w:rPr>
          <w:rFonts w:hint="eastAsia"/>
          <w:lang w:val="en-GB"/>
        </w:rPr>
        <w:t>防火墙</w:t>
      </w:r>
      <w:r>
        <w:rPr>
          <w:rFonts w:hint="eastAsia"/>
          <w:lang w:val="en-GB"/>
        </w:rPr>
        <w:t>-</w:t>
      </w:r>
      <w:r>
        <w:rPr>
          <w:rFonts w:hint="eastAsia"/>
          <w:lang w:val="en-GB"/>
        </w:rPr>
        <w:t>启用或关闭</w:t>
      </w:r>
    </w:p>
    <w:p w14:paraId="23E80E17" w14:textId="77777777" w:rsidR="00517F6B" w:rsidRDefault="00517F6B" w:rsidP="00517F6B">
      <w:pPr>
        <w:ind w:firstLineChars="0" w:firstLine="0"/>
        <w:rPr>
          <w:lang w:val="en-GB"/>
        </w:rPr>
      </w:pPr>
      <w:r>
        <w:rPr>
          <w:noProof/>
        </w:rPr>
        <w:drawing>
          <wp:inline distT="0" distB="0" distL="0" distR="0" wp14:anchorId="1ABA6A40" wp14:editId="7C8AE5AC">
            <wp:extent cx="5759450" cy="2936875"/>
            <wp:effectExtent l="0" t="0" r="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93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714FEA" w14:textId="77777777" w:rsidR="00517F6B" w:rsidRDefault="00517F6B" w:rsidP="00517F6B">
      <w:pPr>
        <w:ind w:firstLineChars="0" w:firstLine="0"/>
        <w:rPr>
          <w:lang w:val="en-GB"/>
        </w:rPr>
      </w:pPr>
      <w:r>
        <w:rPr>
          <w:noProof/>
        </w:rPr>
        <w:drawing>
          <wp:inline distT="0" distB="0" distL="0" distR="0" wp14:anchorId="779A022C" wp14:editId="6A525A94">
            <wp:extent cx="5759450" cy="1337945"/>
            <wp:effectExtent l="0" t="0" r="0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337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138964" w14:textId="77777777" w:rsidR="00517F6B" w:rsidRDefault="00517F6B" w:rsidP="00517F6B">
      <w:pPr>
        <w:ind w:firstLineChars="0" w:firstLine="0"/>
        <w:rPr>
          <w:lang w:val="en-GB"/>
        </w:rPr>
      </w:pPr>
      <w:r>
        <w:rPr>
          <w:noProof/>
        </w:rPr>
        <w:lastRenderedPageBreak/>
        <w:drawing>
          <wp:inline distT="0" distB="0" distL="0" distR="0" wp14:anchorId="7469BEB2" wp14:editId="17C5B830">
            <wp:extent cx="5759450" cy="3488690"/>
            <wp:effectExtent l="0" t="0" r="0" b="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488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8AA2CF" w14:textId="77777777" w:rsidR="00517F6B" w:rsidRDefault="00517F6B" w:rsidP="00517F6B">
      <w:pPr>
        <w:ind w:firstLineChars="0" w:firstLine="0"/>
        <w:rPr>
          <w:lang w:val="en-GB"/>
        </w:rPr>
      </w:pPr>
      <w:r>
        <w:rPr>
          <w:noProof/>
        </w:rPr>
        <w:drawing>
          <wp:inline distT="0" distB="0" distL="0" distR="0" wp14:anchorId="1737D74A" wp14:editId="544B0128">
            <wp:extent cx="5759450" cy="3100070"/>
            <wp:effectExtent l="0" t="0" r="0" b="508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00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94C51B" w14:textId="60F58B53" w:rsidR="00517F6B" w:rsidRDefault="003F7110" w:rsidP="00517F6B">
      <w:pPr>
        <w:pStyle w:val="2"/>
        <w:numPr>
          <w:ilvl w:val="0"/>
          <w:numId w:val="0"/>
        </w:numPr>
        <w:spacing w:before="200" w:after="200"/>
        <w:ind w:left="482"/>
      </w:pPr>
      <w:bookmarkStart w:id="68" w:name="_Toc16581349"/>
      <w:r>
        <w:rPr>
          <w:rFonts w:hint="eastAsia"/>
        </w:rPr>
        <w:t>7</w:t>
      </w:r>
      <w:r w:rsidR="00517F6B">
        <w:t>.</w:t>
      </w:r>
      <w:r>
        <w:rPr>
          <w:rFonts w:hint="eastAsia"/>
        </w:rPr>
        <w:t>1</w:t>
      </w:r>
      <w:r w:rsidR="00517F6B">
        <w:t>2</w:t>
      </w:r>
      <w:r w:rsidR="00517F6B">
        <w:rPr>
          <w:rFonts w:hint="eastAsia"/>
        </w:rPr>
        <w:t>抬头</w:t>
      </w:r>
      <w:proofErr w:type="gramStart"/>
      <w:r w:rsidR="00517F6B">
        <w:rPr>
          <w:rFonts w:hint="eastAsia"/>
        </w:rPr>
        <w:t>屏教师</w:t>
      </w:r>
      <w:proofErr w:type="gramEnd"/>
      <w:r w:rsidR="00517F6B">
        <w:rPr>
          <w:rFonts w:hint="eastAsia"/>
        </w:rPr>
        <w:t>画面显示一体机花屏闪烁怎么办</w:t>
      </w:r>
      <w:r w:rsidR="00517F6B" w:rsidRPr="0097690A">
        <w:rPr>
          <w:rFonts w:hint="eastAsia"/>
        </w:rPr>
        <w:t>？</w:t>
      </w:r>
      <w:bookmarkEnd w:id="68"/>
    </w:p>
    <w:p w14:paraId="715A517B" w14:textId="77777777" w:rsidR="00517F6B" w:rsidRDefault="00517F6B" w:rsidP="00517F6B">
      <w:pPr>
        <w:ind w:firstLineChars="0" w:firstLine="0"/>
        <w:rPr>
          <w:lang w:val="en-GB"/>
        </w:rPr>
      </w:pPr>
      <w:r>
        <w:rPr>
          <w:rFonts w:hint="eastAsia"/>
          <w:lang w:val="en-GB"/>
        </w:rPr>
        <w:t>1</w:t>
      </w:r>
      <w:r>
        <w:rPr>
          <w:rFonts w:hint="eastAsia"/>
          <w:lang w:val="en-GB"/>
        </w:rPr>
        <w:t>）教师机遥控器，菜单</w:t>
      </w:r>
      <w:r>
        <w:rPr>
          <w:rFonts w:hint="eastAsia"/>
          <w:lang w:val="en-GB"/>
        </w:rPr>
        <w:t>-</w:t>
      </w:r>
      <w:r>
        <w:rPr>
          <w:rFonts w:hint="eastAsia"/>
          <w:lang w:val="en-GB"/>
        </w:rPr>
        <w:t>曝光</w:t>
      </w:r>
      <w:r>
        <w:rPr>
          <w:rFonts w:hint="eastAsia"/>
          <w:lang w:val="en-GB"/>
        </w:rPr>
        <w:t>-</w:t>
      </w:r>
      <w:r>
        <w:rPr>
          <w:rFonts w:hint="eastAsia"/>
          <w:lang w:val="en-GB"/>
        </w:rPr>
        <w:t>快门调节</w:t>
      </w:r>
    </w:p>
    <w:p w14:paraId="76D43786" w14:textId="53E12D2F" w:rsidR="00742F6C" w:rsidRDefault="00517F6B" w:rsidP="003F7110">
      <w:pPr>
        <w:ind w:firstLineChars="0" w:firstLine="0"/>
        <w:rPr>
          <w:lang w:val="en-GB"/>
        </w:rPr>
      </w:pPr>
      <w:r>
        <w:rPr>
          <w:lang w:val="en-GB"/>
        </w:rPr>
        <w:t>2</w:t>
      </w:r>
      <w:r>
        <w:rPr>
          <w:rFonts w:hint="eastAsia"/>
          <w:lang w:val="en-GB"/>
        </w:rPr>
        <w:t>）教师机遥控器，菜单</w:t>
      </w:r>
      <w:r>
        <w:rPr>
          <w:rFonts w:hint="eastAsia"/>
          <w:lang w:val="en-GB"/>
        </w:rPr>
        <w:t>-</w:t>
      </w:r>
      <w:r>
        <w:rPr>
          <w:rFonts w:hint="eastAsia"/>
          <w:lang w:val="en-GB"/>
        </w:rPr>
        <w:t>刷新率</w:t>
      </w:r>
      <w:r>
        <w:rPr>
          <w:rFonts w:hint="eastAsia"/>
          <w:lang w:val="en-GB"/>
        </w:rPr>
        <w:t>6</w:t>
      </w:r>
      <w:r>
        <w:rPr>
          <w:lang w:val="en-GB"/>
        </w:rPr>
        <w:t>0</w:t>
      </w:r>
      <w:r>
        <w:rPr>
          <w:rFonts w:hint="eastAsia"/>
          <w:lang w:val="en-GB"/>
        </w:rPr>
        <w:t>赫兹</w:t>
      </w:r>
      <w:bookmarkEnd w:id="1"/>
    </w:p>
    <w:p w14:paraId="15496906" w14:textId="0D32837E" w:rsidR="00323D6B" w:rsidRDefault="00323D6B" w:rsidP="00323D6B">
      <w:pPr>
        <w:pStyle w:val="2"/>
        <w:numPr>
          <w:ilvl w:val="0"/>
          <w:numId w:val="0"/>
        </w:numPr>
        <w:spacing w:before="200" w:after="200"/>
        <w:ind w:left="482"/>
      </w:pPr>
      <w:r>
        <w:rPr>
          <w:rFonts w:hint="eastAsia"/>
        </w:rPr>
        <w:t>7</w:t>
      </w:r>
      <w:r>
        <w:t>.</w:t>
      </w:r>
      <w:r>
        <w:rPr>
          <w:rFonts w:hint="eastAsia"/>
        </w:rPr>
        <w:t>1</w:t>
      </w:r>
      <w:r>
        <w:t>3</w:t>
      </w:r>
      <w:r w:rsidR="006A4E09">
        <w:rPr>
          <w:rFonts w:hint="eastAsia"/>
        </w:rPr>
        <w:t>学生端一体机显示内容与抬头屏内容</w:t>
      </w:r>
    </w:p>
    <w:p w14:paraId="008F5200" w14:textId="0ED4F6B7" w:rsidR="00323D6B" w:rsidRDefault="00323D6B" w:rsidP="003F7110">
      <w:pPr>
        <w:ind w:firstLineChars="0" w:firstLine="0"/>
        <w:rPr>
          <w:lang w:val="en-GB"/>
        </w:rPr>
      </w:pPr>
      <w:r>
        <w:rPr>
          <w:rFonts w:hint="eastAsia"/>
          <w:lang w:val="en-GB"/>
        </w:rPr>
        <w:t>1</w:t>
      </w:r>
      <w:r>
        <w:rPr>
          <w:rFonts w:hint="eastAsia"/>
          <w:lang w:val="en-GB"/>
        </w:rPr>
        <w:t>）</w:t>
      </w:r>
      <w:r w:rsidR="006A4E09">
        <w:rPr>
          <w:rFonts w:hint="eastAsia"/>
          <w:lang w:val="en-GB"/>
        </w:rPr>
        <w:t>听课</w:t>
      </w:r>
      <w:proofErr w:type="gramStart"/>
      <w:r w:rsidR="006A4E09">
        <w:rPr>
          <w:rFonts w:hint="eastAsia"/>
          <w:lang w:val="en-GB"/>
        </w:rPr>
        <w:t>端教学</w:t>
      </w:r>
      <w:proofErr w:type="gramEnd"/>
      <w:r w:rsidR="006A4E09">
        <w:rPr>
          <w:rFonts w:hint="eastAsia"/>
          <w:lang w:val="en-GB"/>
        </w:rPr>
        <w:t>一体机仅作为显示设备，建议一体机显示内容为小鱼主界面，抬头屏显</w:t>
      </w:r>
      <w:r w:rsidR="006A4E09">
        <w:rPr>
          <w:rFonts w:hint="eastAsia"/>
          <w:lang w:val="en-GB"/>
        </w:rPr>
        <w:lastRenderedPageBreak/>
        <w:t>示本地图像</w:t>
      </w:r>
    </w:p>
    <w:p w14:paraId="1B09769E" w14:textId="7F97BB02" w:rsidR="006A4E09" w:rsidRDefault="006A4E09" w:rsidP="003F7110">
      <w:pPr>
        <w:ind w:firstLineChars="0" w:firstLine="0"/>
        <w:rPr>
          <w:lang w:val="en-GB"/>
        </w:rPr>
      </w:pPr>
      <w:r>
        <w:rPr>
          <w:rFonts w:hint="eastAsia"/>
          <w:lang w:val="en-GB"/>
        </w:rPr>
        <w:t>2</w:t>
      </w:r>
      <w:r>
        <w:rPr>
          <w:rFonts w:hint="eastAsia"/>
          <w:lang w:val="en-GB"/>
        </w:rPr>
        <w:t>）如显示内容</w:t>
      </w:r>
      <w:r w:rsidR="002F5E0A">
        <w:rPr>
          <w:rFonts w:hint="eastAsia"/>
          <w:lang w:val="en-GB"/>
        </w:rPr>
        <w:t>与上述相反，请只</w:t>
      </w:r>
      <w:r w:rsidR="002F5E0A">
        <w:rPr>
          <w:rFonts w:hint="eastAsia"/>
          <w:lang w:val="en-GB"/>
        </w:rPr>
        <w:t>9</w:t>
      </w:r>
      <w:r w:rsidR="002F5E0A">
        <w:rPr>
          <w:lang w:val="en-GB"/>
        </w:rPr>
        <w:t>5</w:t>
      </w:r>
      <w:r w:rsidR="002F5E0A">
        <w:rPr>
          <w:rFonts w:hint="eastAsia"/>
          <w:lang w:val="en-GB"/>
        </w:rPr>
        <w:t>主机将对应</w:t>
      </w:r>
      <w:r w:rsidR="002F5E0A">
        <w:rPr>
          <w:rFonts w:hint="eastAsia"/>
          <w:lang w:val="en-GB"/>
        </w:rPr>
        <w:t>H</w:t>
      </w:r>
      <w:r w:rsidR="002F5E0A">
        <w:rPr>
          <w:lang w:val="en-GB"/>
        </w:rPr>
        <w:t>DMI</w:t>
      </w:r>
      <w:r w:rsidR="002F5E0A">
        <w:rPr>
          <w:rFonts w:hint="eastAsia"/>
          <w:lang w:val="en-GB"/>
        </w:rPr>
        <w:t>线缆倒换</w:t>
      </w:r>
    </w:p>
    <w:p w14:paraId="7AEE45BE" w14:textId="11A665BF" w:rsidR="00D764B5" w:rsidRPr="00D764B5" w:rsidRDefault="00D764B5" w:rsidP="003F7110">
      <w:pPr>
        <w:ind w:firstLineChars="0" w:firstLine="0"/>
        <w:rPr>
          <w:rFonts w:asciiTheme="majorEastAsia" w:eastAsiaTheme="majorEastAsia" w:hAnsiTheme="majorEastAsia" w:hint="eastAsia"/>
          <w:b/>
          <w:bCs/>
          <w:sz w:val="28"/>
          <w:szCs w:val="28"/>
          <w:lang w:val="en-GB"/>
        </w:rPr>
      </w:pPr>
      <w:r w:rsidRPr="00D764B5">
        <w:rPr>
          <w:rFonts w:asciiTheme="majorEastAsia" w:eastAsiaTheme="majorEastAsia" w:hAnsiTheme="majorEastAsia" w:hint="eastAsia"/>
          <w:b/>
          <w:bCs/>
          <w:sz w:val="28"/>
          <w:szCs w:val="28"/>
        </w:rPr>
        <w:t>7</w:t>
      </w:r>
      <w:r w:rsidRPr="00D764B5">
        <w:rPr>
          <w:rFonts w:asciiTheme="majorEastAsia" w:eastAsiaTheme="majorEastAsia" w:hAnsiTheme="majorEastAsia"/>
          <w:b/>
          <w:bCs/>
          <w:sz w:val="28"/>
          <w:szCs w:val="28"/>
        </w:rPr>
        <w:t>.</w:t>
      </w:r>
      <w:r w:rsidRPr="00D764B5">
        <w:rPr>
          <w:rFonts w:asciiTheme="majorEastAsia" w:eastAsiaTheme="majorEastAsia" w:hAnsiTheme="majorEastAsia" w:hint="eastAsia"/>
          <w:b/>
          <w:bCs/>
          <w:sz w:val="28"/>
          <w:szCs w:val="28"/>
        </w:rPr>
        <w:t>1</w:t>
      </w:r>
      <w:r w:rsidRPr="00D764B5">
        <w:rPr>
          <w:rFonts w:asciiTheme="majorEastAsia" w:eastAsiaTheme="majorEastAsia" w:hAnsiTheme="majorEastAsia"/>
          <w:b/>
          <w:bCs/>
          <w:sz w:val="28"/>
          <w:szCs w:val="28"/>
        </w:rPr>
        <w:t>4</w:t>
      </w:r>
      <w:r w:rsidR="00EE7667">
        <w:rPr>
          <w:rFonts w:asciiTheme="majorEastAsia" w:eastAsiaTheme="majorEastAsia" w:hAnsiTheme="majorEastAsia"/>
          <w:b/>
          <w:bCs/>
          <w:sz w:val="28"/>
          <w:szCs w:val="28"/>
        </w:rPr>
        <w:t xml:space="preserve"> </w:t>
      </w:r>
      <w:r>
        <w:rPr>
          <w:rFonts w:asciiTheme="majorEastAsia" w:eastAsiaTheme="majorEastAsia" w:hAnsiTheme="majorEastAsia" w:hint="eastAsia"/>
          <w:b/>
          <w:bCs/>
          <w:sz w:val="28"/>
          <w:szCs w:val="28"/>
        </w:rPr>
        <w:t>M</w:t>
      </w:r>
      <w:r>
        <w:rPr>
          <w:rFonts w:asciiTheme="majorEastAsia" w:eastAsiaTheme="majorEastAsia" w:hAnsiTheme="majorEastAsia"/>
          <w:b/>
          <w:bCs/>
          <w:sz w:val="28"/>
          <w:szCs w:val="28"/>
        </w:rPr>
        <w:t>E95</w:t>
      </w:r>
      <w:r>
        <w:rPr>
          <w:rFonts w:asciiTheme="majorEastAsia" w:eastAsiaTheme="majorEastAsia" w:hAnsiTheme="majorEastAsia" w:hint="eastAsia"/>
          <w:b/>
          <w:bCs/>
          <w:sz w:val="28"/>
          <w:szCs w:val="28"/>
        </w:rPr>
        <w:t>升级后显示灰屏的解决办法</w:t>
      </w:r>
    </w:p>
    <w:p w14:paraId="2C0BF996" w14:textId="78C2DEE2" w:rsidR="006A4E09" w:rsidRPr="00D764B5" w:rsidRDefault="00D764B5" w:rsidP="00D764B5">
      <w:pPr>
        <w:pStyle w:val="affff2"/>
        <w:numPr>
          <w:ilvl w:val="0"/>
          <w:numId w:val="31"/>
        </w:numPr>
        <w:ind w:firstLineChars="0"/>
        <w:rPr>
          <w:lang w:val="en-GB"/>
        </w:rPr>
      </w:pPr>
      <w:r w:rsidRPr="00D764B5">
        <w:rPr>
          <w:rFonts w:hint="eastAsia"/>
          <w:lang w:val="en-GB"/>
        </w:rPr>
        <w:t>主机升级后显示整成几秒钟后屏幕变灰或其他显示异常，如图</w:t>
      </w:r>
    </w:p>
    <w:p w14:paraId="06E50630" w14:textId="2126454C" w:rsidR="00D764B5" w:rsidRDefault="00D764B5" w:rsidP="003F7110">
      <w:pPr>
        <w:ind w:firstLineChars="0" w:firstLine="0"/>
        <w:rPr>
          <w:lang w:val="en-GB"/>
        </w:rPr>
      </w:pPr>
      <w:r w:rsidRPr="00D764B5">
        <w:rPr>
          <w:noProof/>
          <w:lang w:val="en-GB"/>
        </w:rPr>
        <w:drawing>
          <wp:inline distT="0" distB="0" distL="0" distR="0" wp14:anchorId="21E8EC0C" wp14:editId="19D5262D">
            <wp:extent cx="2581275" cy="3190875"/>
            <wp:effectExtent l="0" t="0" r="9525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3D29E2" w14:textId="4B5FE128" w:rsidR="00D764B5" w:rsidRPr="00D764B5" w:rsidRDefault="00D764B5" w:rsidP="00D764B5">
      <w:pPr>
        <w:ind w:firstLineChars="0" w:firstLine="0"/>
        <w:rPr>
          <w:lang w:val="en-GB"/>
        </w:rPr>
      </w:pPr>
      <w:r>
        <w:rPr>
          <w:rFonts w:hint="eastAsia"/>
          <w:lang w:val="en-GB"/>
        </w:rPr>
        <w:t>2</w:t>
      </w:r>
      <w:r>
        <w:rPr>
          <w:rFonts w:hint="eastAsia"/>
          <w:lang w:val="en-GB"/>
        </w:rPr>
        <w:t>）</w:t>
      </w:r>
      <w:r w:rsidRPr="00D764B5">
        <w:rPr>
          <w:rFonts w:hint="eastAsia"/>
          <w:lang w:val="en-GB"/>
        </w:rPr>
        <w:t>主机</w:t>
      </w:r>
      <w:r>
        <w:rPr>
          <w:rFonts w:hint="eastAsia"/>
          <w:lang w:val="en-GB"/>
        </w:rPr>
        <w:t>遥控器操作</w:t>
      </w:r>
      <w:r w:rsidRPr="00D764B5">
        <w:rPr>
          <w:rFonts w:hint="eastAsia"/>
          <w:lang w:val="en-GB"/>
        </w:rPr>
        <w:t>恢复出厂设置</w:t>
      </w:r>
    </w:p>
    <w:p w14:paraId="42FFA093" w14:textId="0A7B25E8" w:rsidR="00D764B5" w:rsidRDefault="00D764B5" w:rsidP="00D764B5">
      <w:pPr>
        <w:pStyle w:val="affff2"/>
        <w:numPr>
          <w:ilvl w:val="0"/>
          <w:numId w:val="17"/>
        </w:numPr>
        <w:ind w:firstLineChars="0"/>
        <w:rPr>
          <w:lang w:val="en-GB"/>
        </w:rPr>
      </w:pPr>
      <w:r>
        <w:rPr>
          <w:rFonts w:hint="eastAsia"/>
          <w:lang w:val="en-GB"/>
        </w:rPr>
        <w:t>主机</w:t>
      </w:r>
      <w:bookmarkStart w:id="69" w:name="_GoBack"/>
      <w:bookmarkEnd w:id="69"/>
      <w:r>
        <w:rPr>
          <w:rFonts w:hint="eastAsia"/>
          <w:lang w:val="en-GB"/>
        </w:rPr>
        <w:t>硬恢复，操作办法如下链接（</w:t>
      </w:r>
      <w:proofErr w:type="gramStart"/>
      <w:r>
        <w:rPr>
          <w:rFonts w:hint="eastAsia"/>
          <w:lang w:val="en-GB"/>
        </w:rPr>
        <w:t>请全部</w:t>
      </w:r>
      <w:proofErr w:type="gramEnd"/>
      <w:r>
        <w:rPr>
          <w:rFonts w:hint="eastAsia"/>
          <w:lang w:val="en-GB"/>
        </w:rPr>
        <w:t>复制到浏览器中，即可下载操作视频）</w:t>
      </w:r>
    </w:p>
    <w:p w14:paraId="126BD7C7" w14:textId="0B22579A" w:rsidR="00D764B5" w:rsidRDefault="00D764B5" w:rsidP="00D764B5">
      <w:pPr>
        <w:ind w:firstLineChars="0" w:firstLine="0"/>
        <w:rPr>
          <w:lang w:val="en-GB"/>
        </w:rPr>
      </w:pPr>
      <w:hyperlink r:id="rId118" w:history="1">
        <w:r w:rsidRPr="004A5168">
          <w:rPr>
            <w:rStyle w:val="af1"/>
            <w:rFonts w:hint="eastAsia"/>
            <w:lang w:val="en-GB"/>
          </w:rPr>
          <w:t>http://vodcdn.ainemo.com/vodfiles/sharefiles/20197/ME90</w:t>
        </w:r>
        <w:r w:rsidRPr="004A5168">
          <w:rPr>
            <w:rStyle w:val="af1"/>
            <w:rFonts w:hint="eastAsia"/>
            <w:lang w:val="en-GB"/>
          </w:rPr>
          <w:t>硬恢复操作指南</w:t>
        </w:r>
        <w:r w:rsidRPr="004A5168">
          <w:rPr>
            <w:rStyle w:val="af1"/>
            <w:rFonts w:hint="eastAsia"/>
            <w:lang w:val="en-GB"/>
          </w:rPr>
          <w:t>.mp4</w:t>
        </w:r>
      </w:hyperlink>
    </w:p>
    <w:p w14:paraId="0FF2D7BF" w14:textId="1762C5ED" w:rsidR="00D764B5" w:rsidRPr="00D764B5" w:rsidRDefault="00D764B5" w:rsidP="00D764B5">
      <w:pPr>
        <w:ind w:firstLineChars="0" w:firstLine="0"/>
        <w:rPr>
          <w:rFonts w:hint="eastAsia"/>
          <w:lang w:val="en-GB"/>
        </w:rPr>
      </w:pPr>
      <w:r>
        <w:rPr>
          <w:lang w:val="en-GB"/>
        </w:rPr>
        <w:t>4</w:t>
      </w:r>
      <w:r>
        <w:rPr>
          <w:rFonts w:hint="eastAsia"/>
          <w:lang w:val="en-GB"/>
        </w:rPr>
        <w:t>）返厂换机</w:t>
      </w:r>
    </w:p>
    <w:p w14:paraId="7C61E024" w14:textId="07C0403D" w:rsidR="00323D6B" w:rsidRPr="00323D6B" w:rsidRDefault="00323D6B" w:rsidP="003F7110">
      <w:pPr>
        <w:ind w:firstLineChars="0" w:firstLine="0"/>
        <w:rPr>
          <w:lang w:val="en-GB"/>
        </w:rPr>
      </w:pPr>
    </w:p>
    <w:sectPr w:rsidR="00323D6B" w:rsidRPr="00323D6B" w:rsidSect="007D4A1E">
      <w:headerReference w:type="default" r:id="rId119"/>
      <w:footerReference w:type="default" r:id="rId120"/>
      <w:pgSz w:w="11906" w:h="16838" w:code="9"/>
      <w:pgMar w:top="1701" w:right="1418" w:bottom="1418" w:left="1418" w:header="794" w:footer="964" w:gutter="0"/>
      <w:pgNumType w:start="1"/>
      <w:cols w:space="425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422E880" w14:textId="77777777" w:rsidR="000951E5" w:rsidRDefault="000951E5" w:rsidP="00AB1ECE">
      <w:r>
        <w:separator/>
      </w:r>
    </w:p>
    <w:p w14:paraId="3A3E3DC2" w14:textId="77777777" w:rsidR="000951E5" w:rsidRDefault="000951E5" w:rsidP="00AB1ECE"/>
    <w:p w14:paraId="00D40B5B" w14:textId="77777777" w:rsidR="000951E5" w:rsidRDefault="000951E5" w:rsidP="00AB1ECE"/>
    <w:p w14:paraId="61C4474C" w14:textId="77777777" w:rsidR="000951E5" w:rsidRDefault="000951E5" w:rsidP="00AB1ECE"/>
    <w:p w14:paraId="41F01304" w14:textId="77777777" w:rsidR="000951E5" w:rsidRDefault="000951E5" w:rsidP="00AB1ECE"/>
    <w:p w14:paraId="32164EAE" w14:textId="77777777" w:rsidR="000951E5" w:rsidRDefault="000951E5" w:rsidP="00AB1ECE"/>
    <w:p w14:paraId="1CD534F7" w14:textId="77777777" w:rsidR="000951E5" w:rsidRDefault="000951E5" w:rsidP="00AB1ECE"/>
    <w:p w14:paraId="3A5DB3B5" w14:textId="77777777" w:rsidR="000951E5" w:rsidRDefault="000951E5" w:rsidP="00AB1ECE"/>
    <w:p w14:paraId="37C407A3" w14:textId="77777777" w:rsidR="000951E5" w:rsidRDefault="000951E5" w:rsidP="00AB1ECE"/>
    <w:p w14:paraId="7665CCBB" w14:textId="77777777" w:rsidR="000951E5" w:rsidRDefault="000951E5" w:rsidP="00AB1ECE"/>
    <w:p w14:paraId="3A6C1DF1" w14:textId="77777777" w:rsidR="000951E5" w:rsidRDefault="000951E5" w:rsidP="00AB1ECE"/>
    <w:p w14:paraId="60C571B4" w14:textId="77777777" w:rsidR="000951E5" w:rsidRDefault="000951E5" w:rsidP="00AB1ECE"/>
    <w:p w14:paraId="11A7E75A" w14:textId="77777777" w:rsidR="000951E5" w:rsidRDefault="000951E5" w:rsidP="00AB1ECE"/>
    <w:p w14:paraId="71631CD1" w14:textId="77777777" w:rsidR="000951E5" w:rsidRDefault="000951E5" w:rsidP="00AB1ECE"/>
    <w:p w14:paraId="025575D1" w14:textId="77777777" w:rsidR="000951E5" w:rsidRDefault="000951E5" w:rsidP="00AB1ECE"/>
    <w:p w14:paraId="23957804" w14:textId="77777777" w:rsidR="000951E5" w:rsidRDefault="000951E5" w:rsidP="00AB1ECE"/>
    <w:p w14:paraId="382A07EC" w14:textId="77777777" w:rsidR="000951E5" w:rsidRDefault="000951E5" w:rsidP="00AB1ECE"/>
    <w:p w14:paraId="3F7ECABE" w14:textId="77777777" w:rsidR="000951E5" w:rsidRDefault="000951E5" w:rsidP="00AB1ECE"/>
    <w:p w14:paraId="7E34A4F9" w14:textId="77777777" w:rsidR="000951E5" w:rsidRDefault="000951E5" w:rsidP="00AB1ECE"/>
    <w:p w14:paraId="44A9EF60" w14:textId="77777777" w:rsidR="000951E5" w:rsidRDefault="000951E5" w:rsidP="00AB1ECE"/>
    <w:p w14:paraId="465106B9" w14:textId="77777777" w:rsidR="000951E5" w:rsidRDefault="000951E5" w:rsidP="00AB1ECE"/>
    <w:p w14:paraId="2D7BC0AC" w14:textId="77777777" w:rsidR="000951E5" w:rsidRDefault="000951E5" w:rsidP="00AB1ECE"/>
    <w:p w14:paraId="7F9B5BAD" w14:textId="77777777" w:rsidR="000951E5" w:rsidRDefault="000951E5" w:rsidP="00AB1ECE"/>
    <w:p w14:paraId="0618E9D9" w14:textId="77777777" w:rsidR="000951E5" w:rsidRDefault="000951E5" w:rsidP="00AB1ECE"/>
    <w:p w14:paraId="04CFCFD3" w14:textId="77777777" w:rsidR="000951E5" w:rsidRDefault="000951E5" w:rsidP="00AB1ECE"/>
    <w:p w14:paraId="336488A7" w14:textId="77777777" w:rsidR="000951E5" w:rsidRDefault="000951E5" w:rsidP="00AB1ECE"/>
    <w:p w14:paraId="32DB2E95" w14:textId="77777777" w:rsidR="000951E5" w:rsidRDefault="000951E5" w:rsidP="00AB1ECE"/>
    <w:p w14:paraId="1D96E1A6" w14:textId="77777777" w:rsidR="000951E5" w:rsidRDefault="000951E5" w:rsidP="00AB1ECE"/>
    <w:p w14:paraId="405B56C6" w14:textId="77777777" w:rsidR="000951E5" w:rsidRDefault="000951E5" w:rsidP="00AB1ECE"/>
    <w:p w14:paraId="0B1CCFFC" w14:textId="77777777" w:rsidR="000951E5" w:rsidRDefault="000951E5" w:rsidP="00AB1ECE"/>
    <w:p w14:paraId="6B63B928" w14:textId="77777777" w:rsidR="000951E5" w:rsidRDefault="000951E5" w:rsidP="00AB1ECE"/>
    <w:p w14:paraId="6BC31FBA" w14:textId="77777777" w:rsidR="000951E5" w:rsidRDefault="000951E5" w:rsidP="00AB1ECE"/>
    <w:p w14:paraId="37A50780" w14:textId="77777777" w:rsidR="000951E5" w:rsidRDefault="000951E5" w:rsidP="00AB1ECE"/>
    <w:p w14:paraId="511D86C0" w14:textId="77777777" w:rsidR="000951E5" w:rsidRDefault="000951E5"/>
    <w:p w14:paraId="74C75800" w14:textId="77777777" w:rsidR="000951E5" w:rsidRDefault="000951E5" w:rsidP="006A1FC9"/>
    <w:p w14:paraId="1E87F98E" w14:textId="77777777" w:rsidR="000951E5" w:rsidRDefault="000951E5"/>
    <w:p w14:paraId="617D724F" w14:textId="77777777" w:rsidR="000951E5" w:rsidRDefault="000951E5"/>
    <w:p w14:paraId="2497239B" w14:textId="77777777" w:rsidR="000951E5" w:rsidRDefault="000951E5"/>
  </w:endnote>
  <w:endnote w:type="continuationSeparator" w:id="0">
    <w:p w14:paraId="3D4E51FF" w14:textId="77777777" w:rsidR="000951E5" w:rsidRDefault="000951E5" w:rsidP="00AB1ECE">
      <w:r>
        <w:continuationSeparator/>
      </w:r>
    </w:p>
    <w:p w14:paraId="00AC78D6" w14:textId="77777777" w:rsidR="000951E5" w:rsidRDefault="000951E5" w:rsidP="00AB1ECE"/>
    <w:p w14:paraId="73A44B02" w14:textId="77777777" w:rsidR="000951E5" w:rsidRDefault="000951E5" w:rsidP="00AB1ECE"/>
    <w:p w14:paraId="00DE7E72" w14:textId="77777777" w:rsidR="000951E5" w:rsidRDefault="000951E5" w:rsidP="00AB1ECE"/>
    <w:p w14:paraId="72A59E06" w14:textId="77777777" w:rsidR="000951E5" w:rsidRDefault="000951E5" w:rsidP="00AB1ECE"/>
    <w:p w14:paraId="56AC3860" w14:textId="77777777" w:rsidR="000951E5" w:rsidRDefault="000951E5" w:rsidP="00AB1ECE"/>
    <w:p w14:paraId="27FBAB58" w14:textId="77777777" w:rsidR="000951E5" w:rsidRDefault="000951E5" w:rsidP="00AB1ECE"/>
    <w:p w14:paraId="7CE91B18" w14:textId="77777777" w:rsidR="000951E5" w:rsidRDefault="000951E5" w:rsidP="00AB1ECE"/>
    <w:p w14:paraId="15C1568A" w14:textId="77777777" w:rsidR="000951E5" w:rsidRDefault="000951E5" w:rsidP="00AB1ECE"/>
    <w:p w14:paraId="3521B87C" w14:textId="77777777" w:rsidR="000951E5" w:rsidRDefault="000951E5" w:rsidP="00AB1ECE"/>
    <w:p w14:paraId="69AF4A68" w14:textId="77777777" w:rsidR="000951E5" w:rsidRDefault="000951E5" w:rsidP="00AB1ECE"/>
    <w:p w14:paraId="04C65E10" w14:textId="77777777" w:rsidR="000951E5" w:rsidRDefault="000951E5" w:rsidP="00AB1ECE"/>
    <w:p w14:paraId="49133CF7" w14:textId="77777777" w:rsidR="000951E5" w:rsidRDefault="000951E5" w:rsidP="00AB1ECE"/>
    <w:p w14:paraId="0216AF91" w14:textId="77777777" w:rsidR="000951E5" w:rsidRDefault="000951E5" w:rsidP="00AB1ECE"/>
    <w:p w14:paraId="3B5A0D5E" w14:textId="77777777" w:rsidR="000951E5" w:rsidRDefault="000951E5" w:rsidP="00AB1ECE"/>
    <w:p w14:paraId="08BF91C4" w14:textId="77777777" w:rsidR="000951E5" w:rsidRDefault="000951E5" w:rsidP="00AB1ECE"/>
    <w:p w14:paraId="3847C2AD" w14:textId="77777777" w:rsidR="000951E5" w:rsidRDefault="000951E5" w:rsidP="00AB1ECE"/>
    <w:p w14:paraId="340442B6" w14:textId="77777777" w:rsidR="000951E5" w:rsidRDefault="000951E5" w:rsidP="00AB1ECE"/>
    <w:p w14:paraId="22800E1F" w14:textId="77777777" w:rsidR="000951E5" w:rsidRDefault="000951E5" w:rsidP="00AB1ECE"/>
    <w:p w14:paraId="25AA721C" w14:textId="77777777" w:rsidR="000951E5" w:rsidRDefault="000951E5" w:rsidP="00AB1ECE"/>
    <w:p w14:paraId="16E87484" w14:textId="77777777" w:rsidR="000951E5" w:rsidRDefault="000951E5" w:rsidP="00AB1ECE"/>
    <w:p w14:paraId="6ECAA558" w14:textId="77777777" w:rsidR="000951E5" w:rsidRDefault="000951E5" w:rsidP="00AB1ECE"/>
    <w:p w14:paraId="6F36266A" w14:textId="77777777" w:rsidR="000951E5" w:rsidRDefault="000951E5" w:rsidP="00AB1ECE"/>
    <w:p w14:paraId="0B6C9DAF" w14:textId="77777777" w:rsidR="000951E5" w:rsidRDefault="000951E5" w:rsidP="00AB1ECE"/>
    <w:p w14:paraId="60E9E8B6" w14:textId="77777777" w:rsidR="000951E5" w:rsidRDefault="000951E5" w:rsidP="00AB1ECE"/>
    <w:p w14:paraId="0891796B" w14:textId="77777777" w:rsidR="000951E5" w:rsidRDefault="000951E5" w:rsidP="00AB1ECE"/>
    <w:p w14:paraId="4FEBB58B" w14:textId="77777777" w:rsidR="000951E5" w:rsidRDefault="000951E5" w:rsidP="00AB1ECE"/>
    <w:p w14:paraId="20A06DC4" w14:textId="77777777" w:rsidR="000951E5" w:rsidRDefault="000951E5" w:rsidP="00AB1ECE"/>
    <w:p w14:paraId="459FAAA1" w14:textId="77777777" w:rsidR="000951E5" w:rsidRDefault="000951E5" w:rsidP="00AB1ECE"/>
    <w:p w14:paraId="1961C5B2" w14:textId="77777777" w:rsidR="000951E5" w:rsidRDefault="000951E5" w:rsidP="00AB1ECE"/>
    <w:p w14:paraId="56EA0405" w14:textId="77777777" w:rsidR="000951E5" w:rsidRDefault="000951E5" w:rsidP="00AB1ECE"/>
    <w:p w14:paraId="6AA92328" w14:textId="77777777" w:rsidR="000951E5" w:rsidRDefault="000951E5" w:rsidP="00AB1ECE"/>
    <w:p w14:paraId="75B6B295" w14:textId="77777777" w:rsidR="000951E5" w:rsidRDefault="000951E5" w:rsidP="00AB1ECE"/>
    <w:p w14:paraId="7CEE0466" w14:textId="77777777" w:rsidR="000951E5" w:rsidRDefault="000951E5"/>
    <w:p w14:paraId="522BAA13" w14:textId="77777777" w:rsidR="000951E5" w:rsidRDefault="000951E5" w:rsidP="006A1FC9"/>
    <w:p w14:paraId="70287FD4" w14:textId="77777777" w:rsidR="000951E5" w:rsidRDefault="000951E5"/>
    <w:p w14:paraId="5CBCDB8E" w14:textId="77777777" w:rsidR="000951E5" w:rsidRDefault="000951E5"/>
    <w:p w14:paraId="543FB405" w14:textId="77777777" w:rsidR="000951E5" w:rsidRDefault="000951E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华文细黑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仿宋_GB2312">
    <w:altName w:val="仿宋"/>
    <w:charset w:val="86"/>
    <w:family w:val="modern"/>
    <w:pitch w:val="fixed"/>
    <w:sig w:usb0="00000001" w:usb1="080E0000" w:usb2="00000010" w:usb3="00000000" w:csb0="00040000" w:csb1="00000000"/>
  </w:font>
  <w:font w:name="Arial Unicode MS"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ËÎÌå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楷体_GB2312">
    <w:altName w:val="楷体"/>
    <w:charset w:val="86"/>
    <w:family w:val="modern"/>
    <w:pitch w:val="fixed"/>
    <w:sig w:usb0="00000001" w:usb1="080E0000" w:usb2="00000010" w:usb3="00000000" w:csb0="00040000" w:csb1="00000000"/>
  </w:font>
  <w:font w:name="新宋体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Futura Std Medium">
    <w:charset w:val="00"/>
    <w:family w:val="auto"/>
    <w:pitch w:val="variable"/>
    <w:sig w:usb0="80000067" w:usb1="00000000" w:usb2="00000000" w:usb3="00000000" w:csb0="000001FB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36E3531" w14:textId="77777777" w:rsidR="006A4E09" w:rsidRDefault="006A4E09" w:rsidP="00B2361A">
    <w:pPr>
      <w:pStyle w:val="afff9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BDC9E91" w14:textId="77777777" w:rsidR="006A4E09" w:rsidRDefault="006A4E09" w:rsidP="00B2361A">
    <w:pPr>
      <w:pStyle w:val="afff9"/>
      <w:ind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A553DC3" w14:textId="77777777" w:rsidR="006A4E09" w:rsidRDefault="006A4E09" w:rsidP="00B2361A">
    <w:pPr>
      <w:pStyle w:val="afff9"/>
      <w:ind w:firstLine="360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8D753F1" w14:textId="77777777" w:rsidR="006A4E09" w:rsidRPr="00776DB3" w:rsidRDefault="006A4E09" w:rsidP="00776DB3">
    <w:pPr>
      <w:pStyle w:val="afff9"/>
      <w:framePr w:wrap="around" w:vAnchor="text" w:hAnchor="page" w:x="9781" w:y="-156"/>
      <w:ind w:firstLine="400"/>
      <w:rPr>
        <w:rStyle w:val="af0"/>
        <w:sz w:val="20"/>
      </w:rPr>
    </w:pPr>
    <w:r w:rsidRPr="00776DB3">
      <w:rPr>
        <w:rStyle w:val="af0"/>
        <w:sz w:val="20"/>
      </w:rPr>
      <w:fldChar w:fldCharType="begin"/>
    </w:r>
    <w:r w:rsidRPr="00776DB3">
      <w:rPr>
        <w:rStyle w:val="af0"/>
        <w:sz w:val="20"/>
      </w:rPr>
      <w:instrText xml:space="preserve">PAGE  </w:instrText>
    </w:r>
    <w:r w:rsidRPr="00776DB3">
      <w:rPr>
        <w:rStyle w:val="af0"/>
        <w:sz w:val="20"/>
      </w:rPr>
      <w:fldChar w:fldCharType="separate"/>
    </w:r>
    <w:r>
      <w:rPr>
        <w:rStyle w:val="af0"/>
        <w:noProof/>
        <w:sz w:val="20"/>
      </w:rPr>
      <w:t>I</w:t>
    </w:r>
    <w:r w:rsidRPr="00776DB3">
      <w:rPr>
        <w:rStyle w:val="af0"/>
        <w:sz w:val="20"/>
      </w:rPr>
      <w:fldChar w:fldCharType="end"/>
    </w:r>
  </w:p>
  <w:p w14:paraId="17BC097D" w14:textId="77777777" w:rsidR="006A4E09" w:rsidRDefault="006A4E09" w:rsidP="002326EB">
    <w:pPr>
      <w:pStyle w:val="afff9"/>
      <w:ind w:firstLineChars="0" w:firstLine="0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658A263" w14:textId="77777777" w:rsidR="006A4E09" w:rsidRPr="003A249F" w:rsidRDefault="006A4E09" w:rsidP="003A249F">
    <w:pPr>
      <w:pStyle w:val="afff9"/>
      <w:framePr w:wrap="around" w:vAnchor="text" w:hAnchor="page" w:x="9961" w:y="-108"/>
      <w:ind w:firstLine="420"/>
      <w:jc w:val="center"/>
      <w:rPr>
        <w:rStyle w:val="af0"/>
        <w:sz w:val="21"/>
      </w:rPr>
    </w:pPr>
    <w:r w:rsidRPr="003A249F">
      <w:rPr>
        <w:rStyle w:val="af0"/>
        <w:sz w:val="21"/>
      </w:rPr>
      <w:fldChar w:fldCharType="begin"/>
    </w:r>
    <w:r w:rsidRPr="003A249F">
      <w:rPr>
        <w:rStyle w:val="af0"/>
        <w:sz w:val="21"/>
      </w:rPr>
      <w:instrText xml:space="preserve">PAGE  </w:instrText>
    </w:r>
    <w:r w:rsidRPr="003A249F">
      <w:rPr>
        <w:rStyle w:val="af0"/>
        <w:sz w:val="21"/>
      </w:rPr>
      <w:fldChar w:fldCharType="separate"/>
    </w:r>
    <w:r>
      <w:rPr>
        <w:rStyle w:val="af0"/>
        <w:noProof/>
        <w:sz w:val="21"/>
      </w:rPr>
      <w:t>51</w:t>
    </w:r>
    <w:r w:rsidRPr="003A249F">
      <w:rPr>
        <w:rStyle w:val="af0"/>
        <w:sz w:val="21"/>
      </w:rPr>
      <w:fldChar w:fldCharType="end"/>
    </w:r>
  </w:p>
  <w:p w14:paraId="215A9CB0" w14:textId="77777777" w:rsidR="006A4E09" w:rsidRDefault="006A4E09" w:rsidP="005045D2">
    <w:pPr>
      <w:pStyle w:val="afff9"/>
      <w:ind w:firstLineChars="0" w:firstLine="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1D2FF4E" w14:textId="77777777" w:rsidR="000951E5" w:rsidRDefault="000951E5" w:rsidP="00AB1ECE">
      <w:r>
        <w:separator/>
      </w:r>
    </w:p>
    <w:p w14:paraId="66991353" w14:textId="77777777" w:rsidR="000951E5" w:rsidRDefault="000951E5" w:rsidP="00AB1ECE"/>
    <w:p w14:paraId="198735A4" w14:textId="77777777" w:rsidR="000951E5" w:rsidRDefault="000951E5" w:rsidP="00AB1ECE"/>
    <w:p w14:paraId="732189ED" w14:textId="77777777" w:rsidR="000951E5" w:rsidRDefault="000951E5" w:rsidP="00AB1ECE"/>
    <w:p w14:paraId="68B52F86" w14:textId="77777777" w:rsidR="000951E5" w:rsidRDefault="000951E5" w:rsidP="00AB1ECE"/>
    <w:p w14:paraId="09ED0D36" w14:textId="77777777" w:rsidR="000951E5" w:rsidRDefault="000951E5" w:rsidP="00AB1ECE"/>
    <w:p w14:paraId="662088D0" w14:textId="77777777" w:rsidR="000951E5" w:rsidRDefault="000951E5" w:rsidP="00AB1ECE"/>
    <w:p w14:paraId="092D763F" w14:textId="77777777" w:rsidR="000951E5" w:rsidRDefault="000951E5" w:rsidP="00AB1ECE"/>
    <w:p w14:paraId="301E0AD5" w14:textId="77777777" w:rsidR="000951E5" w:rsidRDefault="000951E5" w:rsidP="00AB1ECE"/>
    <w:p w14:paraId="0B924CD9" w14:textId="77777777" w:rsidR="000951E5" w:rsidRDefault="000951E5" w:rsidP="00AB1ECE"/>
    <w:p w14:paraId="069ACE8B" w14:textId="77777777" w:rsidR="000951E5" w:rsidRDefault="000951E5" w:rsidP="00AB1ECE"/>
    <w:p w14:paraId="7BF25653" w14:textId="77777777" w:rsidR="000951E5" w:rsidRDefault="000951E5" w:rsidP="00AB1ECE"/>
    <w:p w14:paraId="1AE6B853" w14:textId="77777777" w:rsidR="000951E5" w:rsidRDefault="000951E5" w:rsidP="00AB1ECE"/>
    <w:p w14:paraId="2039F988" w14:textId="77777777" w:rsidR="000951E5" w:rsidRDefault="000951E5" w:rsidP="00AB1ECE"/>
    <w:p w14:paraId="6B26A4C7" w14:textId="77777777" w:rsidR="000951E5" w:rsidRDefault="000951E5" w:rsidP="00AB1ECE"/>
    <w:p w14:paraId="448C6658" w14:textId="77777777" w:rsidR="000951E5" w:rsidRDefault="000951E5" w:rsidP="00AB1ECE"/>
    <w:p w14:paraId="593F2824" w14:textId="77777777" w:rsidR="000951E5" w:rsidRDefault="000951E5" w:rsidP="00AB1ECE"/>
    <w:p w14:paraId="66F3D5AD" w14:textId="77777777" w:rsidR="000951E5" w:rsidRDefault="000951E5" w:rsidP="00AB1ECE"/>
    <w:p w14:paraId="33593D91" w14:textId="77777777" w:rsidR="000951E5" w:rsidRDefault="000951E5" w:rsidP="00AB1ECE"/>
    <w:p w14:paraId="019BB6DA" w14:textId="77777777" w:rsidR="000951E5" w:rsidRDefault="000951E5" w:rsidP="00AB1ECE"/>
    <w:p w14:paraId="4DC26E22" w14:textId="77777777" w:rsidR="000951E5" w:rsidRDefault="000951E5" w:rsidP="00AB1ECE"/>
    <w:p w14:paraId="3707FD3F" w14:textId="77777777" w:rsidR="000951E5" w:rsidRDefault="000951E5" w:rsidP="00AB1ECE"/>
    <w:p w14:paraId="488B3899" w14:textId="77777777" w:rsidR="000951E5" w:rsidRDefault="000951E5" w:rsidP="00AB1ECE"/>
    <w:p w14:paraId="20070FD7" w14:textId="77777777" w:rsidR="000951E5" w:rsidRDefault="000951E5" w:rsidP="00AB1ECE"/>
    <w:p w14:paraId="49F75ECE" w14:textId="77777777" w:rsidR="000951E5" w:rsidRDefault="000951E5" w:rsidP="00AB1ECE"/>
    <w:p w14:paraId="31FCEB6A" w14:textId="77777777" w:rsidR="000951E5" w:rsidRDefault="000951E5" w:rsidP="00AB1ECE"/>
    <w:p w14:paraId="4EE00E89" w14:textId="77777777" w:rsidR="000951E5" w:rsidRDefault="000951E5" w:rsidP="00AB1ECE"/>
    <w:p w14:paraId="049A6D1F" w14:textId="77777777" w:rsidR="000951E5" w:rsidRDefault="000951E5" w:rsidP="00AB1ECE"/>
    <w:p w14:paraId="3358FF73" w14:textId="77777777" w:rsidR="000951E5" w:rsidRDefault="000951E5" w:rsidP="00AB1ECE"/>
    <w:p w14:paraId="784CB9AA" w14:textId="77777777" w:rsidR="000951E5" w:rsidRDefault="000951E5" w:rsidP="00AB1ECE"/>
    <w:p w14:paraId="327B9543" w14:textId="77777777" w:rsidR="000951E5" w:rsidRDefault="000951E5" w:rsidP="00AB1ECE"/>
    <w:p w14:paraId="4A19F166" w14:textId="77777777" w:rsidR="000951E5" w:rsidRDefault="000951E5" w:rsidP="00AB1ECE"/>
    <w:p w14:paraId="604EA986" w14:textId="77777777" w:rsidR="000951E5" w:rsidRDefault="000951E5" w:rsidP="00AB1ECE"/>
    <w:p w14:paraId="44CA60DB" w14:textId="77777777" w:rsidR="000951E5" w:rsidRDefault="000951E5"/>
    <w:p w14:paraId="22F28FF8" w14:textId="77777777" w:rsidR="000951E5" w:rsidRDefault="000951E5" w:rsidP="006A1FC9"/>
    <w:p w14:paraId="4E89F1D6" w14:textId="77777777" w:rsidR="000951E5" w:rsidRDefault="000951E5"/>
    <w:p w14:paraId="1D0F894B" w14:textId="77777777" w:rsidR="000951E5" w:rsidRDefault="000951E5"/>
    <w:p w14:paraId="7812C0F5" w14:textId="77777777" w:rsidR="000951E5" w:rsidRDefault="000951E5"/>
  </w:footnote>
  <w:footnote w:type="continuationSeparator" w:id="0">
    <w:p w14:paraId="3BF7DBBA" w14:textId="77777777" w:rsidR="000951E5" w:rsidRDefault="000951E5" w:rsidP="00AB1ECE">
      <w:r>
        <w:continuationSeparator/>
      </w:r>
    </w:p>
    <w:p w14:paraId="2EB54EA2" w14:textId="77777777" w:rsidR="000951E5" w:rsidRDefault="000951E5" w:rsidP="00AB1ECE"/>
    <w:p w14:paraId="7C966215" w14:textId="77777777" w:rsidR="000951E5" w:rsidRDefault="000951E5" w:rsidP="00AB1ECE"/>
    <w:p w14:paraId="303DB98A" w14:textId="77777777" w:rsidR="000951E5" w:rsidRDefault="000951E5" w:rsidP="00AB1ECE"/>
    <w:p w14:paraId="4B03AAFD" w14:textId="77777777" w:rsidR="000951E5" w:rsidRDefault="000951E5" w:rsidP="00AB1ECE"/>
    <w:p w14:paraId="66C38D2A" w14:textId="77777777" w:rsidR="000951E5" w:rsidRDefault="000951E5" w:rsidP="00AB1ECE"/>
    <w:p w14:paraId="770B7B9E" w14:textId="77777777" w:rsidR="000951E5" w:rsidRDefault="000951E5" w:rsidP="00AB1ECE"/>
    <w:p w14:paraId="0E9243CE" w14:textId="77777777" w:rsidR="000951E5" w:rsidRDefault="000951E5" w:rsidP="00AB1ECE"/>
    <w:p w14:paraId="1C3FDC6D" w14:textId="77777777" w:rsidR="000951E5" w:rsidRDefault="000951E5" w:rsidP="00AB1ECE"/>
    <w:p w14:paraId="58F809FA" w14:textId="77777777" w:rsidR="000951E5" w:rsidRDefault="000951E5" w:rsidP="00AB1ECE"/>
    <w:p w14:paraId="3EA3A77E" w14:textId="77777777" w:rsidR="000951E5" w:rsidRDefault="000951E5" w:rsidP="00AB1ECE"/>
    <w:p w14:paraId="275D674A" w14:textId="77777777" w:rsidR="000951E5" w:rsidRDefault="000951E5" w:rsidP="00AB1ECE"/>
    <w:p w14:paraId="4550458B" w14:textId="77777777" w:rsidR="000951E5" w:rsidRDefault="000951E5" w:rsidP="00AB1ECE"/>
    <w:p w14:paraId="3388C029" w14:textId="77777777" w:rsidR="000951E5" w:rsidRDefault="000951E5" w:rsidP="00AB1ECE"/>
    <w:p w14:paraId="2040B67E" w14:textId="77777777" w:rsidR="000951E5" w:rsidRDefault="000951E5" w:rsidP="00AB1ECE"/>
    <w:p w14:paraId="6DA5D231" w14:textId="77777777" w:rsidR="000951E5" w:rsidRDefault="000951E5" w:rsidP="00AB1ECE"/>
    <w:p w14:paraId="0D7D9A84" w14:textId="77777777" w:rsidR="000951E5" w:rsidRDefault="000951E5" w:rsidP="00AB1ECE"/>
    <w:p w14:paraId="269D5F0B" w14:textId="77777777" w:rsidR="000951E5" w:rsidRDefault="000951E5" w:rsidP="00AB1ECE"/>
    <w:p w14:paraId="7E53FF76" w14:textId="77777777" w:rsidR="000951E5" w:rsidRDefault="000951E5" w:rsidP="00AB1ECE"/>
    <w:p w14:paraId="777C433B" w14:textId="77777777" w:rsidR="000951E5" w:rsidRDefault="000951E5" w:rsidP="00AB1ECE"/>
    <w:p w14:paraId="752C27E4" w14:textId="77777777" w:rsidR="000951E5" w:rsidRDefault="000951E5" w:rsidP="00AB1ECE"/>
    <w:p w14:paraId="3A03409A" w14:textId="77777777" w:rsidR="000951E5" w:rsidRDefault="000951E5" w:rsidP="00AB1ECE"/>
    <w:p w14:paraId="29D227A4" w14:textId="77777777" w:rsidR="000951E5" w:rsidRDefault="000951E5" w:rsidP="00AB1ECE"/>
    <w:p w14:paraId="7E47944B" w14:textId="77777777" w:rsidR="000951E5" w:rsidRDefault="000951E5" w:rsidP="00AB1ECE"/>
    <w:p w14:paraId="1B10F9A9" w14:textId="77777777" w:rsidR="000951E5" w:rsidRDefault="000951E5" w:rsidP="00AB1ECE"/>
    <w:p w14:paraId="754677F9" w14:textId="77777777" w:rsidR="000951E5" w:rsidRDefault="000951E5" w:rsidP="00AB1ECE"/>
    <w:p w14:paraId="2B757269" w14:textId="77777777" w:rsidR="000951E5" w:rsidRDefault="000951E5" w:rsidP="00AB1ECE"/>
    <w:p w14:paraId="53B2EFCC" w14:textId="77777777" w:rsidR="000951E5" w:rsidRDefault="000951E5" w:rsidP="00AB1ECE"/>
    <w:p w14:paraId="12A65428" w14:textId="77777777" w:rsidR="000951E5" w:rsidRDefault="000951E5" w:rsidP="00AB1ECE"/>
    <w:p w14:paraId="11F73D5A" w14:textId="77777777" w:rsidR="000951E5" w:rsidRDefault="000951E5" w:rsidP="00AB1ECE"/>
    <w:p w14:paraId="54F96FB9" w14:textId="77777777" w:rsidR="000951E5" w:rsidRDefault="000951E5" w:rsidP="00AB1ECE"/>
    <w:p w14:paraId="003FF7BC" w14:textId="77777777" w:rsidR="000951E5" w:rsidRDefault="000951E5" w:rsidP="00AB1ECE"/>
    <w:p w14:paraId="310F8D83" w14:textId="77777777" w:rsidR="000951E5" w:rsidRDefault="000951E5" w:rsidP="00AB1ECE"/>
    <w:p w14:paraId="3CB4A67F" w14:textId="77777777" w:rsidR="000951E5" w:rsidRDefault="000951E5"/>
    <w:p w14:paraId="79641812" w14:textId="77777777" w:rsidR="000951E5" w:rsidRDefault="000951E5" w:rsidP="006A1FC9"/>
    <w:p w14:paraId="0FFC64C0" w14:textId="77777777" w:rsidR="000951E5" w:rsidRDefault="000951E5"/>
    <w:p w14:paraId="60B1D71D" w14:textId="77777777" w:rsidR="000951E5" w:rsidRDefault="000951E5"/>
    <w:p w14:paraId="21966AAC" w14:textId="77777777" w:rsidR="000951E5" w:rsidRDefault="000951E5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0FC04E9" w14:textId="77777777" w:rsidR="006A4E09" w:rsidRDefault="006A4E09" w:rsidP="00B2361A">
    <w:pPr>
      <w:pStyle w:val="af2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2762974" w14:textId="77777777" w:rsidR="006A4E09" w:rsidRDefault="006A4E09" w:rsidP="00037E26">
    <w:pPr>
      <w:pStyle w:val="af2"/>
      <w:pBdr>
        <w:bottom w:val="none" w:sz="0" w:space="0" w:color="auto"/>
      </w:pBdr>
      <w:ind w:firstLine="36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C4702F5" w14:textId="77777777" w:rsidR="006A4E09" w:rsidRDefault="006A4E09" w:rsidP="00B2361A">
    <w:pPr>
      <w:pStyle w:val="af2"/>
      <w:ind w:firstLine="360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CD6D5E5" w14:textId="208FE50F" w:rsidR="006A4E09" w:rsidRPr="00A42990" w:rsidRDefault="006A4E09" w:rsidP="00A42990">
    <w:pPr>
      <w:pStyle w:val="af2"/>
      <w:ind w:firstLine="420"/>
    </w:pPr>
    <w:proofErr w:type="gramStart"/>
    <w:r w:rsidRPr="00A42990">
      <w:rPr>
        <w:rFonts w:hint="eastAsia"/>
        <w:sz w:val="21"/>
      </w:rPr>
      <w:t>易享课堂</w:t>
    </w:r>
    <w:proofErr w:type="gramEnd"/>
    <w:r w:rsidRPr="00A42990">
      <w:rPr>
        <w:rFonts w:hint="eastAsia"/>
        <w:sz w:val="21"/>
      </w:rPr>
      <w:t>安装部署手册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823B77"/>
    <w:multiLevelType w:val="hybridMultilevel"/>
    <w:tmpl w:val="F97837F0"/>
    <w:lvl w:ilvl="0" w:tplc="04090001">
      <w:start w:val="1"/>
      <w:numFmt w:val="bullet"/>
      <w:lvlText w:val=""/>
      <w:lvlJc w:val="left"/>
      <w:pPr>
        <w:ind w:left="960" w:hanging="48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44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</w:abstractNum>
  <w:abstractNum w:abstractNumId="1" w15:restartNumberingAfterBreak="0">
    <w:nsid w:val="027443F9"/>
    <w:multiLevelType w:val="hybridMultilevel"/>
    <w:tmpl w:val="DD349A56"/>
    <w:lvl w:ilvl="0" w:tplc="04090001">
      <w:start w:val="1"/>
      <w:numFmt w:val="bullet"/>
      <w:lvlText w:val="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2" w15:restartNumberingAfterBreak="0">
    <w:nsid w:val="07E22B22"/>
    <w:multiLevelType w:val="hybridMultilevel"/>
    <w:tmpl w:val="1F766CB8"/>
    <w:lvl w:ilvl="0" w:tplc="76529D40">
      <w:start w:val="1"/>
      <w:numFmt w:val="decimal"/>
      <w:lvlText w:val="%1）"/>
      <w:lvlJc w:val="left"/>
      <w:pPr>
        <w:ind w:left="1200" w:hanging="36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800" w:hanging="480"/>
      </w:pPr>
    </w:lvl>
    <w:lvl w:ilvl="2" w:tplc="0409001B" w:tentative="1">
      <w:start w:val="1"/>
      <w:numFmt w:val="lowerRoman"/>
      <w:lvlText w:val="%3."/>
      <w:lvlJc w:val="right"/>
      <w:pPr>
        <w:ind w:left="2280" w:hanging="480"/>
      </w:pPr>
    </w:lvl>
    <w:lvl w:ilvl="3" w:tplc="0409000F" w:tentative="1">
      <w:start w:val="1"/>
      <w:numFmt w:val="decimal"/>
      <w:lvlText w:val="%4."/>
      <w:lvlJc w:val="left"/>
      <w:pPr>
        <w:ind w:left="2760" w:hanging="480"/>
      </w:pPr>
    </w:lvl>
    <w:lvl w:ilvl="4" w:tplc="04090019" w:tentative="1">
      <w:start w:val="1"/>
      <w:numFmt w:val="lowerLetter"/>
      <w:lvlText w:val="%5)"/>
      <w:lvlJc w:val="left"/>
      <w:pPr>
        <w:ind w:left="3240" w:hanging="480"/>
      </w:pPr>
    </w:lvl>
    <w:lvl w:ilvl="5" w:tplc="0409001B" w:tentative="1">
      <w:start w:val="1"/>
      <w:numFmt w:val="lowerRoman"/>
      <w:lvlText w:val="%6."/>
      <w:lvlJc w:val="right"/>
      <w:pPr>
        <w:ind w:left="3720" w:hanging="480"/>
      </w:pPr>
    </w:lvl>
    <w:lvl w:ilvl="6" w:tplc="0409000F" w:tentative="1">
      <w:start w:val="1"/>
      <w:numFmt w:val="decimal"/>
      <w:lvlText w:val="%7."/>
      <w:lvlJc w:val="left"/>
      <w:pPr>
        <w:ind w:left="4200" w:hanging="480"/>
      </w:pPr>
    </w:lvl>
    <w:lvl w:ilvl="7" w:tplc="04090019" w:tentative="1">
      <w:start w:val="1"/>
      <w:numFmt w:val="lowerLetter"/>
      <w:lvlText w:val="%8)"/>
      <w:lvlJc w:val="left"/>
      <w:pPr>
        <w:ind w:left="4680" w:hanging="480"/>
      </w:pPr>
    </w:lvl>
    <w:lvl w:ilvl="8" w:tplc="0409001B" w:tentative="1">
      <w:start w:val="1"/>
      <w:numFmt w:val="lowerRoman"/>
      <w:lvlText w:val="%9."/>
      <w:lvlJc w:val="right"/>
      <w:pPr>
        <w:ind w:left="5160" w:hanging="480"/>
      </w:pPr>
    </w:lvl>
  </w:abstractNum>
  <w:abstractNum w:abstractNumId="3" w15:restartNumberingAfterBreak="0">
    <w:nsid w:val="0DD14397"/>
    <w:multiLevelType w:val="hybridMultilevel"/>
    <w:tmpl w:val="7BB68434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4" w15:restartNumberingAfterBreak="0">
    <w:nsid w:val="0EAB60A1"/>
    <w:multiLevelType w:val="multilevel"/>
    <w:tmpl w:val="0409001D"/>
    <w:styleLink w:val="111111"/>
    <w:lvl w:ilvl="0">
      <w:start w:val="1"/>
      <w:numFmt w:val="decimal"/>
      <w:lvlText w:val="%1"/>
      <w:lvlJc w:val="left"/>
      <w:pPr>
        <w:tabs>
          <w:tab w:val="num" w:pos="425"/>
        </w:tabs>
        <w:ind w:left="425" w:hanging="425"/>
      </w:pPr>
    </w:lvl>
    <w:lvl w:ilvl="1">
      <w:start w:val="1"/>
      <w:numFmt w:val="decimal"/>
      <w:lvlText w:val="%1.%2"/>
      <w:lvlJc w:val="left"/>
      <w:pPr>
        <w:tabs>
          <w:tab w:val="num" w:pos="992"/>
        </w:tabs>
        <w:ind w:left="992" w:hanging="567"/>
      </w:pPr>
    </w:lvl>
    <w:lvl w:ilvl="2">
      <w:start w:val="1"/>
      <w:numFmt w:val="decimal"/>
      <w:lvlText w:val="%1.%2.%3"/>
      <w:lvlJc w:val="left"/>
      <w:pPr>
        <w:tabs>
          <w:tab w:val="num" w:pos="1571"/>
        </w:tabs>
        <w:ind w:left="1418" w:hanging="567"/>
      </w:pPr>
    </w:lvl>
    <w:lvl w:ilvl="3">
      <w:start w:val="1"/>
      <w:numFmt w:val="decimal"/>
      <w:lvlText w:val="%1.%2.%3.%4"/>
      <w:lvlJc w:val="left"/>
      <w:pPr>
        <w:tabs>
          <w:tab w:val="num" w:pos="2356"/>
        </w:tabs>
        <w:ind w:left="1984" w:hanging="708"/>
      </w:pPr>
    </w:lvl>
    <w:lvl w:ilvl="4">
      <w:start w:val="1"/>
      <w:numFmt w:val="decimal"/>
      <w:lvlText w:val="%1.%2.%3.%4.%5"/>
      <w:lvlJc w:val="left"/>
      <w:pPr>
        <w:tabs>
          <w:tab w:val="num" w:pos="2781"/>
        </w:tabs>
        <w:ind w:left="2551" w:hanging="850"/>
      </w:pPr>
    </w:lvl>
    <w:lvl w:ilvl="5">
      <w:start w:val="1"/>
      <w:numFmt w:val="decimal"/>
      <w:lvlText w:val="%1.%2.%3.%4.%5.%6"/>
      <w:lvlJc w:val="left"/>
      <w:pPr>
        <w:tabs>
          <w:tab w:val="num" w:pos="3566"/>
        </w:tabs>
        <w:ind w:left="3260" w:hanging="1134"/>
      </w:pPr>
    </w:lvl>
    <w:lvl w:ilvl="6">
      <w:start w:val="1"/>
      <w:numFmt w:val="decimal"/>
      <w:lvlText w:val="%1.%2.%3.%4.%5.%6.%7"/>
      <w:lvlJc w:val="left"/>
      <w:pPr>
        <w:tabs>
          <w:tab w:val="num" w:pos="4351"/>
        </w:tabs>
        <w:ind w:left="3827" w:hanging="1276"/>
      </w:pPr>
    </w:lvl>
    <w:lvl w:ilvl="7">
      <w:start w:val="1"/>
      <w:numFmt w:val="decimal"/>
      <w:lvlText w:val="%1.%2.%3.%4.%5.%6.%7.%8"/>
      <w:lvlJc w:val="left"/>
      <w:pPr>
        <w:tabs>
          <w:tab w:val="num" w:pos="4776"/>
        </w:tabs>
        <w:ind w:left="4394" w:hanging="1418"/>
      </w:pPr>
    </w:lvl>
    <w:lvl w:ilvl="8">
      <w:start w:val="1"/>
      <w:numFmt w:val="decimal"/>
      <w:lvlText w:val="%1.%2.%3.%4.%5.%6.%7.%8.%9"/>
      <w:lvlJc w:val="left"/>
      <w:pPr>
        <w:tabs>
          <w:tab w:val="num" w:pos="5562"/>
        </w:tabs>
        <w:ind w:left="5102" w:hanging="1700"/>
      </w:pPr>
    </w:lvl>
  </w:abstractNum>
  <w:abstractNum w:abstractNumId="5" w15:restartNumberingAfterBreak="0">
    <w:nsid w:val="0F4B50FA"/>
    <w:multiLevelType w:val="multilevel"/>
    <w:tmpl w:val="8D9C469E"/>
    <w:lvl w:ilvl="0">
      <w:start w:val="1"/>
      <w:numFmt w:val="decimal"/>
      <w:lvlText w:val="%1."/>
      <w:lvlJc w:val="left"/>
      <w:pPr>
        <w:tabs>
          <w:tab w:val="num" w:pos="905"/>
        </w:tabs>
        <w:ind w:left="905" w:hanging="425"/>
      </w:pPr>
      <w:rPr>
        <w:rFonts w:hint="eastAsia"/>
      </w:rPr>
    </w:lvl>
    <w:lvl w:ilvl="1">
      <w:start w:val="1"/>
      <w:numFmt w:val="decimal"/>
      <w:lvlText w:val="%1.%2."/>
      <w:lvlJc w:val="left"/>
      <w:pPr>
        <w:tabs>
          <w:tab w:val="num" w:pos="1047"/>
        </w:tabs>
        <w:ind w:left="1047" w:hanging="567"/>
      </w:pPr>
      <w:rPr>
        <w:rFonts w:hint="eastAsia"/>
      </w:rPr>
    </w:lvl>
    <w:lvl w:ilvl="2">
      <w:start w:val="1"/>
      <w:numFmt w:val="decimal"/>
      <w:isLgl/>
      <w:lvlText w:val="表%1.%2-%3"/>
      <w:lvlJc w:val="left"/>
      <w:pPr>
        <w:tabs>
          <w:tab w:val="num" w:pos="1189"/>
        </w:tabs>
        <w:ind w:left="1189" w:hanging="709"/>
      </w:pPr>
      <w:rPr>
        <w:rFonts w:hint="eastAsia"/>
      </w:rPr>
    </w:lvl>
    <w:lvl w:ilvl="3">
      <w:start w:val="1"/>
      <w:numFmt w:val="decimal"/>
      <w:lvlText w:val="%1.%2.%3.%4."/>
      <w:lvlJc w:val="left"/>
      <w:pPr>
        <w:tabs>
          <w:tab w:val="num" w:pos="1331"/>
        </w:tabs>
        <w:ind w:left="133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tabs>
          <w:tab w:val="num" w:pos="1472"/>
        </w:tabs>
        <w:ind w:left="147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tabs>
          <w:tab w:val="num" w:pos="1614"/>
        </w:tabs>
        <w:ind w:left="161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tabs>
          <w:tab w:val="num" w:pos="1756"/>
        </w:tabs>
        <w:ind w:left="1756" w:hanging="1276"/>
      </w:pPr>
      <w:rPr>
        <w:rFonts w:hint="eastAsia"/>
      </w:rPr>
    </w:lvl>
    <w:lvl w:ilvl="7">
      <w:start w:val="1"/>
      <w:numFmt w:val="decimal"/>
      <w:lvlRestart w:val="3"/>
      <w:pStyle w:val="a"/>
      <w:isLgl/>
      <w:suff w:val="space"/>
      <w:lvlText w:val="表%1.%3-%8"/>
      <w:lvlJc w:val="left"/>
      <w:pPr>
        <w:ind w:left="0" w:firstLine="482"/>
      </w:pPr>
      <w:rPr>
        <w:rFonts w:hint="eastAsia"/>
        <w:sz w:val="24"/>
      </w:rPr>
    </w:lvl>
    <w:lvl w:ilvl="8">
      <w:start w:val="1"/>
      <w:numFmt w:val="decimal"/>
      <w:lvlText w:val="%1.%2.%3.%4.%5.%6.%7.%8.%9."/>
      <w:lvlJc w:val="left"/>
      <w:pPr>
        <w:tabs>
          <w:tab w:val="num" w:pos="2039"/>
        </w:tabs>
        <w:ind w:left="2039" w:hanging="1559"/>
      </w:pPr>
      <w:rPr>
        <w:rFonts w:hint="eastAsia"/>
      </w:rPr>
    </w:lvl>
  </w:abstractNum>
  <w:abstractNum w:abstractNumId="6" w15:restartNumberingAfterBreak="0">
    <w:nsid w:val="100B1C92"/>
    <w:multiLevelType w:val="hybridMultilevel"/>
    <w:tmpl w:val="9F7CCA0E"/>
    <w:lvl w:ilvl="0" w:tplc="D2BE84D0">
      <w:start w:val="1"/>
      <w:numFmt w:val="decimal"/>
      <w:lvlText w:val="%1）"/>
      <w:lvlJc w:val="left"/>
      <w:pPr>
        <w:ind w:left="840" w:hanging="36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lowerLetter"/>
      <w:lvlText w:val="%5)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lowerLetter"/>
      <w:lvlText w:val="%8)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7" w15:restartNumberingAfterBreak="0">
    <w:nsid w:val="18D0194A"/>
    <w:multiLevelType w:val="multilevel"/>
    <w:tmpl w:val="ADA2A8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93C3B97"/>
    <w:multiLevelType w:val="hybridMultilevel"/>
    <w:tmpl w:val="8B78FBD0"/>
    <w:lvl w:ilvl="0" w:tplc="04090001">
      <w:start w:val="1"/>
      <w:numFmt w:val="bullet"/>
      <w:lvlText w:val="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9" w15:restartNumberingAfterBreak="0">
    <w:nsid w:val="1D4B79AE"/>
    <w:multiLevelType w:val="multilevel"/>
    <w:tmpl w:val="E6F28426"/>
    <w:lvl w:ilvl="0">
      <w:start w:val="1"/>
      <w:numFmt w:val="chineseCountingThousand"/>
      <w:pStyle w:val="A0"/>
      <w:lvlText w:val="%1."/>
      <w:lvlJc w:val="left"/>
      <w:pPr>
        <w:tabs>
          <w:tab w:val="num" w:pos="600"/>
        </w:tabs>
        <w:ind w:left="0" w:firstLine="600"/>
      </w:pPr>
      <w:rPr>
        <w:rFonts w:hint="eastAsia"/>
      </w:rPr>
    </w:lvl>
    <w:lvl w:ilvl="1">
      <w:start w:val="1"/>
      <w:numFmt w:val="decimal"/>
      <w:lvlText w:val="%2."/>
      <w:lvlJc w:val="left"/>
      <w:pPr>
        <w:tabs>
          <w:tab w:val="num" w:pos="900"/>
        </w:tabs>
        <w:ind w:left="1" w:firstLine="600"/>
      </w:pPr>
      <w:rPr>
        <w:rFonts w:hint="eastAsia"/>
      </w:rPr>
    </w:lvl>
    <w:lvl w:ilvl="2">
      <w:start w:val="1"/>
      <w:numFmt w:val="decimal"/>
      <w:lvlText w:val="%2.%3"/>
      <w:lvlJc w:val="left"/>
      <w:pPr>
        <w:tabs>
          <w:tab w:val="num" w:pos="900"/>
        </w:tabs>
        <w:ind w:left="0" w:firstLine="900"/>
      </w:pPr>
      <w:rPr>
        <w:rFonts w:hint="eastAsia"/>
      </w:rPr>
    </w:lvl>
    <w:lvl w:ilvl="3">
      <w:start w:val="1"/>
      <w:numFmt w:val="decimal"/>
      <w:lvlText w:val="%2.%3.%4"/>
      <w:lvlJc w:val="left"/>
      <w:pPr>
        <w:tabs>
          <w:tab w:val="num" w:pos="900"/>
        </w:tabs>
        <w:ind w:left="0" w:firstLine="900"/>
      </w:pPr>
      <w:rPr>
        <w:rFonts w:hint="eastAsia"/>
      </w:rPr>
    </w:lvl>
    <w:lvl w:ilvl="4">
      <w:start w:val="1"/>
      <w:numFmt w:val="decimal"/>
      <w:lvlText w:val="%2.%3.%4.%5"/>
      <w:lvlJc w:val="left"/>
      <w:pPr>
        <w:tabs>
          <w:tab w:val="num" w:pos="900"/>
        </w:tabs>
        <w:ind w:left="0" w:firstLine="900"/>
      </w:pPr>
      <w:rPr>
        <w:rFonts w:hint="eastAsia"/>
      </w:rPr>
    </w:lvl>
    <w:lvl w:ilvl="5">
      <w:start w:val="1"/>
      <w:numFmt w:val="decimal"/>
      <w:lvlRestart w:val="0"/>
      <w:lvlText w:val="%6）"/>
      <w:lvlJc w:val="left"/>
      <w:pPr>
        <w:tabs>
          <w:tab w:val="num" w:pos="900"/>
        </w:tabs>
        <w:ind w:left="0" w:firstLine="900"/>
      </w:pPr>
      <w:rPr>
        <w:rFonts w:hint="eastAsia"/>
      </w:rPr>
    </w:lvl>
    <w:lvl w:ilvl="6">
      <w:start w:val="1"/>
      <w:numFmt w:val="bullet"/>
      <w:lvlRestart w:val="0"/>
      <w:lvlText w:val=""/>
      <w:lvlJc w:val="left"/>
      <w:pPr>
        <w:tabs>
          <w:tab w:val="num" w:pos="600"/>
        </w:tabs>
        <w:ind w:left="0" w:firstLine="600"/>
      </w:pPr>
      <w:rPr>
        <w:rFonts w:ascii="Wingdings" w:hAnsi="Wingdings" w:hint="default"/>
        <w:color w:val="auto"/>
      </w:rPr>
    </w:lvl>
    <w:lvl w:ilvl="7">
      <w:start w:val="1"/>
      <w:numFmt w:val="bullet"/>
      <w:lvlRestart w:val="0"/>
      <w:lvlText w:val=""/>
      <w:lvlJc w:val="left"/>
      <w:pPr>
        <w:tabs>
          <w:tab w:val="num" w:pos="600"/>
        </w:tabs>
        <w:ind w:left="0" w:firstLine="600"/>
      </w:pPr>
      <w:rPr>
        <w:rFonts w:ascii="Wingdings" w:hAnsi="Wingdings" w:hint="default"/>
        <w:color w:val="auto"/>
      </w:rPr>
    </w:lvl>
    <w:lvl w:ilvl="8">
      <w:start w:val="1"/>
      <w:numFmt w:val="upperLetter"/>
      <w:lvlRestart w:val="0"/>
      <w:pStyle w:val="A0"/>
      <w:lvlText w:val="%9."/>
      <w:lvlJc w:val="left"/>
      <w:pPr>
        <w:tabs>
          <w:tab w:val="num" w:pos="601"/>
        </w:tabs>
        <w:ind w:left="0" w:firstLine="601"/>
      </w:pPr>
      <w:rPr>
        <w:rFonts w:hint="eastAsia"/>
      </w:rPr>
    </w:lvl>
  </w:abstractNum>
  <w:abstractNum w:abstractNumId="10" w15:restartNumberingAfterBreak="0">
    <w:nsid w:val="1F217AEB"/>
    <w:multiLevelType w:val="hybridMultilevel"/>
    <w:tmpl w:val="973426C0"/>
    <w:lvl w:ilvl="0" w:tplc="04090005">
      <w:start w:val="1"/>
      <w:numFmt w:val="bullet"/>
      <w:lvlText w:val="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11" w15:restartNumberingAfterBreak="0">
    <w:nsid w:val="20435CC0"/>
    <w:multiLevelType w:val="multilevel"/>
    <w:tmpl w:val="ECDA09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396796C"/>
    <w:multiLevelType w:val="hybridMultilevel"/>
    <w:tmpl w:val="E3720FE0"/>
    <w:lvl w:ilvl="0" w:tplc="04090001">
      <w:start w:val="1"/>
      <w:numFmt w:val="bullet"/>
      <w:lvlText w:val=""/>
      <w:lvlJc w:val="left"/>
      <w:pPr>
        <w:ind w:left="96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4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</w:abstractNum>
  <w:abstractNum w:abstractNumId="13" w15:restartNumberingAfterBreak="0">
    <w:nsid w:val="24064014"/>
    <w:multiLevelType w:val="hybridMultilevel"/>
    <w:tmpl w:val="D082C5EC"/>
    <w:lvl w:ilvl="0" w:tplc="04090001">
      <w:start w:val="1"/>
      <w:numFmt w:val="bullet"/>
      <w:lvlText w:val=""/>
      <w:lvlJc w:val="left"/>
      <w:pPr>
        <w:ind w:left="934" w:hanging="48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414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94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74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54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34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14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94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774" w:hanging="480"/>
      </w:pPr>
      <w:rPr>
        <w:rFonts w:ascii="Wingdings" w:hAnsi="Wingdings" w:hint="default"/>
      </w:rPr>
    </w:lvl>
  </w:abstractNum>
  <w:abstractNum w:abstractNumId="14" w15:restartNumberingAfterBreak="0">
    <w:nsid w:val="32756747"/>
    <w:multiLevelType w:val="multilevel"/>
    <w:tmpl w:val="5030CCD0"/>
    <w:lvl w:ilvl="0">
      <w:start w:val="1"/>
      <w:numFmt w:val="chineseCountingThousand"/>
      <w:pStyle w:val="1"/>
      <w:lvlText w:val="%1."/>
      <w:lvlJc w:val="left"/>
      <w:pPr>
        <w:tabs>
          <w:tab w:val="num" w:pos="600"/>
        </w:tabs>
        <w:ind w:left="0" w:firstLine="600"/>
      </w:pPr>
      <w:rPr>
        <w:rFonts w:hint="eastAsia"/>
      </w:rPr>
    </w:lvl>
    <w:lvl w:ilvl="1">
      <w:start w:val="1"/>
      <w:numFmt w:val="decimal"/>
      <w:lvlText w:val="%2."/>
      <w:lvlJc w:val="left"/>
      <w:pPr>
        <w:tabs>
          <w:tab w:val="num" w:pos="1100"/>
        </w:tabs>
        <w:ind w:left="1" w:firstLine="600"/>
      </w:pPr>
      <w:rPr>
        <w:rFonts w:hint="eastAsia"/>
      </w:rPr>
    </w:lvl>
    <w:lvl w:ilvl="2">
      <w:start w:val="1"/>
      <w:numFmt w:val="decimal"/>
      <w:lvlText w:val="%2.%3"/>
      <w:lvlJc w:val="left"/>
      <w:pPr>
        <w:tabs>
          <w:tab w:val="num" w:pos="601"/>
        </w:tabs>
        <w:ind w:left="0" w:firstLine="601"/>
      </w:pPr>
      <w:rPr>
        <w:rFonts w:hint="eastAsia"/>
      </w:rPr>
    </w:lvl>
    <w:lvl w:ilvl="3">
      <w:start w:val="1"/>
      <w:numFmt w:val="decimal"/>
      <w:lvlText w:val="%2.%3.%4"/>
      <w:lvlJc w:val="left"/>
      <w:pPr>
        <w:tabs>
          <w:tab w:val="num" w:pos="601"/>
        </w:tabs>
        <w:ind w:left="0" w:firstLine="601"/>
      </w:pPr>
      <w:rPr>
        <w:rFonts w:hint="eastAsia"/>
      </w:rPr>
    </w:lvl>
    <w:lvl w:ilvl="4">
      <w:start w:val="1"/>
      <w:numFmt w:val="decimal"/>
      <w:lvlText w:val="%2.%3.%4.%5"/>
      <w:lvlJc w:val="left"/>
      <w:pPr>
        <w:tabs>
          <w:tab w:val="num" w:pos="900"/>
        </w:tabs>
        <w:ind w:left="0" w:firstLine="900"/>
      </w:pPr>
      <w:rPr>
        <w:rFonts w:hint="eastAsia"/>
      </w:rPr>
    </w:lvl>
    <w:lvl w:ilvl="5">
      <w:start w:val="1"/>
      <w:numFmt w:val="decimal"/>
      <w:lvlText w:val="%6）"/>
      <w:lvlJc w:val="left"/>
      <w:pPr>
        <w:tabs>
          <w:tab w:val="num" w:pos="601"/>
        </w:tabs>
        <w:ind w:left="0" w:firstLine="601"/>
      </w:pPr>
      <w:rPr>
        <w:rFonts w:ascii="Times New Roman" w:hAnsi="Times New Roman" w:cs="Times New Roman" w:hint="eastAsia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6">
      <w:start w:val="1"/>
      <w:numFmt w:val="decimal"/>
      <w:pStyle w:val="1"/>
      <w:suff w:val="space"/>
      <w:lvlText w:val="%7）"/>
      <w:lvlJc w:val="left"/>
      <w:pPr>
        <w:ind w:left="0" w:firstLine="600"/>
      </w:pPr>
      <w:rPr>
        <w:rFonts w:hint="default"/>
        <w:color w:val="auto"/>
      </w:rPr>
    </w:lvl>
    <w:lvl w:ilvl="7">
      <w:start w:val="1"/>
      <w:numFmt w:val="bullet"/>
      <w:lvlRestart w:val="5"/>
      <w:suff w:val="space"/>
      <w:lvlText w:val=""/>
      <w:lvlJc w:val="left"/>
      <w:pPr>
        <w:ind w:left="0" w:firstLine="600"/>
      </w:pPr>
      <w:rPr>
        <w:rFonts w:ascii="Symbol" w:hAnsi="Symbol" w:hint="default"/>
        <w:color w:val="auto"/>
      </w:rPr>
    </w:lvl>
    <w:lvl w:ilvl="8">
      <w:start w:val="1"/>
      <w:numFmt w:val="upperLetter"/>
      <w:lvlRestart w:val="5"/>
      <w:lvlText w:val="%9."/>
      <w:lvlJc w:val="left"/>
      <w:pPr>
        <w:tabs>
          <w:tab w:val="num" w:pos="900"/>
        </w:tabs>
        <w:ind w:left="0" w:firstLine="900"/>
      </w:pPr>
      <w:rPr>
        <w:rFonts w:hint="eastAsia"/>
      </w:rPr>
    </w:lvl>
  </w:abstractNum>
  <w:abstractNum w:abstractNumId="15" w15:restartNumberingAfterBreak="0">
    <w:nsid w:val="3A6A2599"/>
    <w:multiLevelType w:val="hybridMultilevel"/>
    <w:tmpl w:val="CF06CD80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6" w15:restartNumberingAfterBreak="0">
    <w:nsid w:val="3D854A5A"/>
    <w:multiLevelType w:val="hybridMultilevel"/>
    <w:tmpl w:val="F8FC9F98"/>
    <w:lvl w:ilvl="0" w:tplc="64F22FE6">
      <w:start w:val="3"/>
      <w:numFmt w:val="decimal"/>
      <w:lvlText w:val="%1）"/>
      <w:lvlJc w:val="left"/>
      <w:pPr>
        <w:ind w:left="840" w:hanging="36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lowerLetter"/>
      <w:lvlText w:val="%5)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lowerLetter"/>
      <w:lvlText w:val="%8)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7" w15:restartNumberingAfterBreak="0">
    <w:nsid w:val="46DA4ED2"/>
    <w:multiLevelType w:val="hybridMultilevel"/>
    <w:tmpl w:val="3BC8EE7C"/>
    <w:lvl w:ilvl="0" w:tplc="04090001">
      <w:start w:val="1"/>
      <w:numFmt w:val="bullet"/>
      <w:lvlText w:val=""/>
      <w:lvlJc w:val="left"/>
      <w:pPr>
        <w:ind w:left="96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4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</w:abstractNum>
  <w:abstractNum w:abstractNumId="18" w15:restartNumberingAfterBreak="0">
    <w:nsid w:val="506E5C47"/>
    <w:multiLevelType w:val="hybridMultilevel"/>
    <w:tmpl w:val="A6407C82"/>
    <w:lvl w:ilvl="0" w:tplc="04090001">
      <w:start w:val="1"/>
      <w:numFmt w:val="bullet"/>
      <w:lvlText w:val=""/>
      <w:lvlJc w:val="left"/>
      <w:pPr>
        <w:ind w:left="96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4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</w:abstractNum>
  <w:abstractNum w:abstractNumId="19" w15:restartNumberingAfterBreak="0">
    <w:nsid w:val="50C444BB"/>
    <w:multiLevelType w:val="multilevel"/>
    <w:tmpl w:val="B7C0B6CE"/>
    <w:lvl w:ilvl="0">
      <w:start w:val="1"/>
      <w:numFmt w:val="chineseCountingThousand"/>
      <w:pStyle w:val="10"/>
      <w:lvlText w:val="%1、"/>
      <w:lvlJc w:val="left"/>
      <w:pPr>
        <w:tabs>
          <w:tab w:val="num" w:pos="2642"/>
        </w:tabs>
        <w:ind w:left="1560" w:firstLine="0"/>
      </w:pPr>
      <w:rPr>
        <w:rFonts w:ascii="Times New Roman" w:hAnsi="Times New Roman" w:cs="Times New Roman" w:hint="eastAsia"/>
        <w:b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pStyle w:val="2"/>
      <w:isLgl/>
      <w:lvlText w:val="%1.%2 "/>
      <w:lvlJc w:val="left"/>
      <w:pPr>
        <w:tabs>
          <w:tab w:val="num" w:pos="1021"/>
        </w:tabs>
        <w:ind w:left="482" w:firstLine="0"/>
      </w:pPr>
      <w:rPr>
        <w:rFonts w:eastAsia="宋体" w:hint="eastAsia"/>
        <w:b/>
        <w:i w:val="0"/>
        <w:spacing w:val="0"/>
        <w:sz w:val="28"/>
        <w:szCs w:val="28"/>
      </w:rPr>
    </w:lvl>
    <w:lvl w:ilvl="2">
      <w:start w:val="1"/>
      <w:numFmt w:val="decimal"/>
      <w:pStyle w:val="3"/>
      <w:isLgl/>
      <w:lvlText w:val="%1.%2.%3"/>
      <w:lvlJc w:val="left"/>
      <w:pPr>
        <w:tabs>
          <w:tab w:val="num" w:pos="1021"/>
        </w:tabs>
        <w:ind w:left="482" w:firstLine="0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pStyle w:val="4"/>
      <w:isLgl/>
      <w:lvlText w:val="%1.%2.%3.%4"/>
      <w:lvlJc w:val="left"/>
      <w:pPr>
        <w:tabs>
          <w:tab w:val="num" w:pos="1134"/>
        </w:tabs>
        <w:ind w:left="482" w:firstLine="0"/>
      </w:pPr>
      <w:rPr>
        <w:rFonts w:ascii="Times New Roman" w:eastAsia="宋体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snapToGrid w:val="0"/>
        <w:vanish w:val="0"/>
        <w:spacing w:val="0"/>
        <w:kern w:val="0"/>
        <w:position w:val="0"/>
        <w:sz w:val="24"/>
        <w:szCs w:val="24"/>
        <w:u w:val="none"/>
        <w:vertAlign w:val="baseline"/>
        <w:em w:val="none"/>
      </w:rPr>
    </w:lvl>
    <w:lvl w:ilvl="4">
      <w:start w:val="1"/>
      <w:numFmt w:val="decimal"/>
      <w:pStyle w:val="5"/>
      <w:isLgl/>
      <w:lvlText w:val="%1.%2.%3.%4.%5"/>
      <w:lvlJc w:val="left"/>
      <w:pPr>
        <w:tabs>
          <w:tab w:val="num" w:pos="1134"/>
        </w:tabs>
        <w:ind w:left="482" w:firstLine="0"/>
      </w:pPr>
      <w:rPr>
        <w:rFonts w:ascii="Times New Roman" w:eastAsia="黑体" w:hAnsi="Times New Roman" w:hint="default"/>
        <w:b/>
        <w:i w:val="0"/>
        <w:sz w:val="24"/>
        <w:szCs w:val="24"/>
      </w:rPr>
    </w:lvl>
    <w:lvl w:ilvl="5">
      <w:start w:val="1"/>
      <w:numFmt w:val="decimal"/>
      <w:pStyle w:val="6"/>
      <w:isLgl/>
      <w:suff w:val="space"/>
      <w:lvlText w:val="(%6)"/>
      <w:lvlJc w:val="left"/>
      <w:pPr>
        <w:ind w:left="0" w:firstLine="482"/>
      </w:pPr>
      <w:rPr>
        <w:rFonts w:eastAsia="宋体" w:hint="eastAsia"/>
      </w:rPr>
    </w:lvl>
    <w:lvl w:ilvl="6">
      <w:start w:val="1"/>
      <w:numFmt w:val="decimal"/>
      <w:pStyle w:val="7"/>
      <w:suff w:val="space"/>
      <w:lvlText w:val="%7) "/>
      <w:lvlJc w:val="left"/>
      <w:pPr>
        <w:ind w:left="574" w:firstLine="561"/>
      </w:pPr>
      <w:rPr>
        <w:rFonts w:eastAsia="宋体" w:hint="eastAsia"/>
      </w:rPr>
    </w:lvl>
    <w:lvl w:ilvl="7">
      <w:start w:val="1"/>
      <w:numFmt w:val="decimal"/>
      <w:lvlRestart w:val="2"/>
      <w:pStyle w:val="8"/>
      <w:isLgl/>
      <w:suff w:val="space"/>
      <w:lvlText w:val="表%1.%2-%8"/>
      <w:lvlJc w:val="center"/>
      <w:pPr>
        <w:ind w:left="482" w:firstLine="0"/>
      </w:pPr>
      <w:rPr>
        <w:rFonts w:ascii="Times New Roman" w:hAnsi="Times New Roman" w:cs="Times New Roman" w:hint="eastAsia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8">
      <w:start w:val="1"/>
      <w:numFmt w:val="decimal"/>
      <w:lvlRestart w:val="2"/>
      <w:pStyle w:val="9"/>
      <w:isLgl/>
      <w:suff w:val="space"/>
      <w:lvlText w:val="图%1.%2-%9"/>
      <w:lvlJc w:val="center"/>
      <w:pPr>
        <w:ind w:left="3686" w:firstLine="0"/>
      </w:pPr>
      <w:rPr>
        <w:rFonts w:ascii="Times New Roman" w:eastAsia="黑体" w:hAnsi="Times New Roman" w:hint="default"/>
        <w:b w:val="0"/>
      </w:rPr>
    </w:lvl>
  </w:abstractNum>
  <w:abstractNum w:abstractNumId="20" w15:restartNumberingAfterBreak="0">
    <w:nsid w:val="56D91A7E"/>
    <w:multiLevelType w:val="hybridMultilevel"/>
    <w:tmpl w:val="6816919E"/>
    <w:lvl w:ilvl="0" w:tplc="04090001">
      <w:start w:val="1"/>
      <w:numFmt w:val="bullet"/>
      <w:lvlText w:val=""/>
      <w:lvlJc w:val="left"/>
      <w:pPr>
        <w:ind w:left="1075" w:hanging="48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555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35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15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95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475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955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435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915" w:hanging="480"/>
      </w:pPr>
      <w:rPr>
        <w:rFonts w:ascii="Wingdings" w:hAnsi="Wingdings" w:hint="default"/>
      </w:rPr>
    </w:lvl>
  </w:abstractNum>
  <w:abstractNum w:abstractNumId="21" w15:restartNumberingAfterBreak="0">
    <w:nsid w:val="57226C86"/>
    <w:multiLevelType w:val="hybridMultilevel"/>
    <w:tmpl w:val="F000B66A"/>
    <w:lvl w:ilvl="0" w:tplc="3910A9EA">
      <w:start w:val="4"/>
      <w:numFmt w:val="decimal"/>
      <w:lvlText w:val="%1）"/>
      <w:lvlJc w:val="left"/>
      <w:pPr>
        <w:ind w:left="840" w:hanging="36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lowerLetter"/>
      <w:lvlText w:val="%5)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lowerLetter"/>
      <w:lvlText w:val="%8)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22" w15:restartNumberingAfterBreak="0">
    <w:nsid w:val="5D5B4735"/>
    <w:multiLevelType w:val="hybridMultilevel"/>
    <w:tmpl w:val="65560422"/>
    <w:lvl w:ilvl="0" w:tplc="53A41E44">
      <w:start w:val="1"/>
      <w:numFmt w:val="decimal"/>
      <w:lvlText w:val="%1）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3" w15:restartNumberingAfterBreak="0">
    <w:nsid w:val="6386651A"/>
    <w:multiLevelType w:val="hybridMultilevel"/>
    <w:tmpl w:val="D572FEAA"/>
    <w:lvl w:ilvl="0" w:tplc="04090001">
      <w:start w:val="1"/>
      <w:numFmt w:val="bullet"/>
      <w:lvlText w:val=""/>
      <w:lvlJc w:val="left"/>
      <w:pPr>
        <w:ind w:left="96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4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</w:abstractNum>
  <w:abstractNum w:abstractNumId="24" w15:restartNumberingAfterBreak="0">
    <w:nsid w:val="66EC3EFF"/>
    <w:multiLevelType w:val="hybridMultilevel"/>
    <w:tmpl w:val="62E43FB4"/>
    <w:lvl w:ilvl="0" w:tplc="5BE01F84">
      <w:start w:val="1"/>
      <w:numFmt w:val="decimal"/>
      <w:lvlText w:val="%1）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5" w15:restartNumberingAfterBreak="0">
    <w:nsid w:val="6DD96BA7"/>
    <w:multiLevelType w:val="singleLevel"/>
    <w:tmpl w:val="42341F3E"/>
    <w:styleLink w:val="1111110"/>
    <w:lvl w:ilvl="0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</w:abstractNum>
  <w:abstractNum w:abstractNumId="26" w15:restartNumberingAfterBreak="0">
    <w:nsid w:val="767707D4"/>
    <w:multiLevelType w:val="hybridMultilevel"/>
    <w:tmpl w:val="FB9AF7FE"/>
    <w:lvl w:ilvl="0" w:tplc="7966C556">
      <w:start w:val="1"/>
      <w:numFmt w:val="decimal"/>
      <w:lvlText w:val="%1）"/>
      <w:lvlJc w:val="left"/>
      <w:pPr>
        <w:ind w:left="360" w:hanging="360"/>
      </w:pPr>
      <w:rPr>
        <w:rFonts w:hint="eastAsia"/>
      </w:rPr>
    </w:lvl>
    <w:lvl w:ilvl="1" w:tplc="04090019">
      <w:start w:val="1"/>
      <w:numFmt w:val="lowerLetter"/>
      <w:lvlText w:val="%2)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lowerLetter"/>
      <w:lvlText w:val="%5)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lowerLetter"/>
      <w:lvlText w:val="%8)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27" w15:restartNumberingAfterBreak="0">
    <w:nsid w:val="7746051C"/>
    <w:multiLevelType w:val="hybridMultilevel"/>
    <w:tmpl w:val="D56651E8"/>
    <w:lvl w:ilvl="0" w:tplc="FFFFFFFF">
      <w:start w:val="1"/>
      <w:numFmt w:val="decimal"/>
      <w:pStyle w:val="a1"/>
      <w:lvlText w:val="%1."/>
      <w:lvlJc w:val="left"/>
      <w:pPr>
        <w:ind w:left="900" w:hanging="420"/>
      </w:pPr>
      <w:rPr>
        <w:rFonts w:hint="default"/>
      </w:rPr>
    </w:lvl>
    <w:lvl w:ilvl="1" w:tplc="FFFFFFFF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28" w15:restartNumberingAfterBreak="0">
    <w:nsid w:val="786D307D"/>
    <w:multiLevelType w:val="hybridMultilevel"/>
    <w:tmpl w:val="B45CE3F8"/>
    <w:lvl w:ilvl="0" w:tplc="04090001">
      <w:start w:val="1"/>
      <w:numFmt w:val="bullet"/>
      <w:lvlText w:val=""/>
      <w:lvlJc w:val="left"/>
      <w:pPr>
        <w:ind w:left="132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80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28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76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24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72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20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68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160" w:hanging="480"/>
      </w:pPr>
      <w:rPr>
        <w:rFonts w:ascii="Wingdings" w:hAnsi="Wingdings" w:hint="default"/>
      </w:rPr>
    </w:lvl>
  </w:abstractNum>
  <w:abstractNum w:abstractNumId="29" w15:restartNumberingAfterBreak="0">
    <w:nsid w:val="7E81674A"/>
    <w:multiLevelType w:val="hybridMultilevel"/>
    <w:tmpl w:val="B14424B4"/>
    <w:lvl w:ilvl="0" w:tplc="04090001">
      <w:start w:val="1"/>
      <w:numFmt w:val="bullet"/>
      <w:lvlText w:val=""/>
      <w:lvlJc w:val="left"/>
      <w:pPr>
        <w:ind w:left="96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4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</w:abstractNum>
  <w:num w:numId="1">
    <w:abstractNumId w:val="9"/>
  </w:num>
  <w:num w:numId="2">
    <w:abstractNumId w:val="25"/>
  </w:num>
  <w:num w:numId="3">
    <w:abstractNumId w:val="14"/>
  </w:num>
  <w:num w:numId="4">
    <w:abstractNumId w:val="5"/>
  </w:num>
  <w:num w:numId="5">
    <w:abstractNumId w:val="27"/>
  </w:num>
  <w:num w:numId="6">
    <w:abstractNumId w:val="19"/>
  </w:num>
  <w:num w:numId="7">
    <w:abstractNumId w:val="4"/>
  </w:num>
  <w:num w:numId="8">
    <w:abstractNumId w:val="10"/>
  </w:num>
  <w:num w:numId="9">
    <w:abstractNumId w:val="1"/>
  </w:num>
  <w:num w:numId="10">
    <w:abstractNumId w:val="3"/>
  </w:num>
  <w:num w:numId="11">
    <w:abstractNumId w:val="8"/>
  </w:num>
  <w:num w:numId="12">
    <w:abstractNumId w:val="29"/>
  </w:num>
  <w:num w:numId="13">
    <w:abstractNumId w:val="17"/>
  </w:num>
  <w:num w:numId="14">
    <w:abstractNumId w:val="15"/>
  </w:num>
  <w:num w:numId="15">
    <w:abstractNumId w:val="12"/>
  </w:num>
  <w:num w:numId="16">
    <w:abstractNumId w:val="20"/>
  </w:num>
  <w:num w:numId="17">
    <w:abstractNumId w:val="26"/>
  </w:num>
  <w:num w:numId="18">
    <w:abstractNumId w:val="0"/>
  </w:num>
  <w:num w:numId="19">
    <w:abstractNumId w:val="6"/>
  </w:num>
  <w:num w:numId="20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2"/>
    </w:lvlOverride>
  </w:num>
  <w:num w:numId="21">
    <w:abstractNumId w:val="2"/>
  </w:num>
  <w:num w:numId="22">
    <w:abstractNumId w:val="13"/>
  </w:num>
  <w:num w:numId="23">
    <w:abstractNumId w:val="16"/>
  </w:num>
  <w:num w:numId="24">
    <w:abstractNumId w:val="18"/>
  </w:num>
  <w:num w:numId="25">
    <w:abstractNumId w:val="23"/>
  </w:num>
  <w:num w:numId="26">
    <w:abstractNumId w:val="28"/>
  </w:num>
  <w:num w:numId="27">
    <w:abstractNumId w:val="11"/>
  </w:num>
  <w:num w:numId="28">
    <w:abstractNumId w:val="7"/>
  </w:num>
  <w:num w:numId="29">
    <w:abstractNumId w:val="21"/>
  </w:num>
  <w:num w:numId="30">
    <w:abstractNumId w:val="22"/>
  </w:num>
  <w:num w:numId="31">
    <w:abstractNumId w:val="24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hideSpellingErrors/>
  <w:proofState w:spelling="clean" w:grammar="clean"/>
  <w:attachedTemplate r:id="rId1"/>
  <w:linkStyles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efaultTabStop w:val="120"/>
  <w:drawingGridHorizontalSpacing w:val="120"/>
  <w:drawingGridVerticalSpacing w:val="163"/>
  <w:displayHorizontalDrawingGridEvery w:val="0"/>
  <w:displayVerticalDrawingGridEvery w:val="2"/>
  <w:characterSpacingControl w:val="compressPunctuation"/>
  <w:hdrShapeDefaults>
    <o:shapedefaults v:ext="edit" spidmax="2049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0562E"/>
    <w:rsid w:val="00000760"/>
    <w:rsid w:val="00000820"/>
    <w:rsid w:val="00000955"/>
    <w:rsid w:val="00000C07"/>
    <w:rsid w:val="0000104D"/>
    <w:rsid w:val="00001348"/>
    <w:rsid w:val="0000161F"/>
    <w:rsid w:val="00001870"/>
    <w:rsid w:val="00001931"/>
    <w:rsid w:val="00001B3E"/>
    <w:rsid w:val="00002166"/>
    <w:rsid w:val="000024C4"/>
    <w:rsid w:val="00002577"/>
    <w:rsid w:val="00002995"/>
    <w:rsid w:val="00002A4B"/>
    <w:rsid w:val="00002D04"/>
    <w:rsid w:val="00002D45"/>
    <w:rsid w:val="0000312C"/>
    <w:rsid w:val="0000320B"/>
    <w:rsid w:val="000036A9"/>
    <w:rsid w:val="000036CD"/>
    <w:rsid w:val="00003EE8"/>
    <w:rsid w:val="0000489A"/>
    <w:rsid w:val="000048BA"/>
    <w:rsid w:val="00004BA9"/>
    <w:rsid w:val="00004C7A"/>
    <w:rsid w:val="00004CBC"/>
    <w:rsid w:val="00005284"/>
    <w:rsid w:val="00005757"/>
    <w:rsid w:val="00005A9D"/>
    <w:rsid w:val="00005F08"/>
    <w:rsid w:val="00005FAB"/>
    <w:rsid w:val="00006180"/>
    <w:rsid w:val="0000665D"/>
    <w:rsid w:val="00006CBA"/>
    <w:rsid w:val="0000737E"/>
    <w:rsid w:val="000078B4"/>
    <w:rsid w:val="00007BAA"/>
    <w:rsid w:val="00007D78"/>
    <w:rsid w:val="00007ECB"/>
    <w:rsid w:val="0001029D"/>
    <w:rsid w:val="0001095C"/>
    <w:rsid w:val="00010A10"/>
    <w:rsid w:val="00010B31"/>
    <w:rsid w:val="00010DC4"/>
    <w:rsid w:val="00010FE6"/>
    <w:rsid w:val="0001127E"/>
    <w:rsid w:val="000115DE"/>
    <w:rsid w:val="0001198B"/>
    <w:rsid w:val="00011B0F"/>
    <w:rsid w:val="00011BA5"/>
    <w:rsid w:val="00011C22"/>
    <w:rsid w:val="000125C8"/>
    <w:rsid w:val="00012CB7"/>
    <w:rsid w:val="00013431"/>
    <w:rsid w:val="00013842"/>
    <w:rsid w:val="000139AE"/>
    <w:rsid w:val="000139CB"/>
    <w:rsid w:val="00013A68"/>
    <w:rsid w:val="00013A8C"/>
    <w:rsid w:val="00013E18"/>
    <w:rsid w:val="00014078"/>
    <w:rsid w:val="00014691"/>
    <w:rsid w:val="000146F7"/>
    <w:rsid w:val="00014774"/>
    <w:rsid w:val="00014D18"/>
    <w:rsid w:val="00015149"/>
    <w:rsid w:val="0001533D"/>
    <w:rsid w:val="00015462"/>
    <w:rsid w:val="00015529"/>
    <w:rsid w:val="00015550"/>
    <w:rsid w:val="0001561C"/>
    <w:rsid w:val="0001567B"/>
    <w:rsid w:val="00015C4F"/>
    <w:rsid w:val="00015E17"/>
    <w:rsid w:val="0001624C"/>
    <w:rsid w:val="0001693F"/>
    <w:rsid w:val="00016EA8"/>
    <w:rsid w:val="0001706A"/>
    <w:rsid w:val="00017B53"/>
    <w:rsid w:val="00017B8F"/>
    <w:rsid w:val="00020007"/>
    <w:rsid w:val="00020677"/>
    <w:rsid w:val="00020863"/>
    <w:rsid w:val="00020D79"/>
    <w:rsid w:val="0002101A"/>
    <w:rsid w:val="000211F8"/>
    <w:rsid w:val="00021AF4"/>
    <w:rsid w:val="00021B3D"/>
    <w:rsid w:val="00021C79"/>
    <w:rsid w:val="00021CE0"/>
    <w:rsid w:val="0002284B"/>
    <w:rsid w:val="00023571"/>
    <w:rsid w:val="00023B52"/>
    <w:rsid w:val="00023CF8"/>
    <w:rsid w:val="00023D3C"/>
    <w:rsid w:val="0002401A"/>
    <w:rsid w:val="00024020"/>
    <w:rsid w:val="0002410E"/>
    <w:rsid w:val="0002417F"/>
    <w:rsid w:val="000241C1"/>
    <w:rsid w:val="00025103"/>
    <w:rsid w:val="000251F1"/>
    <w:rsid w:val="000254DD"/>
    <w:rsid w:val="00025617"/>
    <w:rsid w:val="0002566B"/>
    <w:rsid w:val="00025710"/>
    <w:rsid w:val="00025997"/>
    <w:rsid w:val="00025E0A"/>
    <w:rsid w:val="00025E9D"/>
    <w:rsid w:val="00026199"/>
    <w:rsid w:val="00026344"/>
    <w:rsid w:val="00026B30"/>
    <w:rsid w:val="00026DF6"/>
    <w:rsid w:val="0002778C"/>
    <w:rsid w:val="00027C47"/>
    <w:rsid w:val="00027E24"/>
    <w:rsid w:val="000302B6"/>
    <w:rsid w:val="000307C8"/>
    <w:rsid w:val="00030CF8"/>
    <w:rsid w:val="00031155"/>
    <w:rsid w:val="00031A28"/>
    <w:rsid w:val="00031A74"/>
    <w:rsid w:val="00031C38"/>
    <w:rsid w:val="00032288"/>
    <w:rsid w:val="00032795"/>
    <w:rsid w:val="0003281E"/>
    <w:rsid w:val="00032BFC"/>
    <w:rsid w:val="00032F47"/>
    <w:rsid w:val="00033197"/>
    <w:rsid w:val="000332F0"/>
    <w:rsid w:val="00033801"/>
    <w:rsid w:val="00033957"/>
    <w:rsid w:val="000339AE"/>
    <w:rsid w:val="00034147"/>
    <w:rsid w:val="000343EB"/>
    <w:rsid w:val="0003442D"/>
    <w:rsid w:val="00034B4A"/>
    <w:rsid w:val="00034C2B"/>
    <w:rsid w:val="000350B2"/>
    <w:rsid w:val="0003517F"/>
    <w:rsid w:val="000351D4"/>
    <w:rsid w:val="00035935"/>
    <w:rsid w:val="00035CA6"/>
    <w:rsid w:val="0003617B"/>
    <w:rsid w:val="000366D4"/>
    <w:rsid w:val="00036D8A"/>
    <w:rsid w:val="000373B7"/>
    <w:rsid w:val="00037E26"/>
    <w:rsid w:val="00037E59"/>
    <w:rsid w:val="00040055"/>
    <w:rsid w:val="000407DE"/>
    <w:rsid w:val="00040D32"/>
    <w:rsid w:val="00041111"/>
    <w:rsid w:val="00041230"/>
    <w:rsid w:val="0004198C"/>
    <w:rsid w:val="00041B37"/>
    <w:rsid w:val="00041B8C"/>
    <w:rsid w:val="00041DE2"/>
    <w:rsid w:val="00041FED"/>
    <w:rsid w:val="000420BC"/>
    <w:rsid w:val="00042338"/>
    <w:rsid w:val="00042359"/>
    <w:rsid w:val="00042990"/>
    <w:rsid w:val="00042A41"/>
    <w:rsid w:val="00042ABE"/>
    <w:rsid w:val="00042CDF"/>
    <w:rsid w:val="00042EBB"/>
    <w:rsid w:val="00042F12"/>
    <w:rsid w:val="0004362F"/>
    <w:rsid w:val="00043D26"/>
    <w:rsid w:val="000446CE"/>
    <w:rsid w:val="00044AAC"/>
    <w:rsid w:val="00044DFE"/>
    <w:rsid w:val="000457C3"/>
    <w:rsid w:val="000458FF"/>
    <w:rsid w:val="00045E45"/>
    <w:rsid w:val="00046176"/>
    <w:rsid w:val="00046633"/>
    <w:rsid w:val="000467C6"/>
    <w:rsid w:val="0004696B"/>
    <w:rsid w:val="00046D8A"/>
    <w:rsid w:val="00046E38"/>
    <w:rsid w:val="00047443"/>
    <w:rsid w:val="00047A13"/>
    <w:rsid w:val="00047ACE"/>
    <w:rsid w:val="00047BF5"/>
    <w:rsid w:val="00047E3C"/>
    <w:rsid w:val="0005009B"/>
    <w:rsid w:val="000501BD"/>
    <w:rsid w:val="000502B2"/>
    <w:rsid w:val="00050388"/>
    <w:rsid w:val="00050D15"/>
    <w:rsid w:val="00050E95"/>
    <w:rsid w:val="00051070"/>
    <w:rsid w:val="0005124C"/>
    <w:rsid w:val="000512C2"/>
    <w:rsid w:val="000513E6"/>
    <w:rsid w:val="00051ED0"/>
    <w:rsid w:val="00052939"/>
    <w:rsid w:val="00052983"/>
    <w:rsid w:val="00052A74"/>
    <w:rsid w:val="00052D17"/>
    <w:rsid w:val="000535DB"/>
    <w:rsid w:val="0005372F"/>
    <w:rsid w:val="000538AE"/>
    <w:rsid w:val="00053A0B"/>
    <w:rsid w:val="00053B77"/>
    <w:rsid w:val="00053BB3"/>
    <w:rsid w:val="00053C46"/>
    <w:rsid w:val="00053CC3"/>
    <w:rsid w:val="00053F98"/>
    <w:rsid w:val="00054035"/>
    <w:rsid w:val="0005447A"/>
    <w:rsid w:val="00054A51"/>
    <w:rsid w:val="00054DC2"/>
    <w:rsid w:val="00054E67"/>
    <w:rsid w:val="00055391"/>
    <w:rsid w:val="000559B3"/>
    <w:rsid w:val="00056D3E"/>
    <w:rsid w:val="000571BA"/>
    <w:rsid w:val="0005730C"/>
    <w:rsid w:val="00057483"/>
    <w:rsid w:val="000574ED"/>
    <w:rsid w:val="00057A66"/>
    <w:rsid w:val="00057C0F"/>
    <w:rsid w:val="0006032F"/>
    <w:rsid w:val="0006038D"/>
    <w:rsid w:val="000608F6"/>
    <w:rsid w:val="00061A1A"/>
    <w:rsid w:val="0006233F"/>
    <w:rsid w:val="00062491"/>
    <w:rsid w:val="000629BA"/>
    <w:rsid w:val="00062B61"/>
    <w:rsid w:val="0006307C"/>
    <w:rsid w:val="00063131"/>
    <w:rsid w:val="000634C2"/>
    <w:rsid w:val="000634D5"/>
    <w:rsid w:val="000635B1"/>
    <w:rsid w:val="0006366C"/>
    <w:rsid w:val="00063C78"/>
    <w:rsid w:val="00063F16"/>
    <w:rsid w:val="00064283"/>
    <w:rsid w:val="0006461D"/>
    <w:rsid w:val="000646D3"/>
    <w:rsid w:val="00064841"/>
    <w:rsid w:val="00065DF3"/>
    <w:rsid w:val="0006614D"/>
    <w:rsid w:val="0006617C"/>
    <w:rsid w:val="00066335"/>
    <w:rsid w:val="000664CB"/>
    <w:rsid w:val="00066571"/>
    <w:rsid w:val="00066CB3"/>
    <w:rsid w:val="00066E2E"/>
    <w:rsid w:val="00066EBE"/>
    <w:rsid w:val="0006700D"/>
    <w:rsid w:val="00067138"/>
    <w:rsid w:val="00067356"/>
    <w:rsid w:val="000675F7"/>
    <w:rsid w:val="000677EB"/>
    <w:rsid w:val="0006791E"/>
    <w:rsid w:val="00067CE9"/>
    <w:rsid w:val="00067FB6"/>
    <w:rsid w:val="000701F6"/>
    <w:rsid w:val="000702C8"/>
    <w:rsid w:val="000702FA"/>
    <w:rsid w:val="000703BF"/>
    <w:rsid w:val="00070479"/>
    <w:rsid w:val="00070BC3"/>
    <w:rsid w:val="0007198B"/>
    <w:rsid w:val="00071A96"/>
    <w:rsid w:val="00071B77"/>
    <w:rsid w:val="00072BA2"/>
    <w:rsid w:val="00072D7D"/>
    <w:rsid w:val="000734C8"/>
    <w:rsid w:val="00073C0F"/>
    <w:rsid w:val="00073D9C"/>
    <w:rsid w:val="000740B8"/>
    <w:rsid w:val="0007410A"/>
    <w:rsid w:val="000744ED"/>
    <w:rsid w:val="00074898"/>
    <w:rsid w:val="00074951"/>
    <w:rsid w:val="00074F91"/>
    <w:rsid w:val="00074F96"/>
    <w:rsid w:val="00075604"/>
    <w:rsid w:val="00075723"/>
    <w:rsid w:val="0007575D"/>
    <w:rsid w:val="00075F89"/>
    <w:rsid w:val="00075FD0"/>
    <w:rsid w:val="000760B4"/>
    <w:rsid w:val="00076389"/>
    <w:rsid w:val="000769AD"/>
    <w:rsid w:val="0007703F"/>
    <w:rsid w:val="00077656"/>
    <w:rsid w:val="0007780E"/>
    <w:rsid w:val="00077A5B"/>
    <w:rsid w:val="00077B49"/>
    <w:rsid w:val="00077B9F"/>
    <w:rsid w:val="000803CA"/>
    <w:rsid w:val="00080FEF"/>
    <w:rsid w:val="000810F3"/>
    <w:rsid w:val="0008132A"/>
    <w:rsid w:val="00081354"/>
    <w:rsid w:val="000816F6"/>
    <w:rsid w:val="000818C1"/>
    <w:rsid w:val="00081A0A"/>
    <w:rsid w:val="00081FB7"/>
    <w:rsid w:val="00082723"/>
    <w:rsid w:val="000829B4"/>
    <w:rsid w:val="00082B61"/>
    <w:rsid w:val="00082B78"/>
    <w:rsid w:val="00082BCE"/>
    <w:rsid w:val="00082C96"/>
    <w:rsid w:val="00082D4A"/>
    <w:rsid w:val="000830BD"/>
    <w:rsid w:val="000831F4"/>
    <w:rsid w:val="000832BC"/>
    <w:rsid w:val="0008373D"/>
    <w:rsid w:val="000837C2"/>
    <w:rsid w:val="000839A1"/>
    <w:rsid w:val="000839DD"/>
    <w:rsid w:val="00083B29"/>
    <w:rsid w:val="0008449E"/>
    <w:rsid w:val="000845A9"/>
    <w:rsid w:val="000849EA"/>
    <w:rsid w:val="0008558F"/>
    <w:rsid w:val="00085AD2"/>
    <w:rsid w:val="00085BF8"/>
    <w:rsid w:val="00085F4C"/>
    <w:rsid w:val="00085F5E"/>
    <w:rsid w:val="00085FAB"/>
    <w:rsid w:val="00086CBB"/>
    <w:rsid w:val="00087370"/>
    <w:rsid w:val="0008750F"/>
    <w:rsid w:val="0008766D"/>
    <w:rsid w:val="000876E3"/>
    <w:rsid w:val="000879A8"/>
    <w:rsid w:val="00087E01"/>
    <w:rsid w:val="00087E0F"/>
    <w:rsid w:val="00090524"/>
    <w:rsid w:val="000907BF"/>
    <w:rsid w:val="00091B50"/>
    <w:rsid w:val="00091BB2"/>
    <w:rsid w:val="00092118"/>
    <w:rsid w:val="00092167"/>
    <w:rsid w:val="00092EED"/>
    <w:rsid w:val="0009309D"/>
    <w:rsid w:val="00093451"/>
    <w:rsid w:val="000934B5"/>
    <w:rsid w:val="000935C9"/>
    <w:rsid w:val="0009387D"/>
    <w:rsid w:val="00093AFC"/>
    <w:rsid w:val="000940B5"/>
    <w:rsid w:val="000943C6"/>
    <w:rsid w:val="0009466C"/>
    <w:rsid w:val="00094992"/>
    <w:rsid w:val="00094B0D"/>
    <w:rsid w:val="00094C03"/>
    <w:rsid w:val="00094CF0"/>
    <w:rsid w:val="00094E7C"/>
    <w:rsid w:val="000951E5"/>
    <w:rsid w:val="00095461"/>
    <w:rsid w:val="00095C0A"/>
    <w:rsid w:val="00095CA1"/>
    <w:rsid w:val="00095CB7"/>
    <w:rsid w:val="00096458"/>
    <w:rsid w:val="00096504"/>
    <w:rsid w:val="0009659B"/>
    <w:rsid w:val="00096A4E"/>
    <w:rsid w:val="00096A7C"/>
    <w:rsid w:val="00096BF7"/>
    <w:rsid w:val="000970E2"/>
    <w:rsid w:val="000971E6"/>
    <w:rsid w:val="00097224"/>
    <w:rsid w:val="000977E0"/>
    <w:rsid w:val="0009781A"/>
    <w:rsid w:val="00097C78"/>
    <w:rsid w:val="00097D45"/>
    <w:rsid w:val="000A00E2"/>
    <w:rsid w:val="000A05BC"/>
    <w:rsid w:val="000A079A"/>
    <w:rsid w:val="000A084B"/>
    <w:rsid w:val="000A0919"/>
    <w:rsid w:val="000A0CC0"/>
    <w:rsid w:val="000A0F9E"/>
    <w:rsid w:val="000A1460"/>
    <w:rsid w:val="000A15F6"/>
    <w:rsid w:val="000A18A5"/>
    <w:rsid w:val="000A1D78"/>
    <w:rsid w:val="000A207A"/>
    <w:rsid w:val="000A26E4"/>
    <w:rsid w:val="000A28A4"/>
    <w:rsid w:val="000A2A01"/>
    <w:rsid w:val="000A2AD8"/>
    <w:rsid w:val="000A2F34"/>
    <w:rsid w:val="000A311D"/>
    <w:rsid w:val="000A361D"/>
    <w:rsid w:val="000A36C9"/>
    <w:rsid w:val="000A38F6"/>
    <w:rsid w:val="000A3926"/>
    <w:rsid w:val="000A3FFB"/>
    <w:rsid w:val="000A4150"/>
    <w:rsid w:val="000A41AA"/>
    <w:rsid w:val="000A41B1"/>
    <w:rsid w:val="000A422B"/>
    <w:rsid w:val="000A46DB"/>
    <w:rsid w:val="000A4717"/>
    <w:rsid w:val="000A4872"/>
    <w:rsid w:val="000A491D"/>
    <w:rsid w:val="000A5502"/>
    <w:rsid w:val="000A5BA5"/>
    <w:rsid w:val="000A5E37"/>
    <w:rsid w:val="000A639C"/>
    <w:rsid w:val="000A69B2"/>
    <w:rsid w:val="000A6C90"/>
    <w:rsid w:val="000A6E90"/>
    <w:rsid w:val="000A737D"/>
    <w:rsid w:val="000A765E"/>
    <w:rsid w:val="000A7F84"/>
    <w:rsid w:val="000B01F0"/>
    <w:rsid w:val="000B0265"/>
    <w:rsid w:val="000B0337"/>
    <w:rsid w:val="000B0546"/>
    <w:rsid w:val="000B0584"/>
    <w:rsid w:val="000B0A60"/>
    <w:rsid w:val="000B0B5E"/>
    <w:rsid w:val="000B0F06"/>
    <w:rsid w:val="000B0F4A"/>
    <w:rsid w:val="000B1749"/>
    <w:rsid w:val="000B1965"/>
    <w:rsid w:val="000B2025"/>
    <w:rsid w:val="000B2685"/>
    <w:rsid w:val="000B2757"/>
    <w:rsid w:val="000B293B"/>
    <w:rsid w:val="000B2CA0"/>
    <w:rsid w:val="000B3024"/>
    <w:rsid w:val="000B3B8E"/>
    <w:rsid w:val="000B42F3"/>
    <w:rsid w:val="000B4321"/>
    <w:rsid w:val="000B44B9"/>
    <w:rsid w:val="000B4712"/>
    <w:rsid w:val="000B4908"/>
    <w:rsid w:val="000B49E7"/>
    <w:rsid w:val="000B5386"/>
    <w:rsid w:val="000B54FE"/>
    <w:rsid w:val="000B5794"/>
    <w:rsid w:val="000B5AE9"/>
    <w:rsid w:val="000B5E43"/>
    <w:rsid w:val="000B606D"/>
    <w:rsid w:val="000B6171"/>
    <w:rsid w:val="000B62F1"/>
    <w:rsid w:val="000B7558"/>
    <w:rsid w:val="000C008A"/>
    <w:rsid w:val="000C04AB"/>
    <w:rsid w:val="000C05EA"/>
    <w:rsid w:val="000C06EE"/>
    <w:rsid w:val="000C0C34"/>
    <w:rsid w:val="000C0FD6"/>
    <w:rsid w:val="000C1F2D"/>
    <w:rsid w:val="000C1F3A"/>
    <w:rsid w:val="000C1F93"/>
    <w:rsid w:val="000C2C98"/>
    <w:rsid w:val="000C2DED"/>
    <w:rsid w:val="000C350C"/>
    <w:rsid w:val="000C3A8C"/>
    <w:rsid w:val="000C3C26"/>
    <w:rsid w:val="000C48C4"/>
    <w:rsid w:val="000C48E1"/>
    <w:rsid w:val="000C4B63"/>
    <w:rsid w:val="000C4DD9"/>
    <w:rsid w:val="000C4F2C"/>
    <w:rsid w:val="000C4FE5"/>
    <w:rsid w:val="000C5579"/>
    <w:rsid w:val="000C5ABA"/>
    <w:rsid w:val="000C5BF7"/>
    <w:rsid w:val="000C5CCF"/>
    <w:rsid w:val="000C5F93"/>
    <w:rsid w:val="000C609A"/>
    <w:rsid w:val="000C6222"/>
    <w:rsid w:val="000C6250"/>
    <w:rsid w:val="000C64E3"/>
    <w:rsid w:val="000C6696"/>
    <w:rsid w:val="000C6E0A"/>
    <w:rsid w:val="000C70CD"/>
    <w:rsid w:val="000C724D"/>
    <w:rsid w:val="000C7519"/>
    <w:rsid w:val="000C75BE"/>
    <w:rsid w:val="000C782A"/>
    <w:rsid w:val="000C7C5B"/>
    <w:rsid w:val="000D06DF"/>
    <w:rsid w:val="000D0EE0"/>
    <w:rsid w:val="000D189D"/>
    <w:rsid w:val="000D1A02"/>
    <w:rsid w:val="000D1DA3"/>
    <w:rsid w:val="000D1FE2"/>
    <w:rsid w:val="000D2842"/>
    <w:rsid w:val="000D28D2"/>
    <w:rsid w:val="000D2C9F"/>
    <w:rsid w:val="000D3360"/>
    <w:rsid w:val="000D33F1"/>
    <w:rsid w:val="000D3F03"/>
    <w:rsid w:val="000D427E"/>
    <w:rsid w:val="000D42DE"/>
    <w:rsid w:val="000D457E"/>
    <w:rsid w:val="000D45B9"/>
    <w:rsid w:val="000D4733"/>
    <w:rsid w:val="000D49A7"/>
    <w:rsid w:val="000D4F45"/>
    <w:rsid w:val="000D5499"/>
    <w:rsid w:val="000D550F"/>
    <w:rsid w:val="000D5D11"/>
    <w:rsid w:val="000D60F3"/>
    <w:rsid w:val="000D6527"/>
    <w:rsid w:val="000D6736"/>
    <w:rsid w:val="000D687E"/>
    <w:rsid w:val="000D6BA7"/>
    <w:rsid w:val="000D6EC4"/>
    <w:rsid w:val="000D7467"/>
    <w:rsid w:val="000D7774"/>
    <w:rsid w:val="000E0137"/>
    <w:rsid w:val="000E0731"/>
    <w:rsid w:val="000E0E8E"/>
    <w:rsid w:val="000E0EC9"/>
    <w:rsid w:val="000E12CD"/>
    <w:rsid w:val="000E1600"/>
    <w:rsid w:val="000E2367"/>
    <w:rsid w:val="000E2539"/>
    <w:rsid w:val="000E2EC7"/>
    <w:rsid w:val="000E2F6E"/>
    <w:rsid w:val="000E37A1"/>
    <w:rsid w:val="000E42F2"/>
    <w:rsid w:val="000E46C0"/>
    <w:rsid w:val="000E4842"/>
    <w:rsid w:val="000E5407"/>
    <w:rsid w:val="000E579D"/>
    <w:rsid w:val="000E5A3E"/>
    <w:rsid w:val="000E5B56"/>
    <w:rsid w:val="000E6554"/>
    <w:rsid w:val="000E6B0A"/>
    <w:rsid w:val="000E70A4"/>
    <w:rsid w:val="000E73F6"/>
    <w:rsid w:val="000E7A5F"/>
    <w:rsid w:val="000E7CD9"/>
    <w:rsid w:val="000E7E13"/>
    <w:rsid w:val="000E7FAA"/>
    <w:rsid w:val="000F01F9"/>
    <w:rsid w:val="000F0918"/>
    <w:rsid w:val="000F0920"/>
    <w:rsid w:val="000F0A4A"/>
    <w:rsid w:val="000F0B46"/>
    <w:rsid w:val="000F1290"/>
    <w:rsid w:val="000F1896"/>
    <w:rsid w:val="000F201E"/>
    <w:rsid w:val="000F2038"/>
    <w:rsid w:val="000F2FD7"/>
    <w:rsid w:val="000F312F"/>
    <w:rsid w:val="000F31C4"/>
    <w:rsid w:val="000F3265"/>
    <w:rsid w:val="000F390D"/>
    <w:rsid w:val="000F3AA8"/>
    <w:rsid w:val="000F3B9F"/>
    <w:rsid w:val="000F3C7B"/>
    <w:rsid w:val="000F3CBE"/>
    <w:rsid w:val="000F3CD9"/>
    <w:rsid w:val="000F3D1A"/>
    <w:rsid w:val="000F4016"/>
    <w:rsid w:val="000F4652"/>
    <w:rsid w:val="000F481A"/>
    <w:rsid w:val="000F4CFC"/>
    <w:rsid w:val="000F4F0A"/>
    <w:rsid w:val="000F5070"/>
    <w:rsid w:val="000F5814"/>
    <w:rsid w:val="000F59BE"/>
    <w:rsid w:val="000F5BE3"/>
    <w:rsid w:val="000F5BE9"/>
    <w:rsid w:val="000F5E32"/>
    <w:rsid w:val="000F5F19"/>
    <w:rsid w:val="000F61A2"/>
    <w:rsid w:val="000F6B5F"/>
    <w:rsid w:val="000F6D60"/>
    <w:rsid w:val="000F756F"/>
    <w:rsid w:val="000F78D5"/>
    <w:rsid w:val="000F7C96"/>
    <w:rsid w:val="001001A7"/>
    <w:rsid w:val="001004BE"/>
    <w:rsid w:val="001006E5"/>
    <w:rsid w:val="001008AD"/>
    <w:rsid w:val="00101768"/>
    <w:rsid w:val="00101B76"/>
    <w:rsid w:val="001024C8"/>
    <w:rsid w:val="00102E01"/>
    <w:rsid w:val="00103125"/>
    <w:rsid w:val="0010343C"/>
    <w:rsid w:val="001035BA"/>
    <w:rsid w:val="00103847"/>
    <w:rsid w:val="00103B51"/>
    <w:rsid w:val="00104066"/>
    <w:rsid w:val="00104521"/>
    <w:rsid w:val="0010458E"/>
    <w:rsid w:val="00104C50"/>
    <w:rsid w:val="00104E9B"/>
    <w:rsid w:val="00105057"/>
    <w:rsid w:val="001051C8"/>
    <w:rsid w:val="001056C5"/>
    <w:rsid w:val="001057AC"/>
    <w:rsid w:val="00105BC4"/>
    <w:rsid w:val="00106310"/>
    <w:rsid w:val="0010639C"/>
    <w:rsid w:val="00106C91"/>
    <w:rsid w:val="00106EA4"/>
    <w:rsid w:val="00107033"/>
    <w:rsid w:val="001075F6"/>
    <w:rsid w:val="00107F7A"/>
    <w:rsid w:val="00110228"/>
    <w:rsid w:val="00110553"/>
    <w:rsid w:val="00110E9F"/>
    <w:rsid w:val="00110FBF"/>
    <w:rsid w:val="00111D46"/>
    <w:rsid w:val="0011201C"/>
    <w:rsid w:val="00112106"/>
    <w:rsid w:val="001123E8"/>
    <w:rsid w:val="00112684"/>
    <w:rsid w:val="001132A0"/>
    <w:rsid w:val="0011396D"/>
    <w:rsid w:val="001139D6"/>
    <w:rsid w:val="00113D40"/>
    <w:rsid w:val="00113EE3"/>
    <w:rsid w:val="001143F6"/>
    <w:rsid w:val="001149F8"/>
    <w:rsid w:val="00115725"/>
    <w:rsid w:val="0011659C"/>
    <w:rsid w:val="00116DE2"/>
    <w:rsid w:val="00116F05"/>
    <w:rsid w:val="00117BAB"/>
    <w:rsid w:val="0012079C"/>
    <w:rsid w:val="00120965"/>
    <w:rsid w:val="00120B14"/>
    <w:rsid w:val="00120C20"/>
    <w:rsid w:val="00120F84"/>
    <w:rsid w:val="00121C34"/>
    <w:rsid w:val="00121C57"/>
    <w:rsid w:val="00121FCA"/>
    <w:rsid w:val="001223D8"/>
    <w:rsid w:val="00122E35"/>
    <w:rsid w:val="0012345E"/>
    <w:rsid w:val="00123756"/>
    <w:rsid w:val="00123C1E"/>
    <w:rsid w:val="001242B8"/>
    <w:rsid w:val="00124546"/>
    <w:rsid w:val="00124A16"/>
    <w:rsid w:val="00124C2B"/>
    <w:rsid w:val="00124C86"/>
    <w:rsid w:val="00124D6C"/>
    <w:rsid w:val="00125152"/>
    <w:rsid w:val="001253CE"/>
    <w:rsid w:val="00125655"/>
    <w:rsid w:val="001257D7"/>
    <w:rsid w:val="00125C63"/>
    <w:rsid w:val="00125F71"/>
    <w:rsid w:val="00126360"/>
    <w:rsid w:val="00126488"/>
    <w:rsid w:val="001268F7"/>
    <w:rsid w:val="00126DD3"/>
    <w:rsid w:val="00126E23"/>
    <w:rsid w:val="00126EBA"/>
    <w:rsid w:val="00127027"/>
    <w:rsid w:val="001279D5"/>
    <w:rsid w:val="00127CD0"/>
    <w:rsid w:val="00127FF0"/>
    <w:rsid w:val="00130DB6"/>
    <w:rsid w:val="00130DF0"/>
    <w:rsid w:val="001313E6"/>
    <w:rsid w:val="0013161B"/>
    <w:rsid w:val="001319AA"/>
    <w:rsid w:val="00131AAA"/>
    <w:rsid w:val="00131D15"/>
    <w:rsid w:val="0013202E"/>
    <w:rsid w:val="00132138"/>
    <w:rsid w:val="001322F8"/>
    <w:rsid w:val="001323E5"/>
    <w:rsid w:val="00132607"/>
    <w:rsid w:val="001326AA"/>
    <w:rsid w:val="00132A05"/>
    <w:rsid w:val="00132AFF"/>
    <w:rsid w:val="0013314B"/>
    <w:rsid w:val="001331B0"/>
    <w:rsid w:val="00133461"/>
    <w:rsid w:val="001334D7"/>
    <w:rsid w:val="0013362C"/>
    <w:rsid w:val="00133946"/>
    <w:rsid w:val="00133B24"/>
    <w:rsid w:val="00134425"/>
    <w:rsid w:val="00134E23"/>
    <w:rsid w:val="00134ECA"/>
    <w:rsid w:val="00134ED9"/>
    <w:rsid w:val="001350DB"/>
    <w:rsid w:val="0013511C"/>
    <w:rsid w:val="001352F6"/>
    <w:rsid w:val="00136518"/>
    <w:rsid w:val="001365FD"/>
    <w:rsid w:val="00137174"/>
    <w:rsid w:val="001372CE"/>
    <w:rsid w:val="00137950"/>
    <w:rsid w:val="00137F33"/>
    <w:rsid w:val="00140639"/>
    <w:rsid w:val="00140966"/>
    <w:rsid w:val="00140CDA"/>
    <w:rsid w:val="001414C6"/>
    <w:rsid w:val="001417BD"/>
    <w:rsid w:val="0014186A"/>
    <w:rsid w:val="00141D8F"/>
    <w:rsid w:val="00141F05"/>
    <w:rsid w:val="001420BD"/>
    <w:rsid w:val="00144388"/>
    <w:rsid w:val="001443AB"/>
    <w:rsid w:val="00144662"/>
    <w:rsid w:val="001447B6"/>
    <w:rsid w:val="001448DF"/>
    <w:rsid w:val="00145871"/>
    <w:rsid w:val="00145A89"/>
    <w:rsid w:val="00145B6A"/>
    <w:rsid w:val="00145B72"/>
    <w:rsid w:val="00145D60"/>
    <w:rsid w:val="0014622E"/>
    <w:rsid w:val="001467BF"/>
    <w:rsid w:val="001468DD"/>
    <w:rsid w:val="00146A36"/>
    <w:rsid w:val="00147655"/>
    <w:rsid w:val="00147E6B"/>
    <w:rsid w:val="00150320"/>
    <w:rsid w:val="00150476"/>
    <w:rsid w:val="00150A6E"/>
    <w:rsid w:val="00151084"/>
    <w:rsid w:val="00151306"/>
    <w:rsid w:val="00151915"/>
    <w:rsid w:val="00151FA4"/>
    <w:rsid w:val="0015251A"/>
    <w:rsid w:val="00152975"/>
    <w:rsid w:val="0015319B"/>
    <w:rsid w:val="00153425"/>
    <w:rsid w:val="00153427"/>
    <w:rsid w:val="001536E2"/>
    <w:rsid w:val="00153CD8"/>
    <w:rsid w:val="00154234"/>
    <w:rsid w:val="0015427B"/>
    <w:rsid w:val="0015499C"/>
    <w:rsid w:val="00154CBF"/>
    <w:rsid w:val="00154D42"/>
    <w:rsid w:val="0015540C"/>
    <w:rsid w:val="00155632"/>
    <w:rsid w:val="00155BC6"/>
    <w:rsid w:val="00155CF3"/>
    <w:rsid w:val="001568CE"/>
    <w:rsid w:val="00156BDA"/>
    <w:rsid w:val="0015713E"/>
    <w:rsid w:val="0015797F"/>
    <w:rsid w:val="00157A95"/>
    <w:rsid w:val="00157B1D"/>
    <w:rsid w:val="00160098"/>
    <w:rsid w:val="001600FC"/>
    <w:rsid w:val="00160588"/>
    <w:rsid w:val="00160B57"/>
    <w:rsid w:val="00160E17"/>
    <w:rsid w:val="00160E67"/>
    <w:rsid w:val="00160EA6"/>
    <w:rsid w:val="00161255"/>
    <w:rsid w:val="001612BC"/>
    <w:rsid w:val="00161664"/>
    <w:rsid w:val="00161988"/>
    <w:rsid w:val="00162256"/>
    <w:rsid w:val="0016231C"/>
    <w:rsid w:val="0016232F"/>
    <w:rsid w:val="00162920"/>
    <w:rsid w:val="0016298D"/>
    <w:rsid w:val="00162ABA"/>
    <w:rsid w:val="00162BAC"/>
    <w:rsid w:val="00162BAE"/>
    <w:rsid w:val="00163087"/>
    <w:rsid w:val="00163994"/>
    <w:rsid w:val="00163A49"/>
    <w:rsid w:val="00164C6E"/>
    <w:rsid w:val="00165403"/>
    <w:rsid w:val="00165507"/>
    <w:rsid w:val="00165623"/>
    <w:rsid w:val="0016562E"/>
    <w:rsid w:val="00166701"/>
    <w:rsid w:val="001667A3"/>
    <w:rsid w:val="00166FE7"/>
    <w:rsid w:val="0016705B"/>
    <w:rsid w:val="00167098"/>
    <w:rsid w:val="00167C04"/>
    <w:rsid w:val="001704F8"/>
    <w:rsid w:val="0017054B"/>
    <w:rsid w:val="001707A1"/>
    <w:rsid w:val="00170A8C"/>
    <w:rsid w:val="00170B7F"/>
    <w:rsid w:val="00170D64"/>
    <w:rsid w:val="0017109C"/>
    <w:rsid w:val="0017139A"/>
    <w:rsid w:val="00171548"/>
    <w:rsid w:val="0017168C"/>
    <w:rsid w:val="0017189B"/>
    <w:rsid w:val="00171B11"/>
    <w:rsid w:val="00171CE9"/>
    <w:rsid w:val="00171F1A"/>
    <w:rsid w:val="00172375"/>
    <w:rsid w:val="00172542"/>
    <w:rsid w:val="00172B50"/>
    <w:rsid w:val="00172CBF"/>
    <w:rsid w:val="00172F92"/>
    <w:rsid w:val="001738BE"/>
    <w:rsid w:val="001739B0"/>
    <w:rsid w:val="0017495E"/>
    <w:rsid w:val="00174B3D"/>
    <w:rsid w:val="00174F05"/>
    <w:rsid w:val="00174F15"/>
    <w:rsid w:val="0017515F"/>
    <w:rsid w:val="001752F2"/>
    <w:rsid w:val="001753FA"/>
    <w:rsid w:val="00175F02"/>
    <w:rsid w:val="00176035"/>
    <w:rsid w:val="0017662F"/>
    <w:rsid w:val="001766A5"/>
    <w:rsid w:val="0017674F"/>
    <w:rsid w:val="00176780"/>
    <w:rsid w:val="001768AF"/>
    <w:rsid w:val="001769AA"/>
    <w:rsid w:val="00176AE5"/>
    <w:rsid w:val="00176FE1"/>
    <w:rsid w:val="00177798"/>
    <w:rsid w:val="00177880"/>
    <w:rsid w:val="001779AB"/>
    <w:rsid w:val="00177A81"/>
    <w:rsid w:val="00177EDC"/>
    <w:rsid w:val="0018052A"/>
    <w:rsid w:val="001806ED"/>
    <w:rsid w:val="00181186"/>
    <w:rsid w:val="00181206"/>
    <w:rsid w:val="00181674"/>
    <w:rsid w:val="00181947"/>
    <w:rsid w:val="00182148"/>
    <w:rsid w:val="0018218C"/>
    <w:rsid w:val="0018221E"/>
    <w:rsid w:val="001822DB"/>
    <w:rsid w:val="00182320"/>
    <w:rsid w:val="0018256A"/>
    <w:rsid w:val="00182A2A"/>
    <w:rsid w:val="001831C1"/>
    <w:rsid w:val="00183681"/>
    <w:rsid w:val="001837C2"/>
    <w:rsid w:val="00183AE4"/>
    <w:rsid w:val="00183B34"/>
    <w:rsid w:val="00183EE3"/>
    <w:rsid w:val="00183F83"/>
    <w:rsid w:val="001841CC"/>
    <w:rsid w:val="001841F1"/>
    <w:rsid w:val="00184778"/>
    <w:rsid w:val="00184E4C"/>
    <w:rsid w:val="001852D0"/>
    <w:rsid w:val="0018550C"/>
    <w:rsid w:val="00185752"/>
    <w:rsid w:val="0018581C"/>
    <w:rsid w:val="00185912"/>
    <w:rsid w:val="00185AD9"/>
    <w:rsid w:val="00185C1D"/>
    <w:rsid w:val="001869DB"/>
    <w:rsid w:val="00186B23"/>
    <w:rsid w:val="00186D5E"/>
    <w:rsid w:val="00186DFA"/>
    <w:rsid w:val="00187088"/>
    <w:rsid w:val="001873C4"/>
    <w:rsid w:val="00187582"/>
    <w:rsid w:val="001876EC"/>
    <w:rsid w:val="00187C08"/>
    <w:rsid w:val="0019011B"/>
    <w:rsid w:val="0019028A"/>
    <w:rsid w:val="0019028F"/>
    <w:rsid w:val="0019030D"/>
    <w:rsid w:val="0019057E"/>
    <w:rsid w:val="0019094F"/>
    <w:rsid w:val="00190C90"/>
    <w:rsid w:val="00190CF3"/>
    <w:rsid w:val="00190FB8"/>
    <w:rsid w:val="00191C8A"/>
    <w:rsid w:val="00192369"/>
    <w:rsid w:val="00192449"/>
    <w:rsid w:val="00192B26"/>
    <w:rsid w:val="00193C39"/>
    <w:rsid w:val="001942AB"/>
    <w:rsid w:val="001942B3"/>
    <w:rsid w:val="001945B0"/>
    <w:rsid w:val="00194776"/>
    <w:rsid w:val="001948A2"/>
    <w:rsid w:val="001949C3"/>
    <w:rsid w:val="00194D2A"/>
    <w:rsid w:val="00194E9A"/>
    <w:rsid w:val="00194F5D"/>
    <w:rsid w:val="0019525D"/>
    <w:rsid w:val="001952A4"/>
    <w:rsid w:val="00195319"/>
    <w:rsid w:val="00196196"/>
    <w:rsid w:val="00196B8B"/>
    <w:rsid w:val="00196C28"/>
    <w:rsid w:val="00196D79"/>
    <w:rsid w:val="00196FA3"/>
    <w:rsid w:val="001971E5"/>
    <w:rsid w:val="00197B85"/>
    <w:rsid w:val="00197CBB"/>
    <w:rsid w:val="00197ECB"/>
    <w:rsid w:val="001A011F"/>
    <w:rsid w:val="001A0171"/>
    <w:rsid w:val="001A035C"/>
    <w:rsid w:val="001A042C"/>
    <w:rsid w:val="001A08DE"/>
    <w:rsid w:val="001A0A82"/>
    <w:rsid w:val="001A0CB6"/>
    <w:rsid w:val="001A1070"/>
    <w:rsid w:val="001A14CD"/>
    <w:rsid w:val="001A1CF7"/>
    <w:rsid w:val="001A1E79"/>
    <w:rsid w:val="001A21FC"/>
    <w:rsid w:val="001A2D61"/>
    <w:rsid w:val="001A3067"/>
    <w:rsid w:val="001A3B56"/>
    <w:rsid w:val="001A4223"/>
    <w:rsid w:val="001A4477"/>
    <w:rsid w:val="001A4585"/>
    <w:rsid w:val="001A46EA"/>
    <w:rsid w:val="001A470B"/>
    <w:rsid w:val="001A50F3"/>
    <w:rsid w:val="001A538F"/>
    <w:rsid w:val="001A552E"/>
    <w:rsid w:val="001A5A37"/>
    <w:rsid w:val="001A5C39"/>
    <w:rsid w:val="001A5DCC"/>
    <w:rsid w:val="001A5E5F"/>
    <w:rsid w:val="001A6074"/>
    <w:rsid w:val="001A6143"/>
    <w:rsid w:val="001A6326"/>
    <w:rsid w:val="001A6E1E"/>
    <w:rsid w:val="001A6F84"/>
    <w:rsid w:val="001A73C3"/>
    <w:rsid w:val="001A749E"/>
    <w:rsid w:val="001A7CD2"/>
    <w:rsid w:val="001B010E"/>
    <w:rsid w:val="001B035D"/>
    <w:rsid w:val="001B0423"/>
    <w:rsid w:val="001B042C"/>
    <w:rsid w:val="001B04DB"/>
    <w:rsid w:val="001B0507"/>
    <w:rsid w:val="001B0508"/>
    <w:rsid w:val="001B097F"/>
    <w:rsid w:val="001B0D6D"/>
    <w:rsid w:val="001B0E3C"/>
    <w:rsid w:val="001B0FE4"/>
    <w:rsid w:val="001B110D"/>
    <w:rsid w:val="001B148C"/>
    <w:rsid w:val="001B1599"/>
    <w:rsid w:val="001B195E"/>
    <w:rsid w:val="001B20AF"/>
    <w:rsid w:val="001B2410"/>
    <w:rsid w:val="001B2955"/>
    <w:rsid w:val="001B2AA3"/>
    <w:rsid w:val="001B2E20"/>
    <w:rsid w:val="001B2F2B"/>
    <w:rsid w:val="001B3680"/>
    <w:rsid w:val="001B37AC"/>
    <w:rsid w:val="001B39C9"/>
    <w:rsid w:val="001B3A29"/>
    <w:rsid w:val="001B3BCF"/>
    <w:rsid w:val="001B3C27"/>
    <w:rsid w:val="001B4654"/>
    <w:rsid w:val="001B4A92"/>
    <w:rsid w:val="001B4AE6"/>
    <w:rsid w:val="001B4BE0"/>
    <w:rsid w:val="001B5023"/>
    <w:rsid w:val="001B5053"/>
    <w:rsid w:val="001B58C4"/>
    <w:rsid w:val="001B5B33"/>
    <w:rsid w:val="001B5CDE"/>
    <w:rsid w:val="001B6256"/>
    <w:rsid w:val="001B6263"/>
    <w:rsid w:val="001B6381"/>
    <w:rsid w:val="001B6827"/>
    <w:rsid w:val="001B6884"/>
    <w:rsid w:val="001B690C"/>
    <w:rsid w:val="001B6F1E"/>
    <w:rsid w:val="001B715E"/>
    <w:rsid w:val="001B71A1"/>
    <w:rsid w:val="001B7463"/>
    <w:rsid w:val="001B7E5F"/>
    <w:rsid w:val="001B7F56"/>
    <w:rsid w:val="001C0038"/>
    <w:rsid w:val="001C004B"/>
    <w:rsid w:val="001C0195"/>
    <w:rsid w:val="001C0335"/>
    <w:rsid w:val="001C046C"/>
    <w:rsid w:val="001C058C"/>
    <w:rsid w:val="001C076D"/>
    <w:rsid w:val="001C08B6"/>
    <w:rsid w:val="001C115D"/>
    <w:rsid w:val="001C13A7"/>
    <w:rsid w:val="001C1BE5"/>
    <w:rsid w:val="001C27F2"/>
    <w:rsid w:val="001C28CC"/>
    <w:rsid w:val="001C2951"/>
    <w:rsid w:val="001C2B1E"/>
    <w:rsid w:val="001C2F44"/>
    <w:rsid w:val="001C33CD"/>
    <w:rsid w:val="001C395A"/>
    <w:rsid w:val="001C43B9"/>
    <w:rsid w:val="001C4BCD"/>
    <w:rsid w:val="001C5859"/>
    <w:rsid w:val="001C5A6F"/>
    <w:rsid w:val="001C5B0C"/>
    <w:rsid w:val="001C5DFF"/>
    <w:rsid w:val="001C5E9A"/>
    <w:rsid w:val="001C6167"/>
    <w:rsid w:val="001C6573"/>
    <w:rsid w:val="001C687C"/>
    <w:rsid w:val="001C68F0"/>
    <w:rsid w:val="001C6A1D"/>
    <w:rsid w:val="001C6B2F"/>
    <w:rsid w:val="001C6EB6"/>
    <w:rsid w:val="001C7445"/>
    <w:rsid w:val="001C7A5F"/>
    <w:rsid w:val="001C7CEE"/>
    <w:rsid w:val="001C7D36"/>
    <w:rsid w:val="001C7DA1"/>
    <w:rsid w:val="001D0485"/>
    <w:rsid w:val="001D067D"/>
    <w:rsid w:val="001D06C6"/>
    <w:rsid w:val="001D0984"/>
    <w:rsid w:val="001D0AD3"/>
    <w:rsid w:val="001D0F3B"/>
    <w:rsid w:val="001D124E"/>
    <w:rsid w:val="001D12CF"/>
    <w:rsid w:val="001D15C7"/>
    <w:rsid w:val="001D188A"/>
    <w:rsid w:val="001D1B09"/>
    <w:rsid w:val="001D1BD3"/>
    <w:rsid w:val="001D1EFC"/>
    <w:rsid w:val="001D1FC4"/>
    <w:rsid w:val="001D1FF6"/>
    <w:rsid w:val="001D201B"/>
    <w:rsid w:val="001D2055"/>
    <w:rsid w:val="001D2583"/>
    <w:rsid w:val="001D265F"/>
    <w:rsid w:val="001D2814"/>
    <w:rsid w:val="001D2A44"/>
    <w:rsid w:val="001D315A"/>
    <w:rsid w:val="001D3E6C"/>
    <w:rsid w:val="001D4059"/>
    <w:rsid w:val="001D42BF"/>
    <w:rsid w:val="001D435B"/>
    <w:rsid w:val="001D43FB"/>
    <w:rsid w:val="001D4BD9"/>
    <w:rsid w:val="001D4FFF"/>
    <w:rsid w:val="001D5034"/>
    <w:rsid w:val="001D5370"/>
    <w:rsid w:val="001D59FC"/>
    <w:rsid w:val="001D5CA5"/>
    <w:rsid w:val="001D5DC0"/>
    <w:rsid w:val="001D5E16"/>
    <w:rsid w:val="001D5EE8"/>
    <w:rsid w:val="001D5FBD"/>
    <w:rsid w:val="001D6506"/>
    <w:rsid w:val="001D65FD"/>
    <w:rsid w:val="001D6B3D"/>
    <w:rsid w:val="001D6C75"/>
    <w:rsid w:val="001D6EB9"/>
    <w:rsid w:val="001D6FC2"/>
    <w:rsid w:val="001D7124"/>
    <w:rsid w:val="001D73CA"/>
    <w:rsid w:val="001D7C12"/>
    <w:rsid w:val="001D7E45"/>
    <w:rsid w:val="001E033B"/>
    <w:rsid w:val="001E05BC"/>
    <w:rsid w:val="001E07F3"/>
    <w:rsid w:val="001E0BB7"/>
    <w:rsid w:val="001E0DBD"/>
    <w:rsid w:val="001E0DD8"/>
    <w:rsid w:val="001E0ECE"/>
    <w:rsid w:val="001E0F08"/>
    <w:rsid w:val="001E1138"/>
    <w:rsid w:val="001E124F"/>
    <w:rsid w:val="001E149F"/>
    <w:rsid w:val="001E1588"/>
    <w:rsid w:val="001E1692"/>
    <w:rsid w:val="001E188B"/>
    <w:rsid w:val="001E1A21"/>
    <w:rsid w:val="001E1C0C"/>
    <w:rsid w:val="001E20C7"/>
    <w:rsid w:val="001E2280"/>
    <w:rsid w:val="001E2F57"/>
    <w:rsid w:val="001E33B1"/>
    <w:rsid w:val="001E3973"/>
    <w:rsid w:val="001E3DEE"/>
    <w:rsid w:val="001E3DF2"/>
    <w:rsid w:val="001E3E70"/>
    <w:rsid w:val="001E3ED5"/>
    <w:rsid w:val="001E4713"/>
    <w:rsid w:val="001E4C65"/>
    <w:rsid w:val="001E4D3E"/>
    <w:rsid w:val="001E4EB8"/>
    <w:rsid w:val="001E5067"/>
    <w:rsid w:val="001E5B41"/>
    <w:rsid w:val="001E5F5B"/>
    <w:rsid w:val="001E664F"/>
    <w:rsid w:val="001E66E8"/>
    <w:rsid w:val="001E67B1"/>
    <w:rsid w:val="001E67EE"/>
    <w:rsid w:val="001E6A0E"/>
    <w:rsid w:val="001E6B19"/>
    <w:rsid w:val="001E6CAD"/>
    <w:rsid w:val="001E6F67"/>
    <w:rsid w:val="001E7016"/>
    <w:rsid w:val="001E7252"/>
    <w:rsid w:val="001E7326"/>
    <w:rsid w:val="001E74D3"/>
    <w:rsid w:val="001E751A"/>
    <w:rsid w:val="001E7808"/>
    <w:rsid w:val="001E7889"/>
    <w:rsid w:val="001E790C"/>
    <w:rsid w:val="001E7D54"/>
    <w:rsid w:val="001E7E47"/>
    <w:rsid w:val="001F04BF"/>
    <w:rsid w:val="001F0622"/>
    <w:rsid w:val="001F06A4"/>
    <w:rsid w:val="001F06B0"/>
    <w:rsid w:val="001F0887"/>
    <w:rsid w:val="001F0D0F"/>
    <w:rsid w:val="001F1202"/>
    <w:rsid w:val="001F1388"/>
    <w:rsid w:val="001F16C2"/>
    <w:rsid w:val="001F239C"/>
    <w:rsid w:val="001F2595"/>
    <w:rsid w:val="001F27D2"/>
    <w:rsid w:val="001F3BEF"/>
    <w:rsid w:val="001F3C2B"/>
    <w:rsid w:val="001F4214"/>
    <w:rsid w:val="001F4223"/>
    <w:rsid w:val="001F429F"/>
    <w:rsid w:val="001F4390"/>
    <w:rsid w:val="001F4479"/>
    <w:rsid w:val="001F4A1C"/>
    <w:rsid w:val="001F4A62"/>
    <w:rsid w:val="001F4BD2"/>
    <w:rsid w:val="001F4BE6"/>
    <w:rsid w:val="001F4EBB"/>
    <w:rsid w:val="001F55C7"/>
    <w:rsid w:val="001F5CED"/>
    <w:rsid w:val="001F6269"/>
    <w:rsid w:val="001F637A"/>
    <w:rsid w:val="001F6BC4"/>
    <w:rsid w:val="001F6D50"/>
    <w:rsid w:val="001F6F99"/>
    <w:rsid w:val="001F7058"/>
    <w:rsid w:val="001F770C"/>
    <w:rsid w:val="001F7E2A"/>
    <w:rsid w:val="0020032B"/>
    <w:rsid w:val="002003DA"/>
    <w:rsid w:val="00200726"/>
    <w:rsid w:val="0020095A"/>
    <w:rsid w:val="002015A6"/>
    <w:rsid w:val="002016F0"/>
    <w:rsid w:val="00201ACA"/>
    <w:rsid w:val="00201EFA"/>
    <w:rsid w:val="00201F85"/>
    <w:rsid w:val="00202152"/>
    <w:rsid w:val="00202A32"/>
    <w:rsid w:val="00202D09"/>
    <w:rsid w:val="00202E0A"/>
    <w:rsid w:val="002030D6"/>
    <w:rsid w:val="00203372"/>
    <w:rsid w:val="002034C8"/>
    <w:rsid w:val="00203F24"/>
    <w:rsid w:val="00204191"/>
    <w:rsid w:val="002042B2"/>
    <w:rsid w:val="0020441A"/>
    <w:rsid w:val="002046C4"/>
    <w:rsid w:val="00204771"/>
    <w:rsid w:val="00204F1C"/>
    <w:rsid w:val="00204F76"/>
    <w:rsid w:val="002052DB"/>
    <w:rsid w:val="0020599C"/>
    <w:rsid w:val="00205D58"/>
    <w:rsid w:val="00205D8A"/>
    <w:rsid w:val="0020604C"/>
    <w:rsid w:val="002063AB"/>
    <w:rsid w:val="00206735"/>
    <w:rsid w:val="00206CD1"/>
    <w:rsid w:val="00206EAF"/>
    <w:rsid w:val="00206EB7"/>
    <w:rsid w:val="00207B7D"/>
    <w:rsid w:val="00207C4F"/>
    <w:rsid w:val="00207D02"/>
    <w:rsid w:val="00207D5D"/>
    <w:rsid w:val="00207F58"/>
    <w:rsid w:val="002106D3"/>
    <w:rsid w:val="00210B8D"/>
    <w:rsid w:val="002111E6"/>
    <w:rsid w:val="0021171D"/>
    <w:rsid w:val="0021180D"/>
    <w:rsid w:val="00211FF1"/>
    <w:rsid w:val="00212441"/>
    <w:rsid w:val="0021260E"/>
    <w:rsid w:val="00212786"/>
    <w:rsid w:val="0021294F"/>
    <w:rsid w:val="00212E48"/>
    <w:rsid w:val="00213040"/>
    <w:rsid w:val="00213642"/>
    <w:rsid w:val="002139F2"/>
    <w:rsid w:val="00213FE8"/>
    <w:rsid w:val="002142BD"/>
    <w:rsid w:val="00214683"/>
    <w:rsid w:val="00214BD3"/>
    <w:rsid w:val="00214C48"/>
    <w:rsid w:val="00214CEC"/>
    <w:rsid w:val="00214EEC"/>
    <w:rsid w:val="0021538A"/>
    <w:rsid w:val="00215490"/>
    <w:rsid w:val="00215BB9"/>
    <w:rsid w:val="00215BD3"/>
    <w:rsid w:val="00215E92"/>
    <w:rsid w:val="0021620A"/>
    <w:rsid w:val="00216670"/>
    <w:rsid w:val="002167CD"/>
    <w:rsid w:val="002168BC"/>
    <w:rsid w:val="00216AE3"/>
    <w:rsid w:val="00216B63"/>
    <w:rsid w:val="00216BF8"/>
    <w:rsid w:val="002171DF"/>
    <w:rsid w:val="0021756C"/>
    <w:rsid w:val="00217948"/>
    <w:rsid w:val="00217B2A"/>
    <w:rsid w:val="00217C31"/>
    <w:rsid w:val="00220017"/>
    <w:rsid w:val="002205BD"/>
    <w:rsid w:val="002209DA"/>
    <w:rsid w:val="00220A1B"/>
    <w:rsid w:val="00220D99"/>
    <w:rsid w:val="00220DB1"/>
    <w:rsid w:val="00221206"/>
    <w:rsid w:val="00221477"/>
    <w:rsid w:val="00221BDB"/>
    <w:rsid w:val="00221CBA"/>
    <w:rsid w:val="00221EF1"/>
    <w:rsid w:val="002230DE"/>
    <w:rsid w:val="00223504"/>
    <w:rsid w:val="00223604"/>
    <w:rsid w:val="0022360C"/>
    <w:rsid w:val="00223982"/>
    <w:rsid w:val="00223BE7"/>
    <w:rsid w:val="00223CB1"/>
    <w:rsid w:val="00223E32"/>
    <w:rsid w:val="00224067"/>
    <w:rsid w:val="00224534"/>
    <w:rsid w:val="002256E3"/>
    <w:rsid w:val="0022602C"/>
    <w:rsid w:val="00226523"/>
    <w:rsid w:val="002265B3"/>
    <w:rsid w:val="00226B20"/>
    <w:rsid w:val="00227A6A"/>
    <w:rsid w:val="00227C74"/>
    <w:rsid w:val="00227D6A"/>
    <w:rsid w:val="00227DAB"/>
    <w:rsid w:val="002300C3"/>
    <w:rsid w:val="002300F1"/>
    <w:rsid w:val="0023015C"/>
    <w:rsid w:val="002303FD"/>
    <w:rsid w:val="0023042D"/>
    <w:rsid w:val="002306E3"/>
    <w:rsid w:val="002307FA"/>
    <w:rsid w:val="002309D0"/>
    <w:rsid w:val="00230B29"/>
    <w:rsid w:val="00230BC0"/>
    <w:rsid w:val="00230C6C"/>
    <w:rsid w:val="00231268"/>
    <w:rsid w:val="00231417"/>
    <w:rsid w:val="002315BD"/>
    <w:rsid w:val="002318FC"/>
    <w:rsid w:val="002326EB"/>
    <w:rsid w:val="00232736"/>
    <w:rsid w:val="00232984"/>
    <w:rsid w:val="0023302C"/>
    <w:rsid w:val="002330FB"/>
    <w:rsid w:val="00233BCC"/>
    <w:rsid w:val="00233E2F"/>
    <w:rsid w:val="00233F7B"/>
    <w:rsid w:val="0023415D"/>
    <w:rsid w:val="002348D4"/>
    <w:rsid w:val="00234B84"/>
    <w:rsid w:val="002352F9"/>
    <w:rsid w:val="00235B00"/>
    <w:rsid w:val="00235F8E"/>
    <w:rsid w:val="00236808"/>
    <w:rsid w:val="0023687C"/>
    <w:rsid w:val="00236C05"/>
    <w:rsid w:val="00236C1E"/>
    <w:rsid w:val="002371D3"/>
    <w:rsid w:val="00237576"/>
    <w:rsid w:val="002375F7"/>
    <w:rsid w:val="00237874"/>
    <w:rsid w:val="00237A2B"/>
    <w:rsid w:val="00237B8C"/>
    <w:rsid w:val="00237CB0"/>
    <w:rsid w:val="00237E4D"/>
    <w:rsid w:val="00240045"/>
    <w:rsid w:val="00240221"/>
    <w:rsid w:val="002404A8"/>
    <w:rsid w:val="00240D2B"/>
    <w:rsid w:val="00241368"/>
    <w:rsid w:val="0024163D"/>
    <w:rsid w:val="00241AB5"/>
    <w:rsid w:val="00241D5E"/>
    <w:rsid w:val="00242078"/>
    <w:rsid w:val="00242450"/>
    <w:rsid w:val="0024249E"/>
    <w:rsid w:val="00242BFB"/>
    <w:rsid w:val="002433AA"/>
    <w:rsid w:val="00243494"/>
    <w:rsid w:val="00243BBC"/>
    <w:rsid w:val="00243CF5"/>
    <w:rsid w:val="00244A3F"/>
    <w:rsid w:val="00244D54"/>
    <w:rsid w:val="00244D57"/>
    <w:rsid w:val="0024534F"/>
    <w:rsid w:val="00245420"/>
    <w:rsid w:val="0024544A"/>
    <w:rsid w:val="0024570B"/>
    <w:rsid w:val="00245AE1"/>
    <w:rsid w:val="00245CB7"/>
    <w:rsid w:val="002463CE"/>
    <w:rsid w:val="00246BC4"/>
    <w:rsid w:val="00246C66"/>
    <w:rsid w:val="002475F8"/>
    <w:rsid w:val="0024765C"/>
    <w:rsid w:val="002477E5"/>
    <w:rsid w:val="00247CD9"/>
    <w:rsid w:val="0025008C"/>
    <w:rsid w:val="002504CA"/>
    <w:rsid w:val="00250816"/>
    <w:rsid w:val="00250A56"/>
    <w:rsid w:val="00250BBE"/>
    <w:rsid w:val="00250BF3"/>
    <w:rsid w:val="00250E2C"/>
    <w:rsid w:val="002513FD"/>
    <w:rsid w:val="002514F1"/>
    <w:rsid w:val="002517EF"/>
    <w:rsid w:val="00251BB1"/>
    <w:rsid w:val="00251C61"/>
    <w:rsid w:val="00251FAE"/>
    <w:rsid w:val="00252B06"/>
    <w:rsid w:val="00252DDC"/>
    <w:rsid w:val="00252EC0"/>
    <w:rsid w:val="00253C7B"/>
    <w:rsid w:val="002542B5"/>
    <w:rsid w:val="002543AF"/>
    <w:rsid w:val="00254470"/>
    <w:rsid w:val="002545E4"/>
    <w:rsid w:val="002547BE"/>
    <w:rsid w:val="00254A89"/>
    <w:rsid w:val="00254A90"/>
    <w:rsid w:val="002556EB"/>
    <w:rsid w:val="00255CD2"/>
    <w:rsid w:val="00255F4A"/>
    <w:rsid w:val="0025696E"/>
    <w:rsid w:val="00256B33"/>
    <w:rsid w:val="00256CFE"/>
    <w:rsid w:val="00257082"/>
    <w:rsid w:val="002571BA"/>
    <w:rsid w:val="00257379"/>
    <w:rsid w:val="00257493"/>
    <w:rsid w:val="00257BA5"/>
    <w:rsid w:val="00257EF8"/>
    <w:rsid w:val="002603FD"/>
    <w:rsid w:val="00260D59"/>
    <w:rsid w:val="002610FC"/>
    <w:rsid w:val="00261325"/>
    <w:rsid w:val="00261CF7"/>
    <w:rsid w:val="002622EE"/>
    <w:rsid w:val="002625B5"/>
    <w:rsid w:val="00262E10"/>
    <w:rsid w:val="002631E7"/>
    <w:rsid w:val="0026337B"/>
    <w:rsid w:val="0026342E"/>
    <w:rsid w:val="00263589"/>
    <w:rsid w:val="00263644"/>
    <w:rsid w:val="00263867"/>
    <w:rsid w:val="00264676"/>
    <w:rsid w:val="00264858"/>
    <w:rsid w:val="00264A0B"/>
    <w:rsid w:val="00264BBB"/>
    <w:rsid w:val="00264D2B"/>
    <w:rsid w:val="00265215"/>
    <w:rsid w:val="002652FB"/>
    <w:rsid w:val="002655F1"/>
    <w:rsid w:val="002656FF"/>
    <w:rsid w:val="00265B9F"/>
    <w:rsid w:val="00265DF3"/>
    <w:rsid w:val="002660AA"/>
    <w:rsid w:val="00266356"/>
    <w:rsid w:val="00266A0C"/>
    <w:rsid w:val="00266B02"/>
    <w:rsid w:val="00266B62"/>
    <w:rsid w:val="00266C19"/>
    <w:rsid w:val="00266C65"/>
    <w:rsid w:val="00266DC4"/>
    <w:rsid w:val="00267007"/>
    <w:rsid w:val="0026706D"/>
    <w:rsid w:val="00271705"/>
    <w:rsid w:val="002718C4"/>
    <w:rsid w:val="002718D2"/>
    <w:rsid w:val="0027241E"/>
    <w:rsid w:val="0027262B"/>
    <w:rsid w:val="00272B8D"/>
    <w:rsid w:val="00272FDB"/>
    <w:rsid w:val="0027369E"/>
    <w:rsid w:val="00273926"/>
    <w:rsid w:val="0027393A"/>
    <w:rsid w:val="00273A79"/>
    <w:rsid w:val="00273D1F"/>
    <w:rsid w:val="0027411A"/>
    <w:rsid w:val="002743D3"/>
    <w:rsid w:val="00274B9C"/>
    <w:rsid w:val="00275463"/>
    <w:rsid w:val="002754F6"/>
    <w:rsid w:val="002755FC"/>
    <w:rsid w:val="0027629B"/>
    <w:rsid w:val="0027690D"/>
    <w:rsid w:val="002770F4"/>
    <w:rsid w:val="00277A04"/>
    <w:rsid w:val="00280A66"/>
    <w:rsid w:val="00280AA7"/>
    <w:rsid w:val="00280F65"/>
    <w:rsid w:val="002815B6"/>
    <w:rsid w:val="00281670"/>
    <w:rsid w:val="00281679"/>
    <w:rsid w:val="002817F8"/>
    <w:rsid w:val="00281A83"/>
    <w:rsid w:val="00281CD9"/>
    <w:rsid w:val="00281FAC"/>
    <w:rsid w:val="002820F2"/>
    <w:rsid w:val="0028264B"/>
    <w:rsid w:val="002828A2"/>
    <w:rsid w:val="00282BD9"/>
    <w:rsid w:val="00282CE8"/>
    <w:rsid w:val="00283231"/>
    <w:rsid w:val="0028389E"/>
    <w:rsid w:val="00283982"/>
    <w:rsid w:val="00283AFA"/>
    <w:rsid w:val="00283BD1"/>
    <w:rsid w:val="00283E4A"/>
    <w:rsid w:val="002841AE"/>
    <w:rsid w:val="0028428A"/>
    <w:rsid w:val="0028468D"/>
    <w:rsid w:val="00284A54"/>
    <w:rsid w:val="0028554B"/>
    <w:rsid w:val="00285B40"/>
    <w:rsid w:val="00285C1A"/>
    <w:rsid w:val="00285DED"/>
    <w:rsid w:val="00285F9C"/>
    <w:rsid w:val="002860F7"/>
    <w:rsid w:val="002866FE"/>
    <w:rsid w:val="002867D0"/>
    <w:rsid w:val="00286B31"/>
    <w:rsid w:val="00287752"/>
    <w:rsid w:val="002902EB"/>
    <w:rsid w:val="002903F2"/>
    <w:rsid w:val="00291798"/>
    <w:rsid w:val="00291B47"/>
    <w:rsid w:val="00291D80"/>
    <w:rsid w:val="00291DC9"/>
    <w:rsid w:val="00291F6D"/>
    <w:rsid w:val="002920BC"/>
    <w:rsid w:val="00292234"/>
    <w:rsid w:val="002923BA"/>
    <w:rsid w:val="00292676"/>
    <w:rsid w:val="00292A1E"/>
    <w:rsid w:val="00293459"/>
    <w:rsid w:val="00293BDB"/>
    <w:rsid w:val="00293C0A"/>
    <w:rsid w:val="00293C1B"/>
    <w:rsid w:val="00293DF8"/>
    <w:rsid w:val="00293E65"/>
    <w:rsid w:val="0029413F"/>
    <w:rsid w:val="002942A3"/>
    <w:rsid w:val="00294898"/>
    <w:rsid w:val="002948A3"/>
    <w:rsid w:val="00294C76"/>
    <w:rsid w:val="00294CF5"/>
    <w:rsid w:val="00294D5B"/>
    <w:rsid w:val="00294D6F"/>
    <w:rsid w:val="00294F76"/>
    <w:rsid w:val="00295295"/>
    <w:rsid w:val="002955D5"/>
    <w:rsid w:val="00295689"/>
    <w:rsid w:val="00296335"/>
    <w:rsid w:val="00296A1E"/>
    <w:rsid w:val="00296DEF"/>
    <w:rsid w:val="00297155"/>
    <w:rsid w:val="00297773"/>
    <w:rsid w:val="00297FCE"/>
    <w:rsid w:val="002A03B3"/>
    <w:rsid w:val="002A045F"/>
    <w:rsid w:val="002A0B40"/>
    <w:rsid w:val="002A13A3"/>
    <w:rsid w:val="002A1690"/>
    <w:rsid w:val="002A19C0"/>
    <w:rsid w:val="002A22EA"/>
    <w:rsid w:val="002A2E1C"/>
    <w:rsid w:val="002A3EB4"/>
    <w:rsid w:val="002A4461"/>
    <w:rsid w:val="002A471F"/>
    <w:rsid w:val="002A4791"/>
    <w:rsid w:val="002A4FA5"/>
    <w:rsid w:val="002A52AA"/>
    <w:rsid w:val="002A55A6"/>
    <w:rsid w:val="002A6549"/>
    <w:rsid w:val="002A67BA"/>
    <w:rsid w:val="002A6D37"/>
    <w:rsid w:val="002A6E47"/>
    <w:rsid w:val="002A7039"/>
    <w:rsid w:val="002A70A2"/>
    <w:rsid w:val="002A72C8"/>
    <w:rsid w:val="002A7495"/>
    <w:rsid w:val="002A78F6"/>
    <w:rsid w:val="002A7D51"/>
    <w:rsid w:val="002A7F85"/>
    <w:rsid w:val="002B0409"/>
    <w:rsid w:val="002B0953"/>
    <w:rsid w:val="002B0B62"/>
    <w:rsid w:val="002B1504"/>
    <w:rsid w:val="002B1E46"/>
    <w:rsid w:val="002B1F58"/>
    <w:rsid w:val="002B1F5D"/>
    <w:rsid w:val="002B235C"/>
    <w:rsid w:val="002B2401"/>
    <w:rsid w:val="002B2638"/>
    <w:rsid w:val="002B2752"/>
    <w:rsid w:val="002B2A85"/>
    <w:rsid w:val="002B2D41"/>
    <w:rsid w:val="002B351E"/>
    <w:rsid w:val="002B37B4"/>
    <w:rsid w:val="002B3CD4"/>
    <w:rsid w:val="002B421B"/>
    <w:rsid w:val="002B43C5"/>
    <w:rsid w:val="002B44BF"/>
    <w:rsid w:val="002B4771"/>
    <w:rsid w:val="002B477D"/>
    <w:rsid w:val="002B4A12"/>
    <w:rsid w:val="002B4D3C"/>
    <w:rsid w:val="002B5116"/>
    <w:rsid w:val="002B522D"/>
    <w:rsid w:val="002B5375"/>
    <w:rsid w:val="002B5FDA"/>
    <w:rsid w:val="002B625D"/>
    <w:rsid w:val="002B63B6"/>
    <w:rsid w:val="002B659F"/>
    <w:rsid w:val="002B6694"/>
    <w:rsid w:val="002B69B3"/>
    <w:rsid w:val="002B7243"/>
    <w:rsid w:val="002B7A12"/>
    <w:rsid w:val="002C0025"/>
    <w:rsid w:val="002C06E6"/>
    <w:rsid w:val="002C06FC"/>
    <w:rsid w:val="002C0EDA"/>
    <w:rsid w:val="002C0FCF"/>
    <w:rsid w:val="002C161A"/>
    <w:rsid w:val="002C1657"/>
    <w:rsid w:val="002C16FE"/>
    <w:rsid w:val="002C1998"/>
    <w:rsid w:val="002C19F4"/>
    <w:rsid w:val="002C19FE"/>
    <w:rsid w:val="002C1AE2"/>
    <w:rsid w:val="002C1BD2"/>
    <w:rsid w:val="002C1C92"/>
    <w:rsid w:val="002C1F33"/>
    <w:rsid w:val="002C24AB"/>
    <w:rsid w:val="002C25A9"/>
    <w:rsid w:val="002C2625"/>
    <w:rsid w:val="002C2AC3"/>
    <w:rsid w:val="002C2C55"/>
    <w:rsid w:val="002C2E43"/>
    <w:rsid w:val="002C3082"/>
    <w:rsid w:val="002C30C8"/>
    <w:rsid w:val="002C33A7"/>
    <w:rsid w:val="002C33F1"/>
    <w:rsid w:val="002C36E8"/>
    <w:rsid w:val="002C396B"/>
    <w:rsid w:val="002C39B6"/>
    <w:rsid w:val="002C3DB0"/>
    <w:rsid w:val="002C3EF5"/>
    <w:rsid w:val="002C419D"/>
    <w:rsid w:val="002C41DB"/>
    <w:rsid w:val="002C43B7"/>
    <w:rsid w:val="002C446F"/>
    <w:rsid w:val="002C4620"/>
    <w:rsid w:val="002C46DA"/>
    <w:rsid w:val="002C4891"/>
    <w:rsid w:val="002C48B1"/>
    <w:rsid w:val="002C4F2F"/>
    <w:rsid w:val="002C5093"/>
    <w:rsid w:val="002C5191"/>
    <w:rsid w:val="002C56BC"/>
    <w:rsid w:val="002C58A8"/>
    <w:rsid w:val="002C5D02"/>
    <w:rsid w:val="002C627D"/>
    <w:rsid w:val="002C65F7"/>
    <w:rsid w:val="002C6B97"/>
    <w:rsid w:val="002C6BD6"/>
    <w:rsid w:val="002C6DD8"/>
    <w:rsid w:val="002C7630"/>
    <w:rsid w:val="002C77EA"/>
    <w:rsid w:val="002C7B39"/>
    <w:rsid w:val="002D0747"/>
    <w:rsid w:val="002D0B8D"/>
    <w:rsid w:val="002D0BDE"/>
    <w:rsid w:val="002D0F80"/>
    <w:rsid w:val="002D1261"/>
    <w:rsid w:val="002D2110"/>
    <w:rsid w:val="002D214C"/>
    <w:rsid w:val="002D22E6"/>
    <w:rsid w:val="002D25A3"/>
    <w:rsid w:val="002D27D7"/>
    <w:rsid w:val="002D2D6D"/>
    <w:rsid w:val="002D2E37"/>
    <w:rsid w:val="002D34D1"/>
    <w:rsid w:val="002D4738"/>
    <w:rsid w:val="002D483B"/>
    <w:rsid w:val="002D4A12"/>
    <w:rsid w:val="002D5090"/>
    <w:rsid w:val="002D536D"/>
    <w:rsid w:val="002D55EA"/>
    <w:rsid w:val="002D5653"/>
    <w:rsid w:val="002D5A6A"/>
    <w:rsid w:val="002D5B83"/>
    <w:rsid w:val="002D5D12"/>
    <w:rsid w:val="002D5E82"/>
    <w:rsid w:val="002D62BB"/>
    <w:rsid w:val="002D63F2"/>
    <w:rsid w:val="002D65C3"/>
    <w:rsid w:val="002D6B48"/>
    <w:rsid w:val="002D6BCA"/>
    <w:rsid w:val="002D6E0B"/>
    <w:rsid w:val="002D72DC"/>
    <w:rsid w:val="002D7620"/>
    <w:rsid w:val="002D76EC"/>
    <w:rsid w:val="002D76F8"/>
    <w:rsid w:val="002D7AC6"/>
    <w:rsid w:val="002D7B95"/>
    <w:rsid w:val="002E1447"/>
    <w:rsid w:val="002E1634"/>
    <w:rsid w:val="002E1C00"/>
    <w:rsid w:val="002E1DCE"/>
    <w:rsid w:val="002E22DD"/>
    <w:rsid w:val="002E2772"/>
    <w:rsid w:val="002E2A3F"/>
    <w:rsid w:val="002E2C8F"/>
    <w:rsid w:val="002E35E7"/>
    <w:rsid w:val="002E3A22"/>
    <w:rsid w:val="002E3E03"/>
    <w:rsid w:val="002E3EBA"/>
    <w:rsid w:val="002E3EED"/>
    <w:rsid w:val="002E4234"/>
    <w:rsid w:val="002E447D"/>
    <w:rsid w:val="002E4694"/>
    <w:rsid w:val="002E4EEF"/>
    <w:rsid w:val="002E56E3"/>
    <w:rsid w:val="002E6008"/>
    <w:rsid w:val="002E6A82"/>
    <w:rsid w:val="002E6E93"/>
    <w:rsid w:val="002E7468"/>
    <w:rsid w:val="002E7670"/>
    <w:rsid w:val="002F012D"/>
    <w:rsid w:val="002F09AF"/>
    <w:rsid w:val="002F0ACE"/>
    <w:rsid w:val="002F0B5F"/>
    <w:rsid w:val="002F0FDD"/>
    <w:rsid w:val="002F18EB"/>
    <w:rsid w:val="002F1D0A"/>
    <w:rsid w:val="002F1DEE"/>
    <w:rsid w:val="002F1FE3"/>
    <w:rsid w:val="002F2540"/>
    <w:rsid w:val="002F2CB5"/>
    <w:rsid w:val="002F2ECD"/>
    <w:rsid w:val="002F2F69"/>
    <w:rsid w:val="002F2FF4"/>
    <w:rsid w:val="002F34EE"/>
    <w:rsid w:val="002F36BC"/>
    <w:rsid w:val="002F39B6"/>
    <w:rsid w:val="002F3AE9"/>
    <w:rsid w:val="002F4B73"/>
    <w:rsid w:val="002F4C3E"/>
    <w:rsid w:val="002F4D5E"/>
    <w:rsid w:val="002F4F03"/>
    <w:rsid w:val="002F5290"/>
    <w:rsid w:val="002F536A"/>
    <w:rsid w:val="002F58F8"/>
    <w:rsid w:val="002F5E0A"/>
    <w:rsid w:val="002F617C"/>
    <w:rsid w:val="002F667C"/>
    <w:rsid w:val="002F69F7"/>
    <w:rsid w:val="002F6FEB"/>
    <w:rsid w:val="002F74E2"/>
    <w:rsid w:val="002F7C3B"/>
    <w:rsid w:val="002F7EEF"/>
    <w:rsid w:val="0030018C"/>
    <w:rsid w:val="003001C2"/>
    <w:rsid w:val="003001E8"/>
    <w:rsid w:val="00300444"/>
    <w:rsid w:val="00300957"/>
    <w:rsid w:val="00301889"/>
    <w:rsid w:val="00301D07"/>
    <w:rsid w:val="00301EE6"/>
    <w:rsid w:val="003020D5"/>
    <w:rsid w:val="003020F6"/>
    <w:rsid w:val="003028B4"/>
    <w:rsid w:val="00302B71"/>
    <w:rsid w:val="00302BAC"/>
    <w:rsid w:val="00302CBB"/>
    <w:rsid w:val="00302DA2"/>
    <w:rsid w:val="00303146"/>
    <w:rsid w:val="00303721"/>
    <w:rsid w:val="003039BC"/>
    <w:rsid w:val="00303AE3"/>
    <w:rsid w:val="00303D23"/>
    <w:rsid w:val="00303FE9"/>
    <w:rsid w:val="00304541"/>
    <w:rsid w:val="00304916"/>
    <w:rsid w:val="00304993"/>
    <w:rsid w:val="00304E17"/>
    <w:rsid w:val="00304F9D"/>
    <w:rsid w:val="0030514C"/>
    <w:rsid w:val="003056A0"/>
    <w:rsid w:val="0030575A"/>
    <w:rsid w:val="00305E4A"/>
    <w:rsid w:val="00306B0F"/>
    <w:rsid w:val="00306C40"/>
    <w:rsid w:val="00306C66"/>
    <w:rsid w:val="00306FBC"/>
    <w:rsid w:val="003071F6"/>
    <w:rsid w:val="003072A9"/>
    <w:rsid w:val="0030793D"/>
    <w:rsid w:val="00307AD6"/>
    <w:rsid w:val="00310174"/>
    <w:rsid w:val="003107D0"/>
    <w:rsid w:val="003112C8"/>
    <w:rsid w:val="00311FFB"/>
    <w:rsid w:val="003124DF"/>
    <w:rsid w:val="00312ED3"/>
    <w:rsid w:val="00313FC2"/>
    <w:rsid w:val="003149BA"/>
    <w:rsid w:val="00314E8A"/>
    <w:rsid w:val="00314E9C"/>
    <w:rsid w:val="00315455"/>
    <w:rsid w:val="00315871"/>
    <w:rsid w:val="00315F9C"/>
    <w:rsid w:val="003160C1"/>
    <w:rsid w:val="0031676F"/>
    <w:rsid w:val="00316A27"/>
    <w:rsid w:val="00316E05"/>
    <w:rsid w:val="00316E0F"/>
    <w:rsid w:val="00316FC1"/>
    <w:rsid w:val="00316FF2"/>
    <w:rsid w:val="003170FB"/>
    <w:rsid w:val="003174AA"/>
    <w:rsid w:val="003177F7"/>
    <w:rsid w:val="003179A1"/>
    <w:rsid w:val="00317F05"/>
    <w:rsid w:val="003206DE"/>
    <w:rsid w:val="00321303"/>
    <w:rsid w:val="00321B8B"/>
    <w:rsid w:val="00321C47"/>
    <w:rsid w:val="00321FC3"/>
    <w:rsid w:val="00322362"/>
    <w:rsid w:val="0032253C"/>
    <w:rsid w:val="003227A3"/>
    <w:rsid w:val="003228B6"/>
    <w:rsid w:val="00322A22"/>
    <w:rsid w:val="00322A49"/>
    <w:rsid w:val="00323248"/>
    <w:rsid w:val="003238EC"/>
    <w:rsid w:val="00323AF2"/>
    <w:rsid w:val="00323D6B"/>
    <w:rsid w:val="00323FC7"/>
    <w:rsid w:val="003247F1"/>
    <w:rsid w:val="00325551"/>
    <w:rsid w:val="00326164"/>
    <w:rsid w:val="0032669E"/>
    <w:rsid w:val="00326EBE"/>
    <w:rsid w:val="0032733F"/>
    <w:rsid w:val="003273CE"/>
    <w:rsid w:val="0032770B"/>
    <w:rsid w:val="00327978"/>
    <w:rsid w:val="00327A9F"/>
    <w:rsid w:val="00327D86"/>
    <w:rsid w:val="0033026B"/>
    <w:rsid w:val="0033041D"/>
    <w:rsid w:val="00330DCB"/>
    <w:rsid w:val="00331270"/>
    <w:rsid w:val="00331349"/>
    <w:rsid w:val="00331350"/>
    <w:rsid w:val="003314C4"/>
    <w:rsid w:val="00331988"/>
    <w:rsid w:val="00332555"/>
    <w:rsid w:val="00332584"/>
    <w:rsid w:val="003327A6"/>
    <w:rsid w:val="003330F1"/>
    <w:rsid w:val="0033321B"/>
    <w:rsid w:val="0033334F"/>
    <w:rsid w:val="0033365A"/>
    <w:rsid w:val="00333672"/>
    <w:rsid w:val="003338FC"/>
    <w:rsid w:val="00333983"/>
    <w:rsid w:val="00333A6C"/>
    <w:rsid w:val="00333AA5"/>
    <w:rsid w:val="00333F2D"/>
    <w:rsid w:val="003341D0"/>
    <w:rsid w:val="003342BB"/>
    <w:rsid w:val="00334760"/>
    <w:rsid w:val="00334874"/>
    <w:rsid w:val="00334991"/>
    <w:rsid w:val="00334BAD"/>
    <w:rsid w:val="00334BE2"/>
    <w:rsid w:val="00334BF2"/>
    <w:rsid w:val="00334CEE"/>
    <w:rsid w:val="00334EA4"/>
    <w:rsid w:val="00334F70"/>
    <w:rsid w:val="00335154"/>
    <w:rsid w:val="00335C17"/>
    <w:rsid w:val="003360C4"/>
    <w:rsid w:val="00336A48"/>
    <w:rsid w:val="00336A52"/>
    <w:rsid w:val="00336AB2"/>
    <w:rsid w:val="00336EC4"/>
    <w:rsid w:val="00337310"/>
    <w:rsid w:val="00337D97"/>
    <w:rsid w:val="003400A8"/>
    <w:rsid w:val="003405B4"/>
    <w:rsid w:val="003407C4"/>
    <w:rsid w:val="00340A90"/>
    <w:rsid w:val="00340AC9"/>
    <w:rsid w:val="003416EC"/>
    <w:rsid w:val="00341BD4"/>
    <w:rsid w:val="00341C49"/>
    <w:rsid w:val="00341F2B"/>
    <w:rsid w:val="00341F46"/>
    <w:rsid w:val="0034253B"/>
    <w:rsid w:val="003429DA"/>
    <w:rsid w:val="00342CB9"/>
    <w:rsid w:val="003430BC"/>
    <w:rsid w:val="0034334A"/>
    <w:rsid w:val="00343453"/>
    <w:rsid w:val="00343643"/>
    <w:rsid w:val="0034376E"/>
    <w:rsid w:val="003438CB"/>
    <w:rsid w:val="003442C0"/>
    <w:rsid w:val="003442EB"/>
    <w:rsid w:val="003448E3"/>
    <w:rsid w:val="00344DA2"/>
    <w:rsid w:val="00344EBF"/>
    <w:rsid w:val="00345082"/>
    <w:rsid w:val="00345278"/>
    <w:rsid w:val="0034550B"/>
    <w:rsid w:val="0034593E"/>
    <w:rsid w:val="00345965"/>
    <w:rsid w:val="00345C31"/>
    <w:rsid w:val="00345E25"/>
    <w:rsid w:val="00345F1F"/>
    <w:rsid w:val="003465B3"/>
    <w:rsid w:val="0034716F"/>
    <w:rsid w:val="00347359"/>
    <w:rsid w:val="00347772"/>
    <w:rsid w:val="00347CBE"/>
    <w:rsid w:val="00350784"/>
    <w:rsid w:val="00350BB9"/>
    <w:rsid w:val="003511E2"/>
    <w:rsid w:val="00351A0C"/>
    <w:rsid w:val="00351AE8"/>
    <w:rsid w:val="00351B95"/>
    <w:rsid w:val="00352045"/>
    <w:rsid w:val="00352175"/>
    <w:rsid w:val="00352813"/>
    <w:rsid w:val="003529F3"/>
    <w:rsid w:val="00352C46"/>
    <w:rsid w:val="003530D6"/>
    <w:rsid w:val="003532F3"/>
    <w:rsid w:val="00353401"/>
    <w:rsid w:val="00353C8A"/>
    <w:rsid w:val="00354545"/>
    <w:rsid w:val="00354666"/>
    <w:rsid w:val="00355110"/>
    <w:rsid w:val="0035559D"/>
    <w:rsid w:val="00355E65"/>
    <w:rsid w:val="0035669E"/>
    <w:rsid w:val="00356AA1"/>
    <w:rsid w:val="00357548"/>
    <w:rsid w:val="00357648"/>
    <w:rsid w:val="0035768B"/>
    <w:rsid w:val="0036026B"/>
    <w:rsid w:val="00360A92"/>
    <w:rsid w:val="00360C49"/>
    <w:rsid w:val="0036110A"/>
    <w:rsid w:val="00361145"/>
    <w:rsid w:val="00361472"/>
    <w:rsid w:val="0036163E"/>
    <w:rsid w:val="00361B00"/>
    <w:rsid w:val="00361BCB"/>
    <w:rsid w:val="00361FD4"/>
    <w:rsid w:val="003625E2"/>
    <w:rsid w:val="003625EC"/>
    <w:rsid w:val="003625ED"/>
    <w:rsid w:val="00362696"/>
    <w:rsid w:val="00362844"/>
    <w:rsid w:val="00362A9E"/>
    <w:rsid w:val="00362ABA"/>
    <w:rsid w:val="00362D89"/>
    <w:rsid w:val="00362F85"/>
    <w:rsid w:val="00362FA9"/>
    <w:rsid w:val="00363414"/>
    <w:rsid w:val="00364615"/>
    <w:rsid w:val="00364B77"/>
    <w:rsid w:val="00364C07"/>
    <w:rsid w:val="003653E8"/>
    <w:rsid w:val="00365CF2"/>
    <w:rsid w:val="00365E71"/>
    <w:rsid w:val="00365FA4"/>
    <w:rsid w:val="00366347"/>
    <w:rsid w:val="0036699E"/>
    <w:rsid w:val="00366CD3"/>
    <w:rsid w:val="003677E6"/>
    <w:rsid w:val="00367A87"/>
    <w:rsid w:val="00367C6A"/>
    <w:rsid w:val="00367E75"/>
    <w:rsid w:val="00367F6F"/>
    <w:rsid w:val="00367FA0"/>
    <w:rsid w:val="00370760"/>
    <w:rsid w:val="0037076F"/>
    <w:rsid w:val="00370E9E"/>
    <w:rsid w:val="00370FEB"/>
    <w:rsid w:val="003714D9"/>
    <w:rsid w:val="003715C6"/>
    <w:rsid w:val="0037254D"/>
    <w:rsid w:val="0037298E"/>
    <w:rsid w:val="00372A0E"/>
    <w:rsid w:val="00372B79"/>
    <w:rsid w:val="003731AB"/>
    <w:rsid w:val="00373212"/>
    <w:rsid w:val="0037337B"/>
    <w:rsid w:val="00373729"/>
    <w:rsid w:val="00373747"/>
    <w:rsid w:val="003737C4"/>
    <w:rsid w:val="003738EA"/>
    <w:rsid w:val="0037399E"/>
    <w:rsid w:val="00373BAC"/>
    <w:rsid w:val="00373D8A"/>
    <w:rsid w:val="00373FF3"/>
    <w:rsid w:val="00374293"/>
    <w:rsid w:val="0037438B"/>
    <w:rsid w:val="0037498F"/>
    <w:rsid w:val="00374AEC"/>
    <w:rsid w:val="00374BAB"/>
    <w:rsid w:val="0037556C"/>
    <w:rsid w:val="00375630"/>
    <w:rsid w:val="003758AA"/>
    <w:rsid w:val="00375A47"/>
    <w:rsid w:val="003760AC"/>
    <w:rsid w:val="00376332"/>
    <w:rsid w:val="003768E2"/>
    <w:rsid w:val="00376924"/>
    <w:rsid w:val="003773A1"/>
    <w:rsid w:val="00377512"/>
    <w:rsid w:val="00377A86"/>
    <w:rsid w:val="00377AF9"/>
    <w:rsid w:val="00377E57"/>
    <w:rsid w:val="003802AA"/>
    <w:rsid w:val="0038084C"/>
    <w:rsid w:val="00380B7B"/>
    <w:rsid w:val="00380E27"/>
    <w:rsid w:val="00381352"/>
    <w:rsid w:val="0038149C"/>
    <w:rsid w:val="00381525"/>
    <w:rsid w:val="0038175C"/>
    <w:rsid w:val="00381AD0"/>
    <w:rsid w:val="00381E1D"/>
    <w:rsid w:val="0038273C"/>
    <w:rsid w:val="003827E2"/>
    <w:rsid w:val="00382802"/>
    <w:rsid w:val="0038292C"/>
    <w:rsid w:val="00382C6D"/>
    <w:rsid w:val="00382CB2"/>
    <w:rsid w:val="00382EBA"/>
    <w:rsid w:val="00382EE3"/>
    <w:rsid w:val="00382FE2"/>
    <w:rsid w:val="00383A2C"/>
    <w:rsid w:val="00383AB3"/>
    <w:rsid w:val="00383CC2"/>
    <w:rsid w:val="00384213"/>
    <w:rsid w:val="00384297"/>
    <w:rsid w:val="003846A0"/>
    <w:rsid w:val="003850A0"/>
    <w:rsid w:val="0038514E"/>
    <w:rsid w:val="00385161"/>
    <w:rsid w:val="003854B8"/>
    <w:rsid w:val="003855BA"/>
    <w:rsid w:val="00385827"/>
    <w:rsid w:val="00386168"/>
    <w:rsid w:val="00386F46"/>
    <w:rsid w:val="003871AC"/>
    <w:rsid w:val="0038729F"/>
    <w:rsid w:val="00387EFB"/>
    <w:rsid w:val="00390570"/>
    <w:rsid w:val="00390738"/>
    <w:rsid w:val="0039078A"/>
    <w:rsid w:val="00390EA7"/>
    <w:rsid w:val="0039120F"/>
    <w:rsid w:val="0039151E"/>
    <w:rsid w:val="003919E5"/>
    <w:rsid w:val="00391AFF"/>
    <w:rsid w:val="00391D3B"/>
    <w:rsid w:val="00392155"/>
    <w:rsid w:val="0039259A"/>
    <w:rsid w:val="003926EE"/>
    <w:rsid w:val="00392701"/>
    <w:rsid w:val="00392C33"/>
    <w:rsid w:val="00392CF7"/>
    <w:rsid w:val="00392E76"/>
    <w:rsid w:val="00393CC8"/>
    <w:rsid w:val="00393ED4"/>
    <w:rsid w:val="00393F3F"/>
    <w:rsid w:val="003941D2"/>
    <w:rsid w:val="003944D5"/>
    <w:rsid w:val="00394B44"/>
    <w:rsid w:val="00394EB7"/>
    <w:rsid w:val="00395BE1"/>
    <w:rsid w:val="00396FF8"/>
    <w:rsid w:val="0039714A"/>
    <w:rsid w:val="00397516"/>
    <w:rsid w:val="00397B76"/>
    <w:rsid w:val="00397CB5"/>
    <w:rsid w:val="00397D11"/>
    <w:rsid w:val="00397F38"/>
    <w:rsid w:val="003A049E"/>
    <w:rsid w:val="003A058F"/>
    <w:rsid w:val="003A091A"/>
    <w:rsid w:val="003A09A1"/>
    <w:rsid w:val="003A116A"/>
    <w:rsid w:val="003A11A5"/>
    <w:rsid w:val="003A208E"/>
    <w:rsid w:val="003A236F"/>
    <w:rsid w:val="003A249F"/>
    <w:rsid w:val="003A2657"/>
    <w:rsid w:val="003A27EF"/>
    <w:rsid w:val="003A2922"/>
    <w:rsid w:val="003A2CBE"/>
    <w:rsid w:val="003A2DA9"/>
    <w:rsid w:val="003A2EBC"/>
    <w:rsid w:val="003A320F"/>
    <w:rsid w:val="003A34A4"/>
    <w:rsid w:val="003A361E"/>
    <w:rsid w:val="003A3FC4"/>
    <w:rsid w:val="003A419F"/>
    <w:rsid w:val="003A4B1C"/>
    <w:rsid w:val="003A4F05"/>
    <w:rsid w:val="003A550F"/>
    <w:rsid w:val="003A5A1D"/>
    <w:rsid w:val="003A5CC1"/>
    <w:rsid w:val="003A601D"/>
    <w:rsid w:val="003A64BC"/>
    <w:rsid w:val="003A65D1"/>
    <w:rsid w:val="003A6CA5"/>
    <w:rsid w:val="003A6DA4"/>
    <w:rsid w:val="003A72AF"/>
    <w:rsid w:val="003A756E"/>
    <w:rsid w:val="003A7873"/>
    <w:rsid w:val="003B0E02"/>
    <w:rsid w:val="003B101A"/>
    <w:rsid w:val="003B110E"/>
    <w:rsid w:val="003B116E"/>
    <w:rsid w:val="003B1255"/>
    <w:rsid w:val="003B1559"/>
    <w:rsid w:val="003B171E"/>
    <w:rsid w:val="003B1C93"/>
    <w:rsid w:val="003B1E7A"/>
    <w:rsid w:val="003B1EC8"/>
    <w:rsid w:val="003B2106"/>
    <w:rsid w:val="003B2347"/>
    <w:rsid w:val="003B2730"/>
    <w:rsid w:val="003B2869"/>
    <w:rsid w:val="003B2A19"/>
    <w:rsid w:val="003B2CAD"/>
    <w:rsid w:val="003B30B5"/>
    <w:rsid w:val="003B3129"/>
    <w:rsid w:val="003B361F"/>
    <w:rsid w:val="003B4214"/>
    <w:rsid w:val="003B4D1D"/>
    <w:rsid w:val="003B4E80"/>
    <w:rsid w:val="003B5A96"/>
    <w:rsid w:val="003B617A"/>
    <w:rsid w:val="003B654A"/>
    <w:rsid w:val="003B727B"/>
    <w:rsid w:val="003B7FCE"/>
    <w:rsid w:val="003C036A"/>
    <w:rsid w:val="003C0AE2"/>
    <w:rsid w:val="003C0D08"/>
    <w:rsid w:val="003C1481"/>
    <w:rsid w:val="003C2323"/>
    <w:rsid w:val="003C2335"/>
    <w:rsid w:val="003C23D9"/>
    <w:rsid w:val="003C2A7E"/>
    <w:rsid w:val="003C306A"/>
    <w:rsid w:val="003C343C"/>
    <w:rsid w:val="003C3617"/>
    <w:rsid w:val="003C36DC"/>
    <w:rsid w:val="003C383A"/>
    <w:rsid w:val="003C3AEA"/>
    <w:rsid w:val="003C3CA2"/>
    <w:rsid w:val="003C4315"/>
    <w:rsid w:val="003C4844"/>
    <w:rsid w:val="003C5232"/>
    <w:rsid w:val="003C52B3"/>
    <w:rsid w:val="003C61BB"/>
    <w:rsid w:val="003C71CB"/>
    <w:rsid w:val="003C751E"/>
    <w:rsid w:val="003C7697"/>
    <w:rsid w:val="003C7893"/>
    <w:rsid w:val="003C7E5E"/>
    <w:rsid w:val="003D02A0"/>
    <w:rsid w:val="003D03EB"/>
    <w:rsid w:val="003D06F8"/>
    <w:rsid w:val="003D09B5"/>
    <w:rsid w:val="003D0CFF"/>
    <w:rsid w:val="003D11A2"/>
    <w:rsid w:val="003D11E7"/>
    <w:rsid w:val="003D124A"/>
    <w:rsid w:val="003D1693"/>
    <w:rsid w:val="003D2CD5"/>
    <w:rsid w:val="003D2DF4"/>
    <w:rsid w:val="003D2FBB"/>
    <w:rsid w:val="003D3416"/>
    <w:rsid w:val="003D36AA"/>
    <w:rsid w:val="003D36FA"/>
    <w:rsid w:val="003D3BF4"/>
    <w:rsid w:val="003D3F63"/>
    <w:rsid w:val="003D414B"/>
    <w:rsid w:val="003D49BA"/>
    <w:rsid w:val="003D4CBC"/>
    <w:rsid w:val="003D503F"/>
    <w:rsid w:val="003D5076"/>
    <w:rsid w:val="003D5144"/>
    <w:rsid w:val="003D59B2"/>
    <w:rsid w:val="003D645A"/>
    <w:rsid w:val="003D6644"/>
    <w:rsid w:val="003D6863"/>
    <w:rsid w:val="003D6A75"/>
    <w:rsid w:val="003D73EE"/>
    <w:rsid w:val="003D747C"/>
    <w:rsid w:val="003E089A"/>
    <w:rsid w:val="003E089C"/>
    <w:rsid w:val="003E0B12"/>
    <w:rsid w:val="003E1236"/>
    <w:rsid w:val="003E1476"/>
    <w:rsid w:val="003E1512"/>
    <w:rsid w:val="003E1880"/>
    <w:rsid w:val="003E1C8D"/>
    <w:rsid w:val="003E2113"/>
    <w:rsid w:val="003E2406"/>
    <w:rsid w:val="003E2469"/>
    <w:rsid w:val="003E27C8"/>
    <w:rsid w:val="003E2848"/>
    <w:rsid w:val="003E28CC"/>
    <w:rsid w:val="003E2D95"/>
    <w:rsid w:val="003E2E21"/>
    <w:rsid w:val="003E3405"/>
    <w:rsid w:val="003E35D4"/>
    <w:rsid w:val="003E36F4"/>
    <w:rsid w:val="003E3742"/>
    <w:rsid w:val="003E38A0"/>
    <w:rsid w:val="003E3AEE"/>
    <w:rsid w:val="003E3D0D"/>
    <w:rsid w:val="003E4144"/>
    <w:rsid w:val="003E43A0"/>
    <w:rsid w:val="003E496F"/>
    <w:rsid w:val="003E504A"/>
    <w:rsid w:val="003E50A4"/>
    <w:rsid w:val="003E5287"/>
    <w:rsid w:val="003E52A4"/>
    <w:rsid w:val="003E53F8"/>
    <w:rsid w:val="003E54F2"/>
    <w:rsid w:val="003E5667"/>
    <w:rsid w:val="003E56FD"/>
    <w:rsid w:val="003E608C"/>
    <w:rsid w:val="003E622B"/>
    <w:rsid w:val="003E63C2"/>
    <w:rsid w:val="003E6A80"/>
    <w:rsid w:val="003E6B4E"/>
    <w:rsid w:val="003E6F41"/>
    <w:rsid w:val="003E760F"/>
    <w:rsid w:val="003E77F0"/>
    <w:rsid w:val="003E78C2"/>
    <w:rsid w:val="003F021C"/>
    <w:rsid w:val="003F0B2B"/>
    <w:rsid w:val="003F0C17"/>
    <w:rsid w:val="003F0C84"/>
    <w:rsid w:val="003F12DA"/>
    <w:rsid w:val="003F177A"/>
    <w:rsid w:val="003F1BFC"/>
    <w:rsid w:val="003F25CA"/>
    <w:rsid w:val="003F2D11"/>
    <w:rsid w:val="003F2FA5"/>
    <w:rsid w:val="003F311A"/>
    <w:rsid w:val="003F320D"/>
    <w:rsid w:val="003F36A3"/>
    <w:rsid w:val="003F372A"/>
    <w:rsid w:val="003F3B04"/>
    <w:rsid w:val="003F406A"/>
    <w:rsid w:val="003F4116"/>
    <w:rsid w:val="003F4AFE"/>
    <w:rsid w:val="003F5011"/>
    <w:rsid w:val="003F5045"/>
    <w:rsid w:val="003F50C7"/>
    <w:rsid w:val="003F535E"/>
    <w:rsid w:val="003F56D5"/>
    <w:rsid w:val="003F5CDF"/>
    <w:rsid w:val="003F5F20"/>
    <w:rsid w:val="003F5F6E"/>
    <w:rsid w:val="003F6069"/>
    <w:rsid w:val="003F6125"/>
    <w:rsid w:val="003F6537"/>
    <w:rsid w:val="003F6680"/>
    <w:rsid w:val="003F7102"/>
    <w:rsid w:val="003F7110"/>
    <w:rsid w:val="0040046E"/>
    <w:rsid w:val="00400569"/>
    <w:rsid w:val="00400DCB"/>
    <w:rsid w:val="00400F9F"/>
    <w:rsid w:val="004013A6"/>
    <w:rsid w:val="00401957"/>
    <w:rsid w:val="00401BC2"/>
    <w:rsid w:val="00401EFF"/>
    <w:rsid w:val="0040201B"/>
    <w:rsid w:val="00402A6E"/>
    <w:rsid w:val="00402EF4"/>
    <w:rsid w:val="0040310D"/>
    <w:rsid w:val="00404358"/>
    <w:rsid w:val="004048B7"/>
    <w:rsid w:val="00404CCC"/>
    <w:rsid w:val="0040517D"/>
    <w:rsid w:val="00405407"/>
    <w:rsid w:val="004054CF"/>
    <w:rsid w:val="004054D3"/>
    <w:rsid w:val="004062B5"/>
    <w:rsid w:val="0040637C"/>
    <w:rsid w:val="004072F9"/>
    <w:rsid w:val="004073BF"/>
    <w:rsid w:val="004077B0"/>
    <w:rsid w:val="00407CA8"/>
    <w:rsid w:val="00407FC0"/>
    <w:rsid w:val="0041016A"/>
    <w:rsid w:val="004102CF"/>
    <w:rsid w:val="0041085E"/>
    <w:rsid w:val="00410B33"/>
    <w:rsid w:val="00410C16"/>
    <w:rsid w:val="00411149"/>
    <w:rsid w:val="00411177"/>
    <w:rsid w:val="00411243"/>
    <w:rsid w:val="004113F5"/>
    <w:rsid w:val="00411907"/>
    <w:rsid w:val="00411939"/>
    <w:rsid w:val="00411B8D"/>
    <w:rsid w:val="00412107"/>
    <w:rsid w:val="004121CE"/>
    <w:rsid w:val="004121CF"/>
    <w:rsid w:val="00412C21"/>
    <w:rsid w:val="00412EA0"/>
    <w:rsid w:val="004132E3"/>
    <w:rsid w:val="004133AD"/>
    <w:rsid w:val="004137AE"/>
    <w:rsid w:val="004137B4"/>
    <w:rsid w:val="0041383E"/>
    <w:rsid w:val="0041433D"/>
    <w:rsid w:val="00414383"/>
    <w:rsid w:val="0041446E"/>
    <w:rsid w:val="00414BD8"/>
    <w:rsid w:val="00414EA6"/>
    <w:rsid w:val="00415063"/>
    <w:rsid w:val="004150DD"/>
    <w:rsid w:val="00415117"/>
    <w:rsid w:val="0041529A"/>
    <w:rsid w:val="004152CC"/>
    <w:rsid w:val="0041563C"/>
    <w:rsid w:val="00415B1C"/>
    <w:rsid w:val="00415D18"/>
    <w:rsid w:val="00415DE0"/>
    <w:rsid w:val="00415F8C"/>
    <w:rsid w:val="0041607D"/>
    <w:rsid w:val="004160EF"/>
    <w:rsid w:val="00416163"/>
    <w:rsid w:val="00416AF2"/>
    <w:rsid w:val="00416B12"/>
    <w:rsid w:val="00416CC6"/>
    <w:rsid w:val="00416E0A"/>
    <w:rsid w:val="00416E5C"/>
    <w:rsid w:val="00417062"/>
    <w:rsid w:val="00417FE7"/>
    <w:rsid w:val="00420043"/>
    <w:rsid w:val="0042055C"/>
    <w:rsid w:val="00420817"/>
    <w:rsid w:val="00420DA1"/>
    <w:rsid w:val="00420ED6"/>
    <w:rsid w:val="00420FE6"/>
    <w:rsid w:val="004215FB"/>
    <w:rsid w:val="00421716"/>
    <w:rsid w:val="00421CE1"/>
    <w:rsid w:val="004220DA"/>
    <w:rsid w:val="00422318"/>
    <w:rsid w:val="00422605"/>
    <w:rsid w:val="0042271B"/>
    <w:rsid w:val="00422D62"/>
    <w:rsid w:val="00422DA5"/>
    <w:rsid w:val="004234E1"/>
    <w:rsid w:val="004235CA"/>
    <w:rsid w:val="00423A03"/>
    <w:rsid w:val="00423BBB"/>
    <w:rsid w:val="00423C32"/>
    <w:rsid w:val="00423CCE"/>
    <w:rsid w:val="00424054"/>
    <w:rsid w:val="0042416C"/>
    <w:rsid w:val="004247AF"/>
    <w:rsid w:val="00424C39"/>
    <w:rsid w:val="00424EA3"/>
    <w:rsid w:val="0042507E"/>
    <w:rsid w:val="004256A2"/>
    <w:rsid w:val="00425C83"/>
    <w:rsid w:val="00425EB9"/>
    <w:rsid w:val="00425F0E"/>
    <w:rsid w:val="00425FC6"/>
    <w:rsid w:val="0042648E"/>
    <w:rsid w:val="00426654"/>
    <w:rsid w:val="00426688"/>
    <w:rsid w:val="0042691A"/>
    <w:rsid w:val="00426F13"/>
    <w:rsid w:val="00426FA6"/>
    <w:rsid w:val="0042729B"/>
    <w:rsid w:val="004273E3"/>
    <w:rsid w:val="0043056D"/>
    <w:rsid w:val="00430646"/>
    <w:rsid w:val="004308D1"/>
    <w:rsid w:val="00430C4A"/>
    <w:rsid w:val="00430D4B"/>
    <w:rsid w:val="004316AE"/>
    <w:rsid w:val="00431823"/>
    <w:rsid w:val="00431B3B"/>
    <w:rsid w:val="00431EBB"/>
    <w:rsid w:val="004321AD"/>
    <w:rsid w:val="004324C5"/>
    <w:rsid w:val="004325D2"/>
    <w:rsid w:val="00432890"/>
    <w:rsid w:val="00432924"/>
    <w:rsid w:val="00432C60"/>
    <w:rsid w:val="0043332A"/>
    <w:rsid w:val="00433537"/>
    <w:rsid w:val="00433581"/>
    <w:rsid w:val="004336CC"/>
    <w:rsid w:val="00433DB1"/>
    <w:rsid w:val="00433F9D"/>
    <w:rsid w:val="004349FE"/>
    <w:rsid w:val="00434BF8"/>
    <w:rsid w:val="00434DEF"/>
    <w:rsid w:val="004350CA"/>
    <w:rsid w:val="004359F8"/>
    <w:rsid w:val="00435B2B"/>
    <w:rsid w:val="00435EEE"/>
    <w:rsid w:val="00436532"/>
    <w:rsid w:val="00436768"/>
    <w:rsid w:val="00436B7E"/>
    <w:rsid w:val="00436C7D"/>
    <w:rsid w:val="004374D7"/>
    <w:rsid w:val="00437776"/>
    <w:rsid w:val="00437AD1"/>
    <w:rsid w:val="00440E46"/>
    <w:rsid w:val="00441811"/>
    <w:rsid w:val="00441AB6"/>
    <w:rsid w:val="00442652"/>
    <w:rsid w:val="004426E7"/>
    <w:rsid w:val="004427DB"/>
    <w:rsid w:val="00442C46"/>
    <w:rsid w:val="00442E70"/>
    <w:rsid w:val="00442FB8"/>
    <w:rsid w:val="00443447"/>
    <w:rsid w:val="004436BD"/>
    <w:rsid w:val="00443729"/>
    <w:rsid w:val="00443C2A"/>
    <w:rsid w:val="00443C2C"/>
    <w:rsid w:val="00443FB2"/>
    <w:rsid w:val="00443FED"/>
    <w:rsid w:val="004446A9"/>
    <w:rsid w:val="004446AB"/>
    <w:rsid w:val="00444CAD"/>
    <w:rsid w:val="00444E99"/>
    <w:rsid w:val="004451DD"/>
    <w:rsid w:val="00445282"/>
    <w:rsid w:val="004452C2"/>
    <w:rsid w:val="00445E1D"/>
    <w:rsid w:val="00445FF5"/>
    <w:rsid w:val="00446201"/>
    <w:rsid w:val="004462AE"/>
    <w:rsid w:val="004467A4"/>
    <w:rsid w:val="00446C86"/>
    <w:rsid w:val="00446D38"/>
    <w:rsid w:val="00446EF9"/>
    <w:rsid w:val="00447260"/>
    <w:rsid w:val="00447CA8"/>
    <w:rsid w:val="00447CC2"/>
    <w:rsid w:val="00450262"/>
    <w:rsid w:val="004504BB"/>
    <w:rsid w:val="004505BA"/>
    <w:rsid w:val="00450815"/>
    <w:rsid w:val="00451038"/>
    <w:rsid w:val="00451841"/>
    <w:rsid w:val="00452137"/>
    <w:rsid w:val="00452377"/>
    <w:rsid w:val="00452E1A"/>
    <w:rsid w:val="0045371E"/>
    <w:rsid w:val="0045384B"/>
    <w:rsid w:val="00453922"/>
    <w:rsid w:val="00453CE5"/>
    <w:rsid w:val="00454149"/>
    <w:rsid w:val="00454CEB"/>
    <w:rsid w:val="00454F45"/>
    <w:rsid w:val="004558B7"/>
    <w:rsid w:val="00455EF0"/>
    <w:rsid w:val="004561D3"/>
    <w:rsid w:val="00456234"/>
    <w:rsid w:val="00456313"/>
    <w:rsid w:val="004566E3"/>
    <w:rsid w:val="004578D8"/>
    <w:rsid w:val="00457F0D"/>
    <w:rsid w:val="0046059D"/>
    <w:rsid w:val="00460BCC"/>
    <w:rsid w:val="00460C50"/>
    <w:rsid w:val="00460D57"/>
    <w:rsid w:val="00460EEB"/>
    <w:rsid w:val="0046104F"/>
    <w:rsid w:val="004612F0"/>
    <w:rsid w:val="0046201A"/>
    <w:rsid w:val="004626FE"/>
    <w:rsid w:val="00463077"/>
    <w:rsid w:val="00463307"/>
    <w:rsid w:val="004634A7"/>
    <w:rsid w:val="00464032"/>
    <w:rsid w:val="004644D2"/>
    <w:rsid w:val="004646B2"/>
    <w:rsid w:val="00464C26"/>
    <w:rsid w:val="00464DE8"/>
    <w:rsid w:val="00464EBC"/>
    <w:rsid w:val="00464EE1"/>
    <w:rsid w:val="004655D5"/>
    <w:rsid w:val="00465772"/>
    <w:rsid w:val="00465B66"/>
    <w:rsid w:val="00465D30"/>
    <w:rsid w:val="004664A5"/>
    <w:rsid w:val="004670C9"/>
    <w:rsid w:val="0046727A"/>
    <w:rsid w:val="00467728"/>
    <w:rsid w:val="004679CB"/>
    <w:rsid w:val="00470041"/>
    <w:rsid w:val="00470510"/>
    <w:rsid w:val="0047055F"/>
    <w:rsid w:val="0047115F"/>
    <w:rsid w:val="00471211"/>
    <w:rsid w:val="004712FB"/>
    <w:rsid w:val="00471447"/>
    <w:rsid w:val="00471715"/>
    <w:rsid w:val="004717E1"/>
    <w:rsid w:val="004718C0"/>
    <w:rsid w:val="004723E9"/>
    <w:rsid w:val="004735CF"/>
    <w:rsid w:val="004736C8"/>
    <w:rsid w:val="00473928"/>
    <w:rsid w:val="00473E84"/>
    <w:rsid w:val="00474070"/>
    <w:rsid w:val="004740CB"/>
    <w:rsid w:val="0047455E"/>
    <w:rsid w:val="00474682"/>
    <w:rsid w:val="004746CA"/>
    <w:rsid w:val="004749E7"/>
    <w:rsid w:val="00474ED9"/>
    <w:rsid w:val="004750A8"/>
    <w:rsid w:val="00475176"/>
    <w:rsid w:val="004751F4"/>
    <w:rsid w:val="004753C5"/>
    <w:rsid w:val="00475454"/>
    <w:rsid w:val="0047565C"/>
    <w:rsid w:val="00475B20"/>
    <w:rsid w:val="00475D54"/>
    <w:rsid w:val="00476B0F"/>
    <w:rsid w:val="00477083"/>
    <w:rsid w:val="00477E72"/>
    <w:rsid w:val="00477F7A"/>
    <w:rsid w:val="004800E0"/>
    <w:rsid w:val="00481031"/>
    <w:rsid w:val="00481697"/>
    <w:rsid w:val="004819F7"/>
    <w:rsid w:val="00481BD1"/>
    <w:rsid w:val="00481E4E"/>
    <w:rsid w:val="0048219D"/>
    <w:rsid w:val="004822C3"/>
    <w:rsid w:val="00482755"/>
    <w:rsid w:val="004827C7"/>
    <w:rsid w:val="004828CA"/>
    <w:rsid w:val="00482B43"/>
    <w:rsid w:val="00482C74"/>
    <w:rsid w:val="00482F13"/>
    <w:rsid w:val="00483415"/>
    <w:rsid w:val="004836C9"/>
    <w:rsid w:val="004836D8"/>
    <w:rsid w:val="00483CAE"/>
    <w:rsid w:val="00483EB8"/>
    <w:rsid w:val="004840E2"/>
    <w:rsid w:val="0048421E"/>
    <w:rsid w:val="00484831"/>
    <w:rsid w:val="00484A04"/>
    <w:rsid w:val="00484A32"/>
    <w:rsid w:val="00484C56"/>
    <w:rsid w:val="00484EEF"/>
    <w:rsid w:val="00485319"/>
    <w:rsid w:val="00485A5A"/>
    <w:rsid w:val="00485C42"/>
    <w:rsid w:val="00486554"/>
    <w:rsid w:val="00486642"/>
    <w:rsid w:val="00486EBE"/>
    <w:rsid w:val="00486ED5"/>
    <w:rsid w:val="0048761A"/>
    <w:rsid w:val="00487646"/>
    <w:rsid w:val="00487AB4"/>
    <w:rsid w:val="0049022F"/>
    <w:rsid w:val="004903A9"/>
    <w:rsid w:val="00490758"/>
    <w:rsid w:val="004914AE"/>
    <w:rsid w:val="00491B6F"/>
    <w:rsid w:val="00491D61"/>
    <w:rsid w:val="00491E6A"/>
    <w:rsid w:val="004921F7"/>
    <w:rsid w:val="0049222E"/>
    <w:rsid w:val="00492549"/>
    <w:rsid w:val="004928BE"/>
    <w:rsid w:val="00495154"/>
    <w:rsid w:val="00495490"/>
    <w:rsid w:val="004962F8"/>
    <w:rsid w:val="00496753"/>
    <w:rsid w:val="00496974"/>
    <w:rsid w:val="00496A97"/>
    <w:rsid w:val="00496F2C"/>
    <w:rsid w:val="00497C07"/>
    <w:rsid w:val="004A046D"/>
    <w:rsid w:val="004A04C8"/>
    <w:rsid w:val="004A05EF"/>
    <w:rsid w:val="004A0B96"/>
    <w:rsid w:val="004A0BE6"/>
    <w:rsid w:val="004A10CE"/>
    <w:rsid w:val="004A1A9A"/>
    <w:rsid w:val="004A1E38"/>
    <w:rsid w:val="004A2021"/>
    <w:rsid w:val="004A2090"/>
    <w:rsid w:val="004A2371"/>
    <w:rsid w:val="004A23DD"/>
    <w:rsid w:val="004A284E"/>
    <w:rsid w:val="004A29BE"/>
    <w:rsid w:val="004A2C3B"/>
    <w:rsid w:val="004A3008"/>
    <w:rsid w:val="004A3AAD"/>
    <w:rsid w:val="004A3BB9"/>
    <w:rsid w:val="004A3F72"/>
    <w:rsid w:val="004A4074"/>
    <w:rsid w:val="004A4173"/>
    <w:rsid w:val="004A42B9"/>
    <w:rsid w:val="004A448C"/>
    <w:rsid w:val="004A46F5"/>
    <w:rsid w:val="004A5306"/>
    <w:rsid w:val="004A543E"/>
    <w:rsid w:val="004A54FA"/>
    <w:rsid w:val="004A577A"/>
    <w:rsid w:val="004A5786"/>
    <w:rsid w:val="004A5E88"/>
    <w:rsid w:val="004A6010"/>
    <w:rsid w:val="004A6365"/>
    <w:rsid w:val="004A65F4"/>
    <w:rsid w:val="004A7334"/>
    <w:rsid w:val="004A7EB1"/>
    <w:rsid w:val="004B004E"/>
    <w:rsid w:val="004B0475"/>
    <w:rsid w:val="004B06F1"/>
    <w:rsid w:val="004B0EC3"/>
    <w:rsid w:val="004B0EE0"/>
    <w:rsid w:val="004B1206"/>
    <w:rsid w:val="004B1D43"/>
    <w:rsid w:val="004B26A7"/>
    <w:rsid w:val="004B396A"/>
    <w:rsid w:val="004B41FD"/>
    <w:rsid w:val="004B424E"/>
    <w:rsid w:val="004B445D"/>
    <w:rsid w:val="004B477F"/>
    <w:rsid w:val="004B4EE4"/>
    <w:rsid w:val="004B501E"/>
    <w:rsid w:val="004B55EA"/>
    <w:rsid w:val="004B587C"/>
    <w:rsid w:val="004B5C5C"/>
    <w:rsid w:val="004B5CF1"/>
    <w:rsid w:val="004B5D06"/>
    <w:rsid w:val="004B5ED3"/>
    <w:rsid w:val="004B5F07"/>
    <w:rsid w:val="004B6209"/>
    <w:rsid w:val="004B640B"/>
    <w:rsid w:val="004B672D"/>
    <w:rsid w:val="004B6C54"/>
    <w:rsid w:val="004B6D12"/>
    <w:rsid w:val="004B6D71"/>
    <w:rsid w:val="004B72E1"/>
    <w:rsid w:val="004B7460"/>
    <w:rsid w:val="004B7519"/>
    <w:rsid w:val="004B77AA"/>
    <w:rsid w:val="004B79BF"/>
    <w:rsid w:val="004B7E2E"/>
    <w:rsid w:val="004B7EC0"/>
    <w:rsid w:val="004C01FC"/>
    <w:rsid w:val="004C02A7"/>
    <w:rsid w:val="004C0705"/>
    <w:rsid w:val="004C07EB"/>
    <w:rsid w:val="004C0882"/>
    <w:rsid w:val="004C09C4"/>
    <w:rsid w:val="004C1118"/>
    <w:rsid w:val="004C1154"/>
    <w:rsid w:val="004C1616"/>
    <w:rsid w:val="004C16FC"/>
    <w:rsid w:val="004C17F6"/>
    <w:rsid w:val="004C1992"/>
    <w:rsid w:val="004C2042"/>
    <w:rsid w:val="004C21E1"/>
    <w:rsid w:val="004C24F7"/>
    <w:rsid w:val="004C38F9"/>
    <w:rsid w:val="004C3A39"/>
    <w:rsid w:val="004C3C24"/>
    <w:rsid w:val="004C3F2A"/>
    <w:rsid w:val="004C57CF"/>
    <w:rsid w:val="004C5AD4"/>
    <w:rsid w:val="004C5EDE"/>
    <w:rsid w:val="004C606B"/>
    <w:rsid w:val="004C6A29"/>
    <w:rsid w:val="004C7882"/>
    <w:rsid w:val="004C7A8F"/>
    <w:rsid w:val="004C7CE6"/>
    <w:rsid w:val="004C7DAF"/>
    <w:rsid w:val="004C7F41"/>
    <w:rsid w:val="004D0831"/>
    <w:rsid w:val="004D0D19"/>
    <w:rsid w:val="004D12FC"/>
    <w:rsid w:val="004D15F4"/>
    <w:rsid w:val="004D1A7E"/>
    <w:rsid w:val="004D1BFC"/>
    <w:rsid w:val="004D1C4A"/>
    <w:rsid w:val="004D20ED"/>
    <w:rsid w:val="004D23B6"/>
    <w:rsid w:val="004D257D"/>
    <w:rsid w:val="004D2D43"/>
    <w:rsid w:val="004D2D95"/>
    <w:rsid w:val="004D2E66"/>
    <w:rsid w:val="004D2EC4"/>
    <w:rsid w:val="004D2F6A"/>
    <w:rsid w:val="004D33F7"/>
    <w:rsid w:val="004D38A1"/>
    <w:rsid w:val="004D3A1B"/>
    <w:rsid w:val="004D3D0D"/>
    <w:rsid w:val="004D42B7"/>
    <w:rsid w:val="004D42D9"/>
    <w:rsid w:val="004D4419"/>
    <w:rsid w:val="004D4D2B"/>
    <w:rsid w:val="004D5038"/>
    <w:rsid w:val="004D5113"/>
    <w:rsid w:val="004D55BF"/>
    <w:rsid w:val="004D5618"/>
    <w:rsid w:val="004D5AF4"/>
    <w:rsid w:val="004D5C1D"/>
    <w:rsid w:val="004D6189"/>
    <w:rsid w:val="004D6349"/>
    <w:rsid w:val="004D67E8"/>
    <w:rsid w:val="004D68F7"/>
    <w:rsid w:val="004D6CF3"/>
    <w:rsid w:val="004D6D34"/>
    <w:rsid w:val="004D6D61"/>
    <w:rsid w:val="004D79FE"/>
    <w:rsid w:val="004D7DA6"/>
    <w:rsid w:val="004E0910"/>
    <w:rsid w:val="004E0C87"/>
    <w:rsid w:val="004E0E8C"/>
    <w:rsid w:val="004E12F5"/>
    <w:rsid w:val="004E1510"/>
    <w:rsid w:val="004E1B3C"/>
    <w:rsid w:val="004E1F51"/>
    <w:rsid w:val="004E2032"/>
    <w:rsid w:val="004E2119"/>
    <w:rsid w:val="004E23D8"/>
    <w:rsid w:val="004E2A8D"/>
    <w:rsid w:val="004E3633"/>
    <w:rsid w:val="004E3835"/>
    <w:rsid w:val="004E386F"/>
    <w:rsid w:val="004E3994"/>
    <w:rsid w:val="004E3DB9"/>
    <w:rsid w:val="004E4346"/>
    <w:rsid w:val="004E438E"/>
    <w:rsid w:val="004E4A12"/>
    <w:rsid w:val="004E590F"/>
    <w:rsid w:val="004E5F99"/>
    <w:rsid w:val="004E617B"/>
    <w:rsid w:val="004E641A"/>
    <w:rsid w:val="004E7511"/>
    <w:rsid w:val="004E7715"/>
    <w:rsid w:val="004E79F6"/>
    <w:rsid w:val="004F0006"/>
    <w:rsid w:val="004F01C5"/>
    <w:rsid w:val="004F0606"/>
    <w:rsid w:val="004F081E"/>
    <w:rsid w:val="004F0AE6"/>
    <w:rsid w:val="004F124B"/>
    <w:rsid w:val="004F1C8A"/>
    <w:rsid w:val="004F230A"/>
    <w:rsid w:val="004F25BE"/>
    <w:rsid w:val="004F28E4"/>
    <w:rsid w:val="004F2BE8"/>
    <w:rsid w:val="004F2C58"/>
    <w:rsid w:val="004F32F7"/>
    <w:rsid w:val="004F358F"/>
    <w:rsid w:val="004F3CD2"/>
    <w:rsid w:val="004F4001"/>
    <w:rsid w:val="004F402F"/>
    <w:rsid w:val="004F4DE3"/>
    <w:rsid w:val="004F5041"/>
    <w:rsid w:val="004F5341"/>
    <w:rsid w:val="004F534E"/>
    <w:rsid w:val="004F5771"/>
    <w:rsid w:val="004F591D"/>
    <w:rsid w:val="004F5AB9"/>
    <w:rsid w:val="004F5B35"/>
    <w:rsid w:val="004F5F5F"/>
    <w:rsid w:val="004F62B0"/>
    <w:rsid w:val="004F6846"/>
    <w:rsid w:val="004F6E56"/>
    <w:rsid w:val="004F719F"/>
    <w:rsid w:val="004F7B7D"/>
    <w:rsid w:val="005008D9"/>
    <w:rsid w:val="005009D2"/>
    <w:rsid w:val="00500B38"/>
    <w:rsid w:val="00500B43"/>
    <w:rsid w:val="00500BE7"/>
    <w:rsid w:val="00500D1A"/>
    <w:rsid w:val="00500D4A"/>
    <w:rsid w:val="00500DCB"/>
    <w:rsid w:val="00501215"/>
    <w:rsid w:val="0050129A"/>
    <w:rsid w:val="005012B0"/>
    <w:rsid w:val="00501850"/>
    <w:rsid w:val="00501954"/>
    <w:rsid w:val="00501ADB"/>
    <w:rsid w:val="00501D1A"/>
    <w:rsid w:val="00502082"/>
    <w:rsid w:val="00502AC8"/>
    <w:rsid w:val="0050311A"/>
    <w:rsid w:val="00504201"/>
    <w:rsid w:val="00504426"/>
    <w:rsid w:val="0050447A"/>
    <w:rsid w:val="005045D2"/>
    <w:rsid w:val="005048B1"/>
    <w:rsid w:val="00504950"/>
    <w:rsid w:val="00504E02"/>
    <w:rsid w:val="00504E12"/>
    <w:rsid w:val="00504F4D"/>
    <w:rsid w:val="005050FE"/>
    <w:rsid w:val="00505440"/>
    <w:rsid w:val="00505594"/>
    <w:rsid w:val="00506910"/>
    <w:rsid w:val="00506FE7"/>
    <w:rsid w:val="005072D2"/>
    <w:rsid w:val="00507508"/>
    <w:rsid w:val="005075CD"/>
    <w:rsid w:val="00507BE9"/>
    <w:rsid w:val="00507C24"/>
    <w:rsid w:val="00507CE3"/>
    <w:rsid w:val="00510029"/>
    <w:rsid w:val="00510188"/>
    <w:rsid w:val="0051054D"/>
    <w:rsid w:val="00510725"/>
    <w:rsid w:val="00510BB6"/>
    <w:rsid w:val="00510C92"/>
    <w:rsid w:val="00510F91"/>
    <w:rsid w:val="005113B2"/>
    <w:rsid w:val="0051178B"/>
    <w:rsid w:val="005119D5"/>
    <w:rsid w:val="00512134"/>
    <w:rsid w:val="0051265F"/>
    <w:rsid w:val="00512841"/>
    <w:rsid w:val="00512DF7"/>
    <w:rsid w:val="00512F43"/>
    <w:rsid w:val="005130A3"/>
    <w:rsid w:val="00513A2F"/>
    <w:rsid w:val="00513C6C"/>
    <w:rsid w:val="0051455D"/>
    <w:rsid w:val="0051477E"/>
    <w:rsid w:val="005147FC"/>
    <w:rsid w:val="00514D90"/>
    <w:rsid w:val="00515202"/>
    <w:rsid w:val="00515355"/>
    <w:rsid w:val="0051556E"/>
    <w:rsid w:val="00516041"/>
    <w:rsid w:val="00516224"/>
    <w:rsid w:val="0051670E"/>
    <w:rsid w:val="0051675E"/>
    <w:rsid w:val="00516827"/>
    <w:rsid w:val="00516BAC"/>
    <w:rsid w:val="00517030"/>
    <w:rsid w:val="0051731C"/>
    <w:rsid w:val="005174DC"/>
    <w:rsid w:val="00517505"/>
    <w:rsid w:val="00517F6B"/>
    <w:rsid w:val="00520033"/>
    <w:rsid w:val="005200A9"/>
    <w:rsid w:val="0052012B"/>
    <w:rsid w:val="0052034D"/>
    <w:rsid w:val="0052069B"/>
    <w:rsid w:val="00521372"/>
    <w:rsid w:val="0052147C"/>
    <w:rsid w:val="00521616"/>
    <w:rsid w:val="005216E4"/>
    <w:rsid w:val="00521DD7"/>
    <w:rsid w:val="00522002"/>
    <w:rsid w:val="00522016"/>
    <w:rsid w:val="0052266E"/>
    <w:rsid w:val="00522677"/>
    <w:rsid w:val="00522A6E"/>
    <w:rsid w:val="00522F11"/>
    <w:rsid w:val="00522F85"/>
    <w:rsid w:val="00522F9D"/>
    <w:rsid w:val="005234F7"/>
    <w:rsid w:val="005237A3"/>
    <w:rsid w:val="00523DE5"/>
    <w:rsid w:val="00523F3C"/>
    <w:rsid w:val="0052407B"/>
    <w:rsid w:val="00524218"/>
    <w:rsid w:val="0052429A"/>
    <w:rsid w:val="0052438E"/>
    <w:rsid w:val="005244AA"/>
    <w:rsid w:val="00524A0A"/>
    <w:rsid w:val="00524D73"/>
    <w:rsid w:val="0052509E"/>
    <w:rsid w:val="005252F0"/>
    <w:rsid w:val="00525A84"/>
    <w:rsid w:val="0052612F"/>
    <w:rsid w:val="005264D1"/>
    <w:rsid w:val="005264D4"/>
    <w:rsid w:val="005265E4"/>
    <w:rsid w:val="00526689"/>
    <w:rsid w:val="005268C1"/>
    <w:rsid w:val="005275B9"/>
    <w:rsid w:val="00527889"/>
    <w:rsid w:val="005300CE"/>
    <w:rsid w:val="005301A5"/>
    <w:rsid w:val="0053025F"/>
    <w:rsid w:val="00530536"/>
    <w:rsid w:val="00530641"/>
    <w:rsid w:val="0053065B"/>
    <w:rsid w:val="005308BC"/>
    <w:rsid w:val="00531300"/>
    <w:rsid w:val="00531373"/>
    <w:rsid w:val="005317D8"/>
    <w:rsid w:val="00531A11"/>
    <w:rsid w:val="00531DB7"/>
    <w:rsid w:val="00531ED4"/>
    <w:rsid w:val="005320A6"/>
    <w:rsid w:val="005327B8"/>
    <w:rsid w:val="005329B5"/>
    <w:rsid w:val="00532A80"/>
    <w:rsid w:val="005339BC"/>
    <w:rsid w:val="00533D15"/>
    <w:rsid w:val="00533E82"/>
    <w:rsid w:val="00533F28"/>
    <w:rsid w:val="00534607"/>
    <w:rsid w:val="00534F58"/>
    <w:rsid w:val="0053548F"/>
    <w:rsid w:val="005354D8"/>
    <w:rsid w:val="00535636"/>
    <w:rsid w:val="005359E9"/>
    <w:rsid w:val="00535C58"/>
    <w:rsid w:val="0053604D"/>
    <w:rsid w:val="00536436"/>
    <w:rsid w:val="00536A9F"/>
    <w:rsid w:val="00536B6D"/>
    <w:rsid w:val="00536B88"/>
    <w:rsid w:val="00536E85"/>
    <w:rsid w:val="0053741C"/>
    <w:rsid w:val="005374F9"/>
    <w:rsid w:val="005379D6"/>
    <w:rsid w:val="00537A15"/>
    <w:rsid w:val="0054046C"/>
    <w:rsid w:val="005406AD"/>
    <w:rsid w:val="00540847"/>
    <w:rsid w:val="00540858"/>
    <w:rsid w:val="005408DA"/>
    <w:rsid w:val="005409FF"/>
    <w:rsid w:val="005410C8"/>
    <w:rsid w:val="005420BF"/>
    <w:rsid w:val="005422F4"/>
    <w:rsid w:val="005423FF"/>
    <w:rsid w:val="00542BF1"/>
    <w:rsid w:val="00543286"/>
    <w:rsid w:val="00543290"/>
    <w:rsid w:val="005433F6"/>
    <w:rsid w:val="005438B8"/>
    <w:rsid w:val="00543B98"/>
    <w:rsid w:val="00544007"/>
    <w:rsid w:val="0054403F"/>
    <w:rsid w:val="005442DD"/>
    <w:rsid w:val="00544341"/>
    <w:rsid w:val="00544647"/>
    <w:rsid w:val="00544D3C"/>
    <w:rsid w:val="005456CC"/>
    <w:rsid w:val="00545934"/>
    <w:rsid w:val="00545CA3"/>
    <w:rsid w:val="005461F9"/>
    <w:rsid w:val="0054621B"/>
    <w:rsid w:val="00546ABC"/>
    <w:rsid w:val="00546EAB"/>
    <w:rsid w:val="00546EBE"/>
    <w:rsid w:val="00546F12"/>
    <w:rsid w:val="0054759F"/>
    <w:rsid w:val="005477E3"/>
    <w:rsid w:val="00547B5E"/>
    <w:rsid w:val="00550544"/>
    <w:rsid w:val="00550A06"/>
    <w:rsid w:val="00551293"/>
    <w:rsid w:val="00551604"/>
    <w:rsid w:val="00552233"/>
    <w:rsid w:val="00552414"/>
    <w:rsid w:val="005526E9"/>
    <w:rsid w:val="00552A5D"/>
    <w:rsid w:val="00552EC7"/>
    <w:rsid w:val="00552FAC"/>
    <w:rsid w:val="00553145"/>
    <w:rsid w:val="0055314C"/>
    <w:rsid w:val="00553164"/>
    <w:rsid w:val="005533E8"/>
    <w:rsid w:val="005538D8"/>
    <w:rsid w:val="00553A9C"/>
    <w:rsid w:val="00553BD6"/>
    <w:rsid w:val="00553C41"/>
    <w:rsid w:val="00553C71"/>
    <w:rsid w:val="00553D5A"/>
    <w:rsid w:val="00553DDA"/>
    <w:rsid w:val="00553FBB"/>
    <w:rsid w:val="0055464D"/>
    <w:rsid w:val="00554900"/>
    <w:rsid w:val="00555033"/>
    <w:rsid w:val="005552A8"/>
    <w:rsid w:val="0055569F"/>
    <w:rsid w:val="0055582F"/>
    <w:rsid w:val="00555E41"/>
    <w:rsid w:val="00555F69"/>
    <w:rsid w:val="005565EC"/>
    <w:rsid w:val="005566A4"/>
    <w:rsid w:val="00556F3F"/>
    <w:rsid w:val="00556FF2"/>
    <w:rsid w:val="0055752D"/>
    <w:rsid w:val="00557AB9"/>
    <w:rsid w:val="00557FC7"/>
    <w:rsid w:val="00560172"/>
    <w:rsid w:val="00560E82"/>
    <w:rsid w:val="00560FE7"/>
    <w:rsid w:val="00561017"/>
    <w:rsid w:val="005613F7"/>
    <w:rsid w:val="00562797"/>
    <w:rsid w:val="0056281B"/>
    <w:rsid w:val="00562C85"/>
    <w:rsid w:val="00562D88"/>
    <w:rsid w:val="00562E4C"/>
    <w:rsid w:val="00562F35"/>
    <w:rsid w:val="00563219"/>
    <w:rsid w:val="00563488"/>
    <w:rsid w:val="005635E8"/>
    <w:rsid w:val="005635FC"/>
    <w:rsid w:val="00563AFB"/>
    <w:rsid w:val="00563CB4"/>
    <w:rsid w:val="00564154"/>
    <w:rsid w:val="00564441"/>
    <w:rsid w:val="005650C3"/>
    <w:rsid w:val="0056515C"/>
    <w:rsid w:val="00565482"/>
    <w:rsid w:val="005654EA"/>
    <w:rsid w:val="00565548"/>
    <w:rsid w:val="005655DC"/>
    <w:rsid w:val="0056585F"/>
    <w:rsid w:val="00565BDE"/>
    <w:rsid w:val="00565D8C"/>
    <w:rsid w:val="00565D93"/>
    <w:rsid w:val="00565DD3"/>
    <w:rsid w:val="00566227"/>
    <w:rsid w:val="005673B1"/>
    <w:rsid w:val="00567485"/>
    <w:rsid w:val="00567489"/>
    <w:rsid w:val="00567C13"/>
    <w:rsid w:val="00570C8F"/>
    <w:rsid w:val="00570CCF"/>
    <w:rsid w:val="00571D26"/>
    <w:rsid w:val="00571F04"/>
    <w:rsid w:val="005721E3"/>
    <w:rsid w:val="0057258C"/>
    <w:rsid w:val="00573489"/>
    <w:rsid w:val="00574283"/>
    <w:rsid w:val="00574D13"/>
    <w:rsid w:val="00574D62"/>
    <w:rsid w:val="00574E6F"/>
    <w:rsid w:val="005754A5"/>
    <w:rsid w:val="0057593F"/>
    <w:rsid w:val="00575B3D"/>
    <w:rsid w:val="00575CC0"/>
    <w:rsid w:val="005760BE"/>
    <w:rsid w:val="0057626E"/>
    <w:rsid w:val="00576395"/>
    <w:rsid w:val="005768B7"/>
    <w:rsid w:val="00576AC5"/>
    <w:rsid w:val="00576F29"/>
    <w:rsid w:val="005774D8"/>
    <w:rsid w:val="00577AF5"/>
    <w:rsid w:val="00577EC1"/>
    <w:rsid w:val="005807E7"/>
    <w:rsid w:val="00580AD9"/>
    <w:rsid w:val="00580C1B"/>
    <w:rsid w:val="00580F48"/>
    <w:rsid w:val="00581538"/>
    <w:rsid w:val="00581BBA"/>
    <w:rsid w:val="005821D0"/>
    <w:rsid w:val="0058252F"/>
    <w:rsid w:val="00582670"/>
    <w:rsid w:val="00582DC4"/>
    <w:rsid w:val="00582E26"/>
    <w:rsid w:val="00583172"/>
    <w:rsid w:val="00583278"/>
    <w:rsid w:val="005834F5"/>
    <w:rsid w:val="005839C5"/>
    <w:rsid w:val="00583C65"/>
    <w:rsid w:val="00583FDE"/>
    <w:rsid w:val="0058413D"/>
    <w:rsid w:val="00584543"/>
    <w:rsid w:val="00584756"/>
    <w:rsid w:val="00584A13"/>
    <w:rsid w:val="00584C87"/>
    <w:rsid w:val="00584FC5"/>
    <w:rsid w:val="00585380"/>
    <w:rsid w:val="005853AE"/>
    <w:rsid w:val="00586A72"/>
    <w:rsid w:val="00586BF8"/>
    <w:rsid w:val="005872EA"/>
    <w:rsid w:val="00587523"/>
    <w:rsid w:val="00587646"/>
    <w:rsid w:val="00587A7F"/>
    <w:rsid w:val="00587D9F"/>
    <w:rsid w:val="00590867"/>
    <w:rsid w:val="005908A0"/>
    <w:rsid w:val="00590E02"/>
    <w:rsid w:val="00590F2C"/>
    <w:rsid w:val="0059157A"/>
    <w:rsid w:val="005919B4"/>
    <w:rsid w:val="00592872"/>
    <w:rsid w:val="00592916"/>
    <w:rsid w:val="00592B23"/>
    <w:rsid w:val="00593590"/>
    <w:rsid w:val="00593844"/>
    <w:rsid w:val="00593964"/>
    <w:rsid w:val="00593DAE"/>
    <w:rsid w:val="0059442D"/>
    <w:rsid w:val="0059483D"/>
    <w:rsid w:val="00594A24"/>
    <w:rsid w:val="00594CF9"/>
    <w:rsid w:val="00595075"/>
    <w:rsid w:val="00595423"/>
    <w:rsid w:val="0059563E"/>
    <w:rsid w:val="00595671"/>
    <w:rsid w:val="00595ABF"/>
    <w:rsid w:val="00595AC4"/>
    <w:rsid w:val="00595AE4"/>
    <w:rsid w:val="005960AE"/>
    <w:rsid w:val="00596458"/>
    <w:rsid w:val="005965B6"/>
    <w:rsid w:val="00596B7E"/>
    <w:rsid w:val="00596BF2"/>
    <w:rsid w:val="00596EDC"/>
    <w:rsid w:val="0059706E"/>
    <w:rsid w:val="0059707B"/>
    <w:rsid w:val="00597557"/>
    <w:rsid w:val="0059774C"/>
    <w:rsid w:val="00597DC4"/>
    <w:rsid w:val="00597F5A"/>
    <w:rsid w:val="00597FE3"/>
    <w:rsid w:val="005A02F5"/>
    <w:rsid w:val="005A067D"/>
    <w:rsid w:val="005A0810"/>
    <w:rsid w:val="005A0CB2"/>
    <w:rsid w:val="005A0E6D"/>
    <w:rsid w:val="005A10C2"/>
    <w:rsid w:val="005A1640"/>
    <w:rsid w:val="005A1F85"/>
    <w:rsid w:val="005A20F8"/>
    <w:rsid w:val="005A2AD8"/>
    <w:rsid w:val="005A2C11"/>
    <w:rsid w:val="005A2E61"/>
    <w:rsid w:val="005A4011"/>
    <w:rsid w:val="005A40B0"/>
    <w:rsid w:val="005A4F24"/>
    <w:rsid w:val="005A51AA"/>
    <w:rsid w:val="005A559D"/>
    <w:rsid w:val="005A5AA3"/>
    <w:rsid w:val="005A5B98"/>
    <w:rsid w:val="005A6809"/>
    <w:rsid w:val="005A6A70"/>
    <w:rsid w:val="005A6AFA"/>
    <w:rsid w:val="005A7057"/>
    <w:rsid w:val="005A70AE"/>
    <w:rsid w:val="005A70EA"/>
    <w:rsid w:val="005A7368"/>
    <w:rsid w:val="005A78A7"/>
    <w:rsid w:val="005A7934"/>
    <w:rsid w:val="005A7C20"/>
    <w:rsid w:val="005A7DBF"/>
    <w:rsid w:val="005A7DF7"/>
    <w:rsid w:val="005B02F7"/>
    <w:rsid w:val="005B03A8"/>
    <w:rsid w:val="005B0CD7"/>
    <w:rsid w:val="005B189A"/>
    <w:rsid w:val="005B1C96"/>
    <w:rsid w:val="005B1F27"/>
    <w:rsid w:val="005B2089"/>
    <w:rsid w:val="005B20FC"/>
    <w:rsid w:val="005B2599"/>
    <w:rsid w:val="005B2919"/>
    <w:rsid w:val="005B298C"/>
    <w:rsid w:val="005B2BFC"/>
    <w:rsid w:val="005B3790"/>
    <w:rsid w:val="005B3EDD"/>
    <w:rsid w:val="005B3F1B"/>
    <w:rsid w:val="005B49F7"/>
    <w:rsid w:val="005B5365"/>
    <w:rsid w:val="005B59D8"/>
    <w:rsid w:val="005B6685"/>
    <w:rsid w:val="005B6996"/>
    <w:rsid w:val="005B6B45"/>
    <w:rsid w:val="005B6F05"/>
    <w:rsid w:val="005B7DA4"/>
    <w:rsid w:val="005C00D2"/>
    <w:rsid w:val="005C03C9"/>
    <w:rsid w:val="005C09C8"/>
    <w:rsid w:val="005C102A"/>
    <w:rsid w:val="005C15A8"/>
    <w:rsid w:val="005C24B9"/>
    <w:rsid w:val="005C2542"/>
    <w:rsid w:val="005C2DA6"/>
    <w:rsid w:val="005C2E16"/>
    <w:rsid w:val="005C370A"/>
    <w:rsid w:val="005C3755"/>
    <w:rsid w:val="005C3934"/>
    <w:rsid w:val="005C3BBC"/>
    <w:rsid w:val="005C3C22"/>
    <w:rsid w:val="005C3C33"/>
    <w:rsid w:val="005C3C6C"/>
    <w:rsid w:val="005C3CD2"/>
    <w:rsid w:val="005C3D8D"/>
    <w:rsid w:val="005C3DF4"/>
    <w:rsid w:val="005C3F79"/>
    <w:rsid w:val="005C40E3"/>
    <w:rsid w:val="005C4626"/>
    <w:rsid w:val="005C4C41"/>
    <w:rsid w:val="005C4E31"/>
    <w:rsid w:val="005C5AB9"/>
    <w:rsid w:val="005C5B8F"/>
    <w:rsid w:val="005C61D6"/>
    <w:rsid w:val="005C61ED"/>
    <w:rsid w:val="005C64BB"/>
    <w:rsid w:val="005C6894"/>
    <w:rsid w:val="005C6D2F"/>
    <w:rsid w:val="005C70D5"/>
    <w:rsid w:val="005C70F7"/>
    <w:rsid w:val="005C7629"/>
    <w:rsid w:val="005C7C40"/>
    <w:rsid w:val="005D0057"/>
    <w:rsid w:val="005D0246"/>
    <w:rsid w:val="005D0806"/>
    <w:rsid w:val="005D0863"/>
    <w:rsid w:val="005D08E9"/>
    <w:rsid w:val="005D0A4A"/>
    <w:rsid w:val="005D0E67"/>
    <w:rsid w:val="005D0E6B"/>
    <w:rsid w:val="005D1280"/>
    <w:rsid w:val="005D14FE"/>
    <w:rsid w:val="005D1657"/>
    <w:rsid w:val="005D18A5"/>
    <w:rsid w:val="005D1A46"/>
    <w:rsid w:val="005D1A97"/>
    <w:rsid w:val="005D25BE"/>
    <w:rsid w:val="005D2600"/>
    <w:rsid w:val="005D2681"/>
    <w:rsid w:val="005D27ED"/>
    <w:rsid w:val="005D2C99"/>
    <w:rsid w:val="005D2E27"/>
    <w:rsid w:val="005D329F"/>
    <w:rsid w:val="005D38F7"/>
    <w:rsid w:val="005D4064"/>
    <w:rsid w:val="005D43B1"/>
    <w:rsid w:val="005D43E3"/>
    <w:rsid w:val="005D4D3D"/>
    <w:rsid w:val="005D4DB4"/>
    <w:rsid w:val="005D4E7F"/>
    <w:rsid w:val="005D510B"/>
    <w:rsid w:val="005D531F"/>
    <w:rsid w:val="005D54BB"/>
    <w:rsid w:val="005D57AC"/>
    <w:rsid w:val="005D5A08"/>
    <w:rsid w:val="005D5A91"/>
    <w:rsid w:val="005D6044"/>
    <w:rsid w:val="005D6966"/>
    <w:rsid w:val="005D71D3"/>
    <w:rsid w:val="005D79D9"/>
    <w:rsid w:val="005D7A6F"/>
    <w:rsid w:val="005E0160"/>
    <w:rsid w:val="005E040D"/>
    <w:rsid w:val="005E11E6"/>
    <w:rsid w:val="005E136C"/>
    <w:rsid w:val="005E1706"/>
    <w:rsid w:val="005E1A12"/>
    <w:rsid w:val="005E1DB3"/>
    <w:rsid w:val="005E22D0"/>
    <w:rsid w:val="005E23C6"/>
    <w:rsid w:val="005E2F8F"/>
    <w:rsid w:val="005E2FED"/>
    <w:rsid w:val="005E3325"/>
    <w:rsid w:val="005E3657"/>
    <w:rsid w:val="005E38E8"/>
    <w:rsid w:val="005E3C21"/>
    <w:rsid w:val="005E5089"/>
    <w:rsid w:val="005E5BC3"/>
    <w:rsid w:val="005E600F"/>
    <w:rsid w:val="005E603C"/>
    <w:rsid w:val="005E604D"/>
    <w:rsid w:val="005E61E9"/>
    <w:rsid w:val="005E642A"/>
    <w:rsid w:val="005E67A5"/>
    <w:rsid w:val="005E6BB4"/>
    <w:rsid w:val="005E6D3A"/>
    <w:rsid w:val="005E7080"/>
    <w:rsid w:val="005E756B"/>
    <w:rsid w:val="005E75DF"/>
    <w:rsid w:val="005E7C83"/>
    <w:rsid w:val="005F00B3"/>
    <w:rsid w:val="005F0C42"/>
    <w:rsid w:val="005F0D5B"/>
    <w:rsid w:val="005F10B1"/>
    <w:rsid w:val="005F136A"/>
    <w:rsid w:val="005F147E"/>
    <w:rsid w:val="005F1B5D"/>
    <w:rsid w:val="005F20B6"/>
    <w:rsid w:val="005F227B"/>
    <w:rsid w:val="005F2330"/>
    <w:rsid w:val="005F237B"/>
    <w:rsid w:val="005F2397"/>
    <w:rsid w:val="005F29F7"/>
    <w:rsid w:val="005F3671"/>
    <w:rsid w:val="005F3A45"/>
    <w:rsid w:val="005F3A56"/>
    <w:rsid w:val="005F3C7E"/>
    <w:rsid w:val="005F3E76"/>
    <w:rsid w:val="005F3E7A"/>
    <w:rsid w:val="005F4002"/>
    <w:rsid w:val="005F4020"/>
    <w:rsid w:val="005F415C"/>
    <w:rsid w:val="005F41F1"/>
    <w:rsid w:val="005F426B"/>
    <w:rsid w:val="005F4475"/>
    <w:rsid w:val="005F4632"/>
    <w:rsid w:val="005F4B6C"/>
    <w:rsid w:val="005F4F1F"/>
    <w:rsid w:val="005F4F57"/>
    <w:rsid w:val="005F511D"/>
    <w:rsid w:val="005F521D"/>
    <w:rsid w:val="005F52F9"/>
    <w:rsid w:val="005F5A61"/>
    <w:rsid w:val="005F5FAD"/>
    <w:rsid w:val="005F67D3"/>
    <w:rsid w:val="005F6A55"/>
    <w:rsid w:val="005F6BBD"/>
    <w:rsid w:val="005F6C0D"/>
    <w:rsid w:val="005F6CF9"/>
    <w:rsid w:val="005F74BE"/>
    <w:rsid w:val="005F756F"/>
    <w:rsid w:val="005F78EC"/>
    <w:rsid w:val="00600128"/>
    <w:rsid w:val="0060012F"/>
    <w:rsid w:val="006001AF"/>
    <w:rsid w:val="00601077"/>
    <w:rsid w:val="0060142C"/>
    <w:rsid w:val="00601A3D"/>
    <w:rsid w:val="00601B46"/>
    <w:rsid w:val="00602211"/>
    <w:rsid w:val="00602262"/>
    <w:rsid w:val="006022AB"/>
    <w:rsid w:val="0060248A"/>
    <w:rsid w:val="006027D1"/>
    <w:rsid w:val="006035BD"/>
    <w:rsid w:val="006036E4"/>
    <w:rsid w:val="006037B3"/>
    <w:rsid w:val="00603801"/>
    <w:rsid w:val="006038CE"/>
    <w:rsid w:val="00603A60"/>
    <w:rsid w:val="00603B96"/>
    <w:rsid w:val="00603C09"/>
    <w:rsid w:val="00603F41"/>
    <w:rsid w:val="00604037"/>
    <w:rsid w:val="006045FD"/>
    <w:rsid w:val="00604AE7"/>
    <w:rsid w:val="00604DA9"/>
    <w:rsid w:val="00604E5D"/>
    <w:rsid w:val="0060500D"/>
    <w:rsid w:val="00605612"/>
    <w:rsid w:val="00605A9B"/>
    <w:rsid w:val="00605C17"/>
    <w:rsid w:val="0060609B"/>
    <w:rsid w:val="006060F8"/>
    <w:rsid w:val="00606393"/>
    <w:rsid w:val="00606657"/>
    <w:rsid w:val="0060666C"/>
    <w:rsid w:val="00606881"/>
    <w:rsid w:val="00606BC9"/>
    <w:rsid w:val="0060739B"/>
    <w:rsid w:val="00607836"/>
    <w:rsid w:val="006078CC"/>
    <w:rsid w:val="00610147"/>
    <w:rsid w:val="0061039E"/>
    <w:rsid w:val="00611454"/>
    <w:rsid w:val="006118F4"/>
    <w:rsid w:val="00611AED"/>
    <w:rsid w:val="00611B5E"/>
    <w:rsid w:val="00612081"/>
    <w:rsid w:val="006123F0"/>
    <w:rsid w:val="006123F2"/>
    <w:rsid w:val="006128AF"/>
    <w:rsid w:val="00612AB0"/>
    <w:rsid w:val="00612FF9"/>
    <w:rsid w:val="00613017"/>
    <w:rsid w:val="00613095"/>
    <w:rsid w:val="006130C9"/>
    <w:rsid w:val="0061379F"/>
    <w:rsid w:val="00613FB2"/>
    <w:rsid w:val="00614187"/>
    <w:rsid w:val="00614539"/>
    <w:rsid w:val="00614D84"/>
    <w:rsid w:val="006153FF"/>
    <w:rsid w:val="006154CD"/>
    <w:rsid w:val="00615832"/>
    <w:rsid w:val="00615F22"/>
    <w:rsid w:val="006160BC"/>
    <w:rsid w:val="0061634F"/>
    <w:rsid w:val="006164B5"/>
    <w:rsid w:val="0061661D"/>
    <w:rsid w:val="006168EB"/>
    <w:rsid w:val="00616981"/>
    <w:rsid w:val="00616C36"/>
    <w:rsid w:val="00616D90"/>
    <w:rsid w:val="006171C2"/>
    <w:rsid w:val="006171F4"/>
    <w:rsid w:val="006173AF"/>
    <w:rsid w:val="006176A1"/>
    <w:rsid w:val="00617A57"/>
    <w:rsid w:val="00617B55"/>
    <w:rsid w:val="00617FC1"/>
    <w:rsid w:val="006208CF"/>
    <w:rsid w:val="00620977"/>
    <w:rsid w:val="0062122B"/>
    <w:rsid w:val="006215E9"/>
    <w:rsid w:val="0062162B"/>
    <w:rsid w:val="00621648"/>
    <w:rsid w:val="00621A54"/>
    <w:rsid w:val="0062228F"/>
    <w:rsid w:val="00622396"/>
    <w:rsid w:val="00622575"/>
    <w:rsid w:val="0062275B"/>
    <w:rsid w:val="006228FE"/>
    <w:rsid w:val="00622B7D"/>
    <w:rsid w:val="006232DE"/>
    <w:rsid w:val="00623795"/>
    <w:rsid w:val="00623AFA"/>
    <w:rsid w:val="00623B0E"/>
    <w:rsid w:val="0062493F"/>
    <w:rsid w:val="00624D4D"/>
    <w:rsid w:val="00624D61"/>
    <w:rsid w:val="00625432"/>
    <w:rsid w:val="006255A7"/>
    <w:rsid w:val="00625614"/>
    <w:rsid w:val="00625A12"/>
    <w:rsid w:val="0062602E"/>
    <w:rsid w:val="00626365"/>
    <w:rsid w:val="00626E94"/>
    <w:rsid w:val="00626F5E"/>
    <w:rsid w:val="006270FA"/>
    <w:rsid w:val="00627189"/>
    <w:rsid w:val="006273B2"/>
    <w:rsid w:val="006274FE"/>
    <w:rsid w:val="00627AEE"/>
    <w:rsid w:val="00627CB9"/>
    <w:rsid w:val="00627DF9"/>
    <w:rsid w:val="00627EAF"/>
    <w:rsid w:val="00627F16"/>
    <w:rsid w:val="0063080F"/>
    <w:rsid w:val="00630855"/>
    <w:rsid w:val="00630927"/>
    <w:rsid w:val="006309C9"/>
    <w:rsid w:val="00630DD8"/>
    <w:rsid w:val="006315E5"/>
    <w:rsid w:val="0063180D"/>
    <w:rsid w:val="006326A4"/>
    <w:rsid w:val="00632CFD"/>
    <w:rsid w:val="00632F0E"/>
    <w:rsid w:val="00633196"/>
    <w:rsid w:val="0063336A"/>
    <w:rsid w:val="006337AE"/>
    <w:rsid w:val="00633D25"/>
    <w:rsid w:val="00634405"/>
    <w:rsid w:val="00634A25"/>
    <w:rsid w:val="00634BB7"/>
    <w:rsid w:val="00634C75"/>
    <w:rsid w:val="006353AC"/>
    <w:rsid w:val="00635C94"/>
    <w:rsid w:val="0063608D"/>
    <w:rsid w:val="006362C5"/>
    <w:rsid w:val="00636346"/>
    <w:rsid w:val="00636E84"/>
    <w:rsid w:val="00636F32"/>
    <w:rsid w:val="0063741A"/>
    <w:rsid w:val="006376ED"/>
    <w:rsid w:val="00637C4D"/>
    <w:rsid w:val="006402E6"/>
    <w:rsid w:val="00640A72"/>
    <w:rsid w:val="00640C05"/>
    <w:rsid w:val="00640FBB"/>
    <w:rsid w:val="00641445"/>
    <w:rsid w:val="00641E0A"/>
    <w:rsid w:val="00642DFE"/>
    <w:rsid w:val="00642F78"/>
    <w:rsid w:val="00643872"/>
    <w:rsid w:val="00644037"/>
    <w:rsid w:val="0064470F"/>
    <w:rsid w:val="00644E18"/>
    <w:rsid w:val="00644FF6"/>
    <w:rsid w:val="006450BE"/>
    <w:rsid w:val="0064522B"/>
    <w:rsid w:val="0064550C"/>
    <w:rsid w:val="0064552F"/>
    <w:rsid w:val="006456A1"/>
    <w:rsid w:val="0064572E"/>
    <w:rsid w:val="0064574B"/>
    <w:rsid w:val="00645866"/>
    <w:rsid w:val="00646539"/>
    <w:rsid w:val="006466DC"/>
    <w:rsid w:val="00646A6C"/>
    <w:rsid w:val="00646D82"/>
    <w:rsid w:val="006472E7"/>
    <w:rsid w:val="00647302"/>
    <w:rsid w:val="006473C6"/>
    <w:rsid w:val="006474C0"/>
    <w:rsid w:val="0064757B"/>
    <w:rsid w:val="00647C34"/>
    <w:rsid w:val="0065041F"/>
    <w:rsid w:val="006506CF"/>
    <w:rsid w:val="00650B8F"/>
    <w:rsid w:val="00650DAB"/>
    <w:rsid w:val="00650EC2"/>
    <w:rsid w:val="006512E7"/>
    <w:rsid w:val="006513C0"/>
    <w:rsid w:val="00652192"/>
    <w:rsid w:val="0065219A"/>
    <w:rsid w:val="00652654"/>
    <w:rsid w:val="00652728"/>
    <w:rsid w:val="00652A6C"/>
    <w:rsid w:val="00652C8F"/>
    <w:rsid w:val="00652D33"/>
    <w:rsid w:val="00652D48"/>
    <w:rsid w:val="00653B90"/>
    <w:rsid w:val="00653D2D"/>
    <w:rsid w:val="00654385"/>
    <w:rsid w:val="0065529B"/>
    <w:rsid w:val="0065562E"/>
    <w:rsid w:val="00655C90"/>
    <w:rsid w:val="00655FF2"/>
    <w:rsid w:val="006564E5"/>
    <w:rsid w:val="0065668D"/>
    <w:rsid w:val="00656CD2"/>
    <w:rsid w:val="00656EB8"/>
    <w:rsid w:val="006576BC"/>
    <w:rsid w:val="00657960"/>
    <w:rsid w:val="00657CB4"/>
    <w:rsid w:val="00660614"/>
    <w:rsid w:val="00661104"/>
    <w:rsid w:val="006615D6"/>
    <w:rsid w:val="0066181B"/>
    <w:rsid w:val="00661BA2"/>
    <w:rsid w:val="00661C9B"/>
    <w:rsid w:val="00661F99"/>
    <w:rsid w:val="006621B1"/>
    <w:rsid w:val="00662505"/>
    <w:rsid w:val="006629FE"/>
    <w:rsid w:val="00662F93"/>
    <w:rsid w:val="00663439"/>
    <w:rsid w:val="006635E3"/>
    <w:rsid w:val="0066362D"/>
    <w:rsid w:val="0066371E"/>
    <w:rsid w:val="00663BA4"/>
    <w:rsid w:val="00663D90"/>
    <w:rsid w:val="00663EE8"/>
    <w:rsid w:val="00663FDF"/>
    <w:rsid w:val="006646FE"/>
    <w:rsid w:val="00664850"/>
    <w:rsid w:val="0066487D"/>
    <w:rsid w:val="00664C68"/>
    <w:rsid w:val="00665C2F"/>
    <w:rsid w:val="00665FD4"/>
    <w:rsid w:val="006664C0"/>
    <w:rsid w:val="00666A48"/>
    <w:rsid w:val="00666C4F"/>
    <w:rsid w:val="00666DA9"/>
    <w:rsid w:val="0066707D"/>
    <w:rsid w:val="0066719D"/>
    <w:rsid w:val="0066724E"/>
    <w:rsid w:val="006673ED"/>
    <w:rsid w:val="006675BC"/>
    <w:rsid w:val="006676F7"/>
    <w:rsid w:val="0066793D"/>
    <w:rsid w:val="00667A14"/>
    <w:rsid w:val="00670173"/>
    <w:rsid w:val="00670795"/>
    <w:rsid w:val="00670AE0"/>
    <w:rsid w:val="006710DA"/>
    <w:rsid w:val="006711E1"/>
    <w:rsid w:val="0067121A"/>
    <w:rsid w:val="006714F7"/>
    <w:rsid w:val="00671CF1"/>
    <w:rsid w:val="0067249E"/>
    <w:rsid w:val="00672E22"/>
    <w:rsid w:val="00672F0A"/>
    <w:rsid w:val="00672FC6"/>
    <w:rsid w:val="00673120"/>
    <w:rsid w:val="00673190"/>
    <w:rsid w:val="00673255"/>
    <w:rsid w:val="00673293"/>
    <w:rsid w:val="00673412"/>
    <w:rsid w:val="006738F7"/>
    <w:rsid w:val="00673B81"/>
    <w:rsid w:val="00673C54"/>
    <w:rsid w:val="00674100"/>
    <w:rsid w:val="006745CC"/>
    <w:rsid w:val="0067465F"/>
    <w:rsid w:val="006747F2"/>
    <w:rsid w:val="00674AD9"/>
    <w:rsid w:val="006750A2"/>
    <w:rsid w:val="006751DA"/>
    <w:rsid w:val="0067521A"/>
    <w:rsid w:val="006752E2"/>
    <w:rsid w:val="00675E7C"/>
    <w:rsid w:val="00675F27"/>
    <w:rsid w:val="006767EF"/>
    <w:rsid w:val="00676BAC"/>
    <w:rsid w:val="00676DC0"/>
    <w:rsid w:val="00676DEB"/>
    <w:rsid w:val="006773B5"/>
    <w:rsid w:val="006773FB"/>
    <w:rsid w:val="00677643"/>
    <w:rsid w:val="00680F63"/>
    <w:rsid w:val="0068189C"/>
    <w:rsid w:val="006818EE"/>
    <w:rsid w:val="00681AC0"/>
    <w:rsid w:val="00681D07"/>
    <w:rsid w:val="00682012"/>
    <w:rsid w:val="00682332"/>
    <w:rsid w:val="00682347"/>
    <w:rsid w:val="006823DA"/>
    <w:rsid w:val="00682AF2"/>
    <w:rsid w:val="00682B96"/>
    <w:rsid w:val="00683033"/>
    <w:rsid w:val="006832CA"/>
    <w:rsid w:val="0068382D"/>
    <w:rsid w:val="00683F53"/>
    <w:rsid w:val="00684278"/>
    <w:rsid w:val="0068442D"/>
    <w:rsid w:val="006848CA"/>
    <w:rsid w:val="00684AD2"/>
    <w:rsid w:val="00684BFF"/>
    <w:rsid w:val="006854A2"/>
    <w:rsid w:val="00685A34"/>
    <w:rsid w:val="00686675"/>
    <w:rsid w:val="006868CE"/>
    <w:rsid w:val="00686A45"/>
    <w:rsid w:val="00686A85"/>
    <w:rsid w:val="00686E83"/>
    <w:rsid w:val="00686F80"/>
    <w:rsid w:val="00686F8A"/>
    <w:rsid w:val="0068741A"/>
    <w:rsid w:val="0068745A"/>
    <w:rsid w:val="006875B1"/>
    <w:rsid w:val="006876E9"/>
    <w:rsid w:val="00687716"/>
    <w:rsid w:val="00687D01"/>
    <w:rsid w:val="00687E9F"/>
    <w:rsid w:val="00687F6C"/>
    <w:rsid w:val="006900C8"/>
    <w:rsid w:val="00690779"/>
    <w:rsid w:val="00690A5A"/>
    <w:rsid w:val="00691049"/>
    <w:rsid w:val="00691202"/>
    <w:rsid w:val="0069139D"/>
    <w:rsid w:val="00691470"/>
    <w:rsid w:val="006914BC"/>
    <w:rsid w:val="006916C1"/>
    <w:rsid w:val="00691B85"/>
    <w:rsid w:val="00691C4A"/>
    <w:rsid w:val="00691F33"/>
    <w:rsid w:val="0069200F"/>
    <w:rsid w:val="00692229"/>
    <w:rsid w:val="006923A1"/>
    <w:rsid w:val="00692EF8"/>
    <w:rsid w:val="006934DE"/>
    <w:rsid w:val="00693639"/>
    <w:rsid w:val="00693778"/>
    <w:rsid w:val="006939D4"/>
    <w:rsid w:val="00693A0D"/>
    <w:rsid w:val="00693B5F"/>
    <w:rsid w:val="00693CB1"/>
    <w:rsid w:val="0069402F"/>
    <w:rsid w:val="006940D8"/>
    <w:rsid w:val="006949EF"/>
    <w:rsid w:val="00694A65"/>
    <w:rsid w:val="006951FF"/>
    <w:rsid w:val="00695770"/>
    <w:rsid w:val="00695853"/>
    <w:rsid w:val="0069585C"/>
    <w:rsid w:val="00695A6A"/>
    <w:rsid w:val="00696234"/>
    <w:rsid w:val="00696985"/>
    <w:rsid w:val="00696A1C"/>
    <w:rsid w:val="00696A2F"/>
    <w:rsid w:val="00696DCD"/>
    <w:rsid w:val="00696E3B"/>
    <w:rsid w:val="00697C41"/>
    <w:rsid w:val="00697ED5"/>
    <w:rsid w:val="006A0440"/>
    <w:rsid w:val="006A0462"/>
    <w:rsid w:val="006A0817"/>
    <w:rsid w:val="006A11FD"/>
    <w:rsid w:val="006A1250"/>
    <w:rsid w:val="006A1656"/>
    <w:rsid w:val="006A16A1"/>
    <w:rsid w:val="006A1A8E"/>
    <w:rsid w:val="006A1DD3"/>
    <w:rsid w:val="006A1ED7"/>
    <w:rsid w:val="006A1FC9"/>
    <w:rsid w:val="006A220C"/>
    <w:rsid w:val="006A2268"/>
    <w:rsid w:val="006A22D6"/>
    <w:rsid w:val="006A2696"/>
    <w:rsid w:val="006A271D"/>
    <w:rsid w:val="006A2A63"/>
    <w:rsid w:val="006A304E"/>
    <w:rsid w:val="006A3459"/>
    <w:rsid w:val="006A4216"/>
    <w:rsid w:val="006A4264"/>
    <w:rsid w:val="006A42D0"/>
    <w:rsid w:val="006A446F"/>
    <w:rsid w:val="006A47EC"/>
    <w:rsid w:val="006A49DC"/>
    <w:rsid w:val="006A4D17"/>
    <w:rsid w:val="006A4DC6"/>
    <w:rsid w:val="006A4DD6"/>
    <w:rsid w:val="006A4E09"/>
    <w:rsid w:val="006A5370"/>
    <w:rsid w:val="006A5EB6"/>
    <w:rsid w:val="006A6149"/>
    <w:rsid w:val="006A6212"/>
    <w:rsid w:val="006A6A49"/>
    <w:rsid w:val="006A6E8A"/>
    <w:rsid w:val="006A6FB3"/>
    <w:rsid w:val="006A7000"/>
    <w:rsid w:val="006A70A5"/>
    <w:rsid w:val="006A7223"/>
    <w:rsid w:val="006A7990"/>
    <w:rsid w:val="006A7EC2"/>
    <w:rsid w:val="006B018B"/>
    <w:rsid w:val="006B040F"/>
    <w:rsid w:val="006B0761"/>
    <w:rsid w:val="006B0A66"/>
    <w:rsid w:val="006B0D85"/>
    <w:rsid w:val="006B120D"/>
    <w:rsid w:val="006B1264"/>
    <w:rsid w:val="006B12FC"/>
    <w:rsid w:val="006B16FA"/>
    <w:rsid w:val="006B174C"/>
    <w:rsid w:val="006B1B2C"/>
    <w:rsid w:val="006B1C40"/>
    <w:rsid w:val="006B2215"/>
    <w:rsid w:val="006B2957"/>
    <w:rsid w:val="006B2ED9"/>
    <w:rsid w:val="006B33D4"/>
    <w:rsid w:val="006B37CD"/>
    <w:rsid w:val="006B3995"/>
    <w:rsid w:val="006B3997"/>
    <w:rsid w:val="006B3E1D"/>
    <w:rsid w:val="006B432A"/>
    <w:rsid w:val="006B4391"/>
    <w:rsid w:val="006B4626"/>
    <w:rsid w:val="006B4A3F"/>
    <w:rsid w:val="006B4A63"/>
    <w:rsid w:val="006B4D5B"/>
    <w:rsid w:val="006B5125"/>
    <w:rsid w:val="006B5336"/>
    <w:rsid w:val="006B5BFD"/>
    <w:rsid w:val="006B5C4F"/>
    <w:rsid w:val="006B5CBC"/>
    <w:rsid w:val="006B608E"/>
    <w:rsid w:val="006B6165"/>
    <w:rsid w:val="006B67F5"/>
    <w:rsid w:val="006B6883"/>
    <w:rsid w:val="006B690B"/>
    <w:rsid w:val="006B69F5"/>
    <w:rsid w:val="006B6AAC"/>
    <w:rsid w:val="006B6C43"/>
    <w:rsid w:val="006B7254"/>
    <w:rsid w:val="006B7873"/>
    <w:rsid w:val="006B78D5"/>
    <w:rsid w:val="006B7F3B"/>
    <w:rsid w:val="006B7F4A"/>
    <w:rsid w:val="006C0177"/>
    <w:rsid w:val="006C040F"/>
    <w:rsid w:val="006C1360"/>
    <w:rsid w:val="006C141F"/>
    <w:rsid w:val="006C1837"/>
    <w:rsid w:val="006C1DE9"/>
    <w:rsid w:val="006C1FB3"/>
    <w:rsid w:val="006C22B1"/>
    <w:rsid w:val="006C2319"/>
    <w:rsid w:val="006C23ED"/>
    <w:rsid w:val="006C2605"/>
    <w:rsid w:val="006C2E26"/>
    <w:rsid w:val="006C3038"/>
    <w:rsid w:val="006C3209"/>
    <w:rsid w:val="006C32A6"/>
    <w:rsid w:val="006C3387"/>
    <w:rsid w:val="006C3BA8"/>
    <w:rsid w:val="006C41A7"/>
    <w:rsid w:val="006C4297"/>
    <w:rsid w:val="006C49EF"/>
    <w:rsid w:val="006C4BE7"/>
    <w:rsid w:val="006C4FE4"/>
    <w:rsid w:val="006C5975"/>
    <w:rsid w:val="006C5B89"/>
    <w:rsid w:val="006C6AE7"/>
    <w:rsid w:val="006C6DC5"/>
    <w:rsid w:val="006C70BF"/>
    <w:rsid w:val="006C7277"/>
    <w:rsid w:val="006C7371"/>
    <w:rsid w:val="006C7722"/>
    <w:rsid w:val="006C79E7"/>
    <w:rsid w:val="006C7D83"/>
    <w:rsid w:val="006C7E7E"/>
    <w:rsid w:val="006D042B"/>
    <w:rsid w:val="006D0EC6"/>
    <w:rsid w:val="006D16BA"/>
    <w:rsid w:val="006D18EF"/>
    <w:rsid w:val="006D1AEA"/>
    <w:rsid w:val="006D1CCE"/>
    <w:rsid w:val="006D1E87"/>
    <w:rsid w:val="006D25DB"/>
    <w:rsid w:val="006D298F"/>
    <w:rsid w:val="006D2D6C"/>
    <w:rsid w:val="006D2F46"/>
    <w:rsid w:val="006D3550"/>
    <w:rsid w:val="006D3C0E"/>
    <w:rsid w:val="006D3C49"/>
    <w:rsid w:val="006D3C71"/>
    <w:rsid w:val="006D3E53"/>
    <w:rsid w:val="006D3EC3"/>
    <w:rsid w:val="006D3F92"/>
    <w:rsid w:val="006D42B7"/>
    <w:rsid w:val="006D4406"/>
    <w:rsid w:val="006D4626"/>
    <w:rsid w:val="006D48B6"/>
    <w:rsid w:val="006D53DD"/>
    <w:rsid w:val="006D58BC"/>
    <w:rsid w:val="006D5FAC"/>
    <w:rsid w:val="006D61BE"/>
    <w:rsid w:val="006D61DB"/>
    <w:rsid w:val="006D65B3"/>
    <w:rsid w:val="006D708E"/>
    <w:rsid w:val="006D7216"/>
    <w:rsid w:val="006D7425"/>
    <w:rsid w:val="006D747E"/>
    <w:rsid w:val="006D7688"/>
    <w:rsid w:val="006D7BB1"/>
    <w:rsid w:val="006D7EB2"/>
    <w:rsid w:val="006E00C6"/>
    <w:rsid w:val="006E030D"/>
    <w:rsid w:val="006E06F0"/>
    <w:rsid w:val="006E0953"/>
    <w:rsid w:val="006E0A7B"/>
    <w:rsid w:val="006E0DFD"/>
    <w:rsid w:val="006E1447"/>
    <w:rsid w:val="006E1484"/>
    <w:rsid w:val="006E16DC"/>
    <w:rsid w:val="006E1724"/>
    <w:rsid w:val="006E1B9E"/>
    <w:rsid w:val="006E20D9"/>
    <w:rsid w:val="006E2C99"/>
    <w:rsid w:val="006E2FA6"/>
    <w:rsid w:val="006E36B4"/>
    <w:rsid w:val="006E3BA9"/>
    <w:rsid w:val="006E3D9F"/>
    <w:rsid w:val="006E4358"/>
    <w:rsid w:val="006E4A98"/>
    <w:rsid w:val="006E4C4B"/>
    <w:rsid w:val="006E4FFF"/>
    <w:rsid w:val="006E5052"/>
    <w:rsid w:val="006E52F4"/>
    <w:rsid w:val="006E52FF"/>
    <w:rsid w:val="006E5CFD"/>
    <w:rsid w:val="006E5F26"/>
    <w:rsid w:val="006E727D"/>
    <w:rsid w:val="006E7285"/>
    <w:rsid w:val="006E754E"/>
    <w:rsid w:val="006E77CB"/>
    <w:rsid w:val="006E7D72"/>
    <w:rsid w:val="006E7F4D"/>
    <w:rsid w:val="006F02F1"/>
    <w:rsid w:val="006F03E9"/>
    <w:rsid w:val="006F04E7"/>
    <w:rsid w:val="006F0520"/>
    <w:rsid w:val="006F05C4"/>
    <w:rsid w:val="006F07CF"/>
    <w:rsid w:val="006F0A53"/>
    <w:rsid w:val="006F1117"/>
    <w:rsid w:val="006F1612"/>
    <w:rsid w:val="006F1774"/>
    <w:rsid w:val="006F1825"/>
    <w:rsid w:val="006F196F"/>
    <w:rsid w:val="006F1DE3"/>
    <w:rsid w:val="006F21AD"/>
    <w:rsid w:val="006F2691"/>
    <w:rsid w:val="006F278F"/>
    <w:rsid w:val="006F2B20"/>
    <w:rsid w:val="006F2B6A"/>
    <w:rsid w:val="006F32EC"/>
    <w:rsid w:val="006F355A"/>
    <w:rsid w:val="006F36D8"/>
    <w:rsid w:val="006F3745"/>
    <w:rsid w:val="006F3856"/>
    <w:rsid w:val="006F43F0"/>
    <w:rsid w:val="006F45CC"/>
    <w:rsid w:val="006F4771"/>
    <w:rsid w:val="006F5137"/>
    <w:rsid w:val="006F5169"/>
    <w:rsid w:val="006F530B"/>
    <w:rsid w:val="006F546A"/>
    <w:rsid w:val="006F55D5"/>
    <w:rsid w:val="006F56BE"/>
    <w:rsid w:val="006F5B4B"/>
    <w:rsid w:val="006F5C20"/>
    <w:rsid w:val="006F5E8E"/>
    <w:rsid w:val="006F5F8F"/>
    <w:rsid w:val="006F5FB3"/>
    <w:rsid w:val="006F6266"/>
    <w:rsid w:val="006F63B1"/>
    <w:rsid w:val="006F68F0"/>
    <w:rsid w:val="006F71FD"/>
    <w:rsid w:val="006F7893"/>
    <w:rsid w:val="006F79E5"/>
    <w:rsid w:val="0070048E"/>
    <w:rsid w:val="007006C6"/>
    <w:rsid w:val="00700763"/>
    <w:rsid w:val="007010B1"/>
    <w:rsid w:val="007013E1"/>
    <w:rsid w:val="007013E3"/>
    <w:rsid w:val="00701BFD"/>
    <w:rsid w:val="00701CB7"/>
    <w:rsid w:val="00701FB8"/>
    <w:rsid w:val="00702249"/>
    <w:rsid w:val="007025AF"/>
    <w:rsid w:val="0070278E"/>
    <w:rsid w:val="00702881"/>
    <w:rsid w:val="007028D7"/>
    <w:rsid w:val="00702979"/>
    <w:rsid w:val="00702C4F"/>
    <w:rsid w:val="007036AE"/>
    <w:rsid w:val="00703E73"/>
    <w:rsid w:val="0070443E"/>
    <w:rsid w:val="007044B9"/>
    <w:rsid w:val="007058A9"/>
    <w:rsid w:val="00705AE9"/>
    <w:rsid w:val="00705BF5"/>
    <w:rsid w:val="00706527"/>
    <w:rsid w:val="007069C6"/>
    <w:rsid w:val="00706CFA"/>
    <w:rsid w:val="00706D5A"/>
    <w:rsid w:val="00706FC0"/>
    <w:rsid w:val="00707243"/>
    <w:rsid w:val="0070726A"/>
    <w:rsid w:val="00707291"/>
    <w:rsid w:val="0070752F"/>
    <w:rsid w:val="007078EA"/>
    <w:rsid w:val="00707B91"/>
    <w:rsid w:val="00707E36"/>
    <w:rsid w:val="00710095"/>
    <w:rsid w:val="00710101"/>
    <w:rsid w:val="00712418"/>
    <w:rsid w:val="00712577"/>
    <w:rsid w:val="00712762"/>
    <w:rsid w:val="00712B6A"/>
    <w:rsid w:val="00712C4D"/>
    <w:rsid w:val="00712F0C"/>
    <w:rsid w:val="007133F9"/>
    <w:rsid w:val="00713526"/>
    <w:rsid w:val="007136A9"/>
    <w:rsid w:val="00713FB8"/>
    <w:rsid w:val="00714273"/>
    <w:rsid w:val="007143D0"/>
    <w:rsid w:val="00714861"/>
    <w:rsid w:val="00714A71"/>
    <w:rsid w:val="00714B07"/>
    <w:rsid w:val="00714BDA"/>
    <w:rsid w:val="00715491"/>
    <w:rsid w:val="00715727"/>
    <w:rsid w:val="00715949"/>
    <w:rsid w:val="00715C8C"/>
    <w:rsid w:val="00716932"/>
    <w:rsid w:val="00716F7B"/>
    <w:rsid w:val="0071714F"/>
    <w:rsid w:val="00717777"/>
    <w:rsid w:val="00717859"/>
    <w:rsid w:val="00717B1B"/>
    <w:rsid w:val="00717F5D"/>
    <w:rsid w:val="007200FD"/>
    <w:rsid w:val="00720188"/>
    <w:rsid w:val="007202A8"/>
    <w:rsid w:val="007206C8"/>
    <w:rsid w:val="00720B62"/>
    <w:rsid w:val="00720BCF"/>
    <w:rsid w:val="00720EDF"/>
    <w:rsid w:val="00720F5D"/>
    <w:rsid w:val="00721067"/>
    <w:rsid w:val="007210D6"/>
    <w:rsid w:val="007213A7"/>
    <w:rsid w:val="00721C8F"/>
    <w:rsid w:val="00722149"/>
    <w:rsid w:val="0072262E"/>
    <w:rsid w:val="00723637"/>
    <w:rsid w:val="00724352"/>
    <w:rsid w:val="0072452C"/>
    <w:rsid w:val="00724885"/>
    <w:rsid w:val="00724AA3"/>
    <w:rsid w:val="00724B18"/>
    <w:rsid w:val="00724BDC"/>
    <w:rsid w:val="00724CB9"/>
    <w:rsid w:val="00724DAA"/>
    <w:rsid w:val="00724F4F"/>
    <w:rsid w:val="00725305"/>
    <w:rsid w:val="007255BB"/>
    <w:rsid w:val="007259FD"/>
    <w:rsid w:val="00725A75"/>
    <w:rsid w:val="00725BD1"/>
    <w:rsid w:val="00725CF2"/>
    <w:rsid w:val="00725F58"/>
    <w:rsid w:val="00726201"/>
    <w:rsid w:val="007270F4"/>
    <w:rsid w:val="00727311"/>
    <w:rsid w:val="007278FF"/>
    <w:rsid w:val="00727A83"/>
    <w:rsid w:val="00727EF8"/>
    <w:rsid w:val="00727F08"/>
    <w:rsid w:val="0073012D"/>
    <w:rsid w:val="00731ACD"/>
    <w:rsid w:val="00731B05"/>
    <w:rsid w:val="00731D6B"/>
    <w:rsid w:val="007321C5"/>
    <w:rsid w:val="00732A37"/>
    <w:rsid w:val="00733205"/>
    <w:rsid w:val="007335B3"/>
    <w:rsid w:val="0073372C"/>
    <w:rsid w:val="00733A89"/>
    <w:rsid w:val="00733A9A"/>
    <w:rsid w:val="00733F49"/>
    <w:rsid w:val="00733FC9"/>
    <w:rsid w:val="0073458E"/>
    <w:rsid w:val="007351BA"/>
    <w:rsid w:val="0073556B"/>
    <w:rsid w:val="00735A24"/>
    <w:rsid w:val="00735A49"/>
    <w:rsid w:val="00735E0B"/>
    <w:rsid w:val="00736035"/>
    <w:rsid w:val="0073645A"/>
    <w:rsid w:val="00736773"/>
    <w:rsid w:val="00736801"/>
    <w:rsid w:val="00736814"/>
    <w:rsid w:val="00736D57"/>
    <w:rsid w:val="007374E2"/>
    <w:rsid w:val="00737697"/>
    <w:rsid w:val="00737BA4"/>
    <w:rsid w:val="007403A4"/>
    <w:rsid w:val="007406D3"/>
    <w:rsid w:val="0074093D"/>
    <w:rsid w:val="00740C0F"/>
    <w:rsid w:val="00740E80"/>
    <w:rsid w:val="00740F66"/>
    <w:rsid w:val="007419C6"/>
    <w:rsid w:val="00741AD6"/>
    <w:rsid w:val="00741C98"/>
    <w:rsid w:val="00742372"/>
    <w:rsid w:val="00742B4B"/>
    <w:rsid w:val="00742C0B"/>
    <w:rsid w:val="00742E3A"/>
    <w:rsid w:val="00742F6C"/>
    <w:rsid w:val="0074316E"/>
    <w:rsid w:val="0074324F"/>
    <w:rsid w:val="007433F3"/>
    <w:rsid w:val="00743CF9"/>
    <w:rsid w:val="00743E57"/>
    <w:rsid w:val="0074417A"/>
    <w:rsid w:val="00744612"/>
    <w:rsid w:val="00745539"/>
    <w:rsid w:val="0074557A"/>
    <w:rsid w:val="00745B9D"/>
    <w:rsid w:val="007461F6"/>
    <w:rsid w:val="00746331"/>
    <w:rsid w:val="007464DE"/>
    <w:rsid w:val="00746951"/>
    <w:rsid w:val="00746D42"/>
    <w:rsid w:val="00747074"/>
    <w:rsid w:val="00747191"/>
    <w:rsid w:val="00747648"/>
    <w:rsid w:val="00747E9E"/>
    <w:rsid w:val="00750242"/>
    <w:rsid w:val="00751006"/>
    <w:rsid w:val="007510C3"/>
    <w:rsid w:val="0075142F"/>
    <w:rsid w:val="00751B26"/>
    <w:rsid w:val="00751B43"/>
    <w:rsid w:val="007520DC"/>
    <w:rsid w:val="00752309"/>
    <w:rsid w:val="0075262F"/>
    <w:rsid w:val="00752796"/>
    <w:rsid w:val="00752C6A"/>
    <w:rsid w:val="00752FE6"/>
    <w:rsid w:val="00753261"/>
    <w:rsid w:val="00753B2A"/>
    <w:rsid w:val="0075415E"/>
    <w:rsid w:val="007544A1"/>
    <w:rsid w:val="00754599"/>
    <w:rsid w:val="00754DDE"/>
    <w:rsid w:val="00754F28"/>
    <w:rsid w:val="0075545F"/>
    <w:rsid w:val="00755708"/>
    <w:rsid w:val="00755F2A"/>
    <w:rsid w:val="00755FE7"/>
    <w:rsid w:val="00756041"/>
    <w:rsid w:val="00756366"/>
    <w:rsid w:val="0075638C"/>
    <w:rsid w:val="0075712A"/>
    <w:rsid w:val="007571F6"/>
    <w:rsid w:val="007574B2"/>
    <w:rsid w:val="0075770C"/>
    <w:rsid w:val="00757832"/>
    <w:rsid w:val="0075794C"/>
    <w:rsid w:val="00757A58"/>
    <w:rsid w:val="00757A66"/>
    <w:rsid w:val="00757AB1"/>
    <w:rsid w:val="00760391"/>
    <w:rsid w:val="00760E96"/>
    <w:rsid w:val="00760FB4"/>
    <w:rsid w:val="00760FF3"/>
    <w:rsid w:val="00761415"/>
    <w:rsid w:val="00761500"/>
    <w:rsid w:val="007617C9"/>
    <w:rsid w:val="00761C61"/>
    <w:rsid w:val="00761E0B"/>
    <w:rsid w:val="00761E4F"/>
    <w:rsid w:val="00762151"/>
    <w:rsid w:val="00762A50"/>
    <w:rsid w:val="00763522"/>
    <w:rsid w:val="00763716"/>
    <w:rsid w:val="00763BBB"/>
    <w:rsid w:val="00763DDB"/>
    <w:rsid w:val="00763E4F"/>
    <w:rsid w:val="0076405F"/>
    <w:rsid w:val="007640EC"/>
    <w:rsid w:val="0076433A"/>
    <w:rsid w:val="007644D5"/>
    <w:rsid w:val="007645D5"/>
    <w:rsid w:val="0076463C"/>
    <w:rsid w:val="00764FC5"/>
    <w:rsid w:val="007656A8"/>
    <w:rsid w:val="00765EDD"/>
    <w:rsid w:val="0076606A"/>
    <w:rsid w:val="007663B1"/>
    <w:rsid w:val="007667AC"/>
    <w:rsid w:val="00766FFD"/>
    <w:rsid w:val="0076712E"/>
    <w:rsid w:val="00767414"/>
    <w:rsid w:val="007675DB"/>
    <w:rsid w:val="00767B44"/>
    <w:rsid w:val="00767CC4"/>
    <w:rsid w:val="00770600"/>
    <w:rsid w:val="00770A02"/>
    <w:rsid w:val="007710F2"/>
    <w:rsid w:val="0077143D"/>
    <w:rsid w:val="007719C9"/>
    <w:rsid w:val="00771B66"/>
    <w:rsid w:val="00771B71"/>
    <w:rsid w:val="00771F05"/>
    <w:rsid w:val="00771F24"/>
    <w:rsid w:val="00771F2B"/>
    <w:rsid w:val="007720CD"/>
    <w:rsid w:val="007725FA"/>
    <w:rsid w:val="00773249"/>
    <w:rsid w:val="00773327"/>
    <w:rsid w:val="0077397C"/>
    <w:rsid w:val="007739B8"/>
    <w:rsid w:val="00773C23"/>
    <w:rsid w:val="00773EB7"/>
    <w:rsid w:val="00773FD2"/>
    <w:rsid w:val="00774315"/>
    <w:rsid w:val="00774704"/>
    <w:rsid w:val="007747F9"/>
    <w:rsid w:val="00774828"/>
    <w:rsid w:val="007748D9"/>
    <w:rsid w:val="007754A0"/>
    <w:rsid w:val="007755ED"/>
    <w:rsid w:val="00775BE4"/>
    <w:rsid w:val="007762CC"/>
    <w:rsid w:val="0077634D"/>
    <w:rsid w:val="00776433"/>
    <w:rsid w:val="00776A3C"/>
    <w:rsid w:val="00776BC0"/>
    <w:rsid w:val="00776CC4"/>
    <w:rsid w:val="00776D1A"/>
    <w:rsid w:val="00776DB3"/>
    <w:rsid w:val="00776E9E"/>
    <w:rsid w:val="0077742D"/>
    <w:rsid w:val="00777A8E"/>
    <w:rsid w:val="007803AD"/>
    <w:rsid w:val="0078064D"/>
    <w:rsid w:val="00780750"/>
    <w:rsid w:val="00780786"/>
    <w:rsid w:val="0078108E"/>
    <w:rsid w:val="00781172"/>
    <w:rsid w:val="00782696"/>
    <w:rsid w:val="00782919"/>
    <w:rsid w:val="00782B7C"/>
    <w:rsid w:val="00782C4D"/>
    <w:rsid w:val="00782D55"/>
    <w:rsid w:val="00782D80"/>
    <w:rsid w:val="00782ED8"/>
    <w:rsid w:val="00782FB2"/>
    <w:rsid w:val="00783269"/>
    <w:rsid w:val="00783558"/>
    <w:rsid w:val="007838E8"/>
    <w:rsid w:val="00783906"/>
    <w:rsid w:val="0078394C"/>
    <w:rsid w:val="00783CE3"/>
    <w:rsid w:val="00783D61"/>
    <w:rsid w:val="0078444A"/>
    <w:rsid w:val="0078449C"/>
    <w:rsid w:val="007844F3"/>
    <w:rsid w:val="00784D24"/>
    <w:rsid w:val="00785E9B"/>
    <w:rsid w:val="00786D55"/>
    <w:rsid w:val="0078700A"/>
    <w:rsid w:val="0078716E"/>
    <w:rsid w:val="00787315"/>
    <w:rsid w:val="007875FF"/>
    <w:rsid w:val="0078766B"/>
    <w:rsid w:val="00787F70"/>
    <w:rsid w:val="00790025"/>
    <w:rsid w:val="00790565"/>
    <w:rsid w:val="00790B1E"/>
    <w:rsid w:val="00790F60"/>
    <w:rsid w:val="007912BC"/>
    <w:rsid w:val="00791926"/>
    <w:rsid w:val="00791F1F"/>
    <w:rsid w:val="00792556"/>
    <w:rsid w:val="00792677"/>
    <w:rsid w:val="007927C0"/>
    <w:rsid w:val="007928E8"/>
    <w:rsid w:val="00792EB0"/>
    <w:rsid w:val="00793344"/>
    <w:rsid w:val="007935F8"/>
    <w:rsid w:val="0079392F"/>
    <w:rsid w:val="00793D3A"/>
    <w:rsid w:val="00794334"/>
    <w:rsid w:val="00794FC2"/>
    <w:rsid w:val="007953E4"/>
    <w:rsid w:val="00795AF6"/>
    <w:rsid w:val="00795BAA"/>
    <w:rsid w:val="00795F94"/>
    <w:rsid w:val="00796158"/>
    <w:rsid w:val="00796620"/>
    <w:rsid w:val="00797067"/>
    <w:rsid w:val="0079726D"/>
    <w:rsid w:val="00797334"/>
    <w:rsid w:val="00797341"/>
    <w:rsid w:val="00797FF0"/>
    <w:rsid w:val="007A0073"/>
    <w:rsid w:val="007A01B1"/>
    <w:rsid w:val="007A02A1"/>
    <w:rsid w:val="007A05D8"/>
    <w:rsid w:val="007A0ADE"/>
    <w:rsid w:val="007A0AE1"/>
    <w:rsid w:val="007A0BB9"/>
    <w:rsid w:val="007A0C9C"/>
    <w:rsid w:val="007A0DE3"/>
    <w:rsid w:val="007A0FBF"/>
    <w:rsid w:val="007A122E"/>
    <w:rsid w:val="007A1382"/>
    <w:rsid w:val="007A1911"/>
    <w:rsid w:val="007A245E"/>
    <w:rsid w:val="007A2512"/>
    <w:rsid w:val="007A2729"/>
    <w:rsid w:val="007A2741"/>
    <w:rsid w:val="007A28F5"/>
    <w:rsid w:val="007A2EC2"/>
    <w:rsid w:val="007A304A"/>
    <w:rsid w:val="007A3427"/>
    <w:rsid w:val="007A345E"/>
    <w:rsid w:val="007A358A"/>
    <w:rsid w:val="007A3774"/>
    <w:rsid w:val="007A3B43"/>
    <w:rsid w:val="007A4109"/>
    <w:rsid w:val="007A41C6"/>
    <w:rsid w:val="007A47FE"/>
    <w:rsid w:val="007A522E"/>
    <w:rsid w:val="007A55D6"/>
    <w:rsid w:val="007A594C"/>
    <w:rsid w:val="007A5B16"/>
    <w:rsid w:val="007A61F9"/>
    <w:rsid w:val="007A622C"/>
    <w:rsid w:val="007A6876"/>
    <w:rsid w:val="007A6B48"/>
    <w:rsid w:val="007A6EDD"/>
    <w:rsid w:val="007A70E5"/>
    <w:rsid w:val="007A7D39"/>
    <w:rsid w:val="007B0981"/>
    <w:rsid w:val="007B13EB"/>
    <w:rsid w:val="007B182C"/>
    <w:rsid w:val="007B1928"/>
    <w:rsid w:val="007B23ED"/>
    <w:rsid w:val="007B2423"/>
    <w:rsid w:val="007B24E7"/>
    <w:rsid w:val="007B2502"/>
    <w:rsid w:val="007B26E1"/>
    <w:rsid w:val="007B2907"/>
    <w:rsid w:val="007B314E"/>
    <w:rsid w:val="007B372C"/>
    <w:rsid w:val="007B38D5"/>
    <w:rsid w:val="007B3E59"/>
    <w:rsid w:val="007B3EF4"/>
    <w:rsid w:val="007B3F17"/>
    <w:rsid w:val="007B4999"/>
    <w:rsid w:val="007B4ABF"/>
    <w:rsid w:val="007B5043"/>
    <w:rsid w:val="007B532B"/>
    <w:rsid w:val="007B533D"/>
    <w:rsid w:val="007B5440"/>
    <w:rsid w:val="007B5697"/>
    <w:rsid w:val="007B590E"/>
    <w:rsid w:val="007B5955"/>
    <w:rsid w:val="007B5FF4"/>
    <w:rsid w:val="007B6193"/>
    <w:rsid w:val="007B61F9"/>
    <w:rsid w:val="007B6292"/>
    <w:rsid w:val="007B645C"/>
    <w:rsid w:val="007B6C4F"/>
    <w:rsid w:val="007B72B0"/>
    <w:rsid w:val="007B774C"/>
    <w:rsid w:val="007B7A77"/>
    <w:rsid w:val="007B7AAC"/>
    <w:rsid w:val="007B7D11"/>
    <w:rsid w:val="007B7F16"/>
    <w:rsid w:val="007B7FF8"/>
    <w:rsid w:val="007C01A3"/>
    <w:rsid w:val="007C02EE"/>
    <w:rsid w:val="007C056E"/>
    <w:rsid w:val="007C062C"/>
    <w:rsid w:val="007C0ECB"/>
    <w:rsid w:val="007C0FA0"/>
    <w:rsid w:val="007C1679"/>
    <w:rsid w:val="007C1731"/>
    <w:rsid w:val="007C1929"/>
    <w:rsid w:val="007C1982"/>
    <w:rsid w:val="007C1A4C"/>
    <w:rsid w:val="007C1B16"/>
    <w:rsid w:val="007C2055"/>
    <w:rsid w:val="007C2279"/>
    <w:rsid w:val="007C2418"/>
    <w:rsid w:val="007C27B9"/>
    <w:rsid w:val="007C29E9"/>
    <w:rsid w:val="007C2BEB"/>
    <w:rsid w:val="007C2BEC"/>
    <w:rsid w:val="007C2F63"/>
    <w:rsid w:val="007C3212"/>
    <w:rsid w:val="007C350C"/>
    <w:rsid w:val="007C35C9"/>
    <w:rsid w:val="007C3664"/>
    <w:rsid w:val="007C374B"/>
    <w:rsid w:val="007C3C97"/>
    <w:rsid w:val="007C3F3D"/>
    <w:rsid w:val="007C40E3"/>
    <w:rsid w:val="007C4337"/>
    <w:rsid w:val="007C463B"/>
    <w:rsid w:val="007C4929"/>
    <w:rsid w:val="007C4C5B"/>
    <w:rsid w:val="007C4E97"/>
    <w:rsid w:val="007C526E"/>
    <w:rsid w:val="007C5455"/>
    <w:rsid w:val="007C57A5"/>
    <w:rsid w:val="007C580D"/>
    <w:rsid w:val="007C582B"/>
    <w:rsid w:val="007C584B"/>
    <w:rsid w:val="007C62D4"/>
    <w:rsid w:val="007C64C2"/>
    <w:rsid w:val="007C660A"/>
    <w:rsid w:val="007C6802"/>
    <w:rsid w:val="007C6A6B"/>
    <w:rsid w:val="007C712A"/>
    <w:rsid w:val="007C7154"/>
    <w:rsid w:val="007C75A2"/>
    <w:rsid w:val="007C7D2B"/>
    <w:rsid w:val="007C7DBD"/>
    <w:rsid w:val="007C7F56"/>
    <w:rsid w:val="007D012E"/>
    <w:rsid w:val="007D015C"/>
    <w:rsid w:val="007D0475"/>
    <w:rsid w:val="007D0572"/>
    <w:rsid w:val="007D077D"/>
    <w:rsid w:val="007D09B2"/>
    <w:rsid w:val="007D0C72"/>
    <w:rsid w:val="007D0CDE"/>
    <w:rsid w:val="007D13D5"/>
    <w:rsid w:val="007D174D"/>
    <w:rsid w:val="007D1BEA"/>
    <w:rsid w:val="007D22FF"/>
    <w:rsid w:val="007D268A"/>
    <w:rsid w:val="007D2776"/>
    <w:rsid w:val="007D2939"/>
    <w:rsid w:val="007D29E1"/>
    <w:rsid w:val="007D2A92"/>
    <w:rsid w:val="007D2DF2"/>
    <w:rsid w:val="007D3119"/>
    <w:rsid w:val="007D3125"/>
    <w:rsid w:val="007D3326"/>
    <w:rsid w:val="007D38C4"/>
    <w:rsid w:val="007D38F1"/>
    <w:rsid w:val="007D3E84"/>
    <w:rsid w:val="007D3FD7"/>
    <w:rsid w:val="007D43D1"/>
    <w:rsid w:val="007D46EB"/>
    <w:rsid w:val="007D4A1E"/>
    <w:rsid w:val="007D4AF1"/>
    <w:rsid w:val="007D4BFE"/>
    <w:rsid w:val="007D4D88"/>
    <w:rsid w:val="007D52D6"/>
    <w:rsid w:val="007D532D"/>
    <w:rsid w:val="007D573C"/>
    <w:rsid w:val="007D58EE"/>
    <w:rsid w:val="007D5936"/>
    <w:rsid w:val="007D5A19"/>
    <w:rsid w:val="007D5D3C"/>
    <w:rsid w:val="007D5DB1"/>
    <w:rsid w:val="007D5EC1"/>
    <w:rsid w:val="007D60EF"/>
    <w:rsid w:val="007D628C"/>
    <w:rsid w:val="007D6862"/>
    <w:rsid w:val="007D7192"/>
    <w:rsid w:val="007D71A5"/>
    <w:rsid w:val="007D7A86"/>
    <w:rsid w:val="007D7CB5"/>
    <w:rsid w:val="007D7F86"/>
    <w:rsid w:val="007E0331"/>
    <w:rsid w:val="007E05EE"/>
    <w:rsid w:val="007E06A4"/>
    <w:rsid w:val="007E0F9D"/>
    <w:rsid w:val="007E131E"/>
    <w:rsid w:val="007E158F"/>
    <w:rsid w:val="007E1731"/>
    <w:rsid w:val="007E20F7"/>
    <w:rsid w:val="007E2189"/>
    <w:rsid w:val="007E2724"/>
    <w:rsid w:val="007E2A7D"/>
    <w:rsid w:val="007E2CCA"/>
    <w:rsid w:val="007E2E27"/>
    <w:rsid w:val="007E30ED"/>
    <w:rsid w:val="007E3950"/>
    <w:rsid w:val="007E41FF"/>
    <w:rsid w:val="007E473E"/>
    <w:rsid w:val="007E58CA"/>
    <w:rsid w:val="007E5BC6"/>
    <w:rsid w:val="007E5D45"/>
    <w:rsid w:val="007E6554"/>
    <w:rsid w:val="007E67E7"/>
    <w:rsid w:val="007E683A"/>
    <w:rsid w:val="007E68E5"/>
    <w:rsid w:val="007E6AE9"/>
    <w:rsid w:val="007E6B64"/>
    <w:rsid w:val="007E766C"/>
    <w:rsid w:val="007E7D3C"/>
    <w:rsid w:val="007F0DED"/>
    <w:rsid w:val="007F182B"/>
    <w:rsid w:val="007F1CC3"/>
    <w:rsid w:val="007F1D36"/>
    <w:rsid w:val="007F2057"/>
    <w:rsid w:val="007F32FD"/>
    <w:rsid w:val="007F3696"/>
    <w:rsid w:val="007F3833"/>
    <w:rsid w:val="007F38A3"/>
    <w:rsid w:val="007F44C9"/>
    <w:rsid w:val="007F45CA"/>
    <w:rsid w:val="007F46E4"/>
    <w:rsid w:val="007F4B0E"/>
    <w:rsid w:val="007F4EAD"/>
    <w:rsid w:val="007F4FE4"/>
    <w:rsid w:val="007F544C"/>
    <w:rsid w:val="007F54AD"/>
    <w:rsid w:val="007F5A83"/>
    <w:rsid w:val="007F6372"/>
    <w:rsid w:val="007F6489"/>
    <w:rsid w:val="007F675C"/>
    <w:rsid w:val="007F6824"/>
    <w:rsid w:val="007F6D6C"/>
    <w:rsid w:val="007F70B5"/>
    <w:rsid w:val="007F714F"/>
    <w:rsid w:val="007F7267"/>
    <w:rsid w:val="007F73EF"/>
    <w:rsid w:val="007F791E"/>
    <w:rsid w:val="007F7D2A"/>
    <w:rsid w:val="00800995"/>
    <w:rsid w:val="00800AE5"/>
    <w:rsid w:val="00800B47"/>
    <w:rsid w:val="00800B76"/>
    <w:rsid w:val="00800C22"/>
    <w:rsid w:val="00800ED2"/>
    <w:rsid w:val="0080108E"/>
    <w:rsid w:val="00801438"/>
    <w:rsid w:val="0080175A"/>
    <w:rsid w:val="00801F56"/>
    <w:rsid w:val="008021A3"/>
    <w:rsid w:val="008028AD"/>
    <w:rsid w:val="0080293B"/>
    <w:rsid w:val="00802979"/>
    <w:rsid w:val="00803A33"/>
    <w:rsid w:val="00803B1B"/>
    <w:rsid w:val="00803FCC"/>
    <w:rsid w:val="00804089"/>
    <w:rsid w:val="00804327"/>
    <w:rsid w:val="00804627"/>
    <w:rsid w:val="00804815"/>
    <w:rsid w:val="0080489E"/>
    <w:rsid w:val="00804CB9"/>
    <w:rsid w:val="008055E6"/>
    <w:rsid w:val="0080562E"/>
    <w:rsid w:val="00805752"/>
    <w:rsid w:val="00805763"/>
    <w:rsid w:val="00805771"/>
    <w:rsid w:val="00805BE2"/>
    <w:rsid w:val="00805C73"/>
    <w:rsid w:val="00805F8F"/>
    <w:rsid w:val="00806066"/>
    <w:rsid w:val="008063D0"/>
    <w:rsid w:val="008065F1"/>
    <w:rsid w:val="0080702D"/>
    <w:rsid w:val="00807501"/>
    <w:rsid w:val="0080760D"/>
    <w:rsid w:val="00807954"/>
    <w:rsid w:val="00807A57"/>
    <w:rsid w:val="00807CA9"/>
    <w:rsid w:val="00807F82"/>
    <w:rsid w:val="008103FA"/>
    <w:rsid w:val="00810BD5"/>
    <w:rsid w:val="00810DB7"/>
    <w:rsid w:val="00810FA1"/>
    <w:rsid w:val="0081149A"/>
    <w:rsid w:val="0081173C"/>
    <w:rsid w:val="008119BF"/>
    <w:rsid w:val="008119D9"/>
    <w:rsid w:val="00811C27"/>
    <w:rsid w:val="00812022"/>
    <w:rsid w:val="008122B6"/>
    <w:rsid w:val="0081240A"/>
    <w:rsid w:val="00812720"/>
    <w:rsid w:val="00812AD6"/>
    <w:rsid w:val="00812F62"/>
    <w:rsid w:val="00813414"/>
    <w:rsid w:val="00813763"/>
    <w:rsid w:val="00813A72"/>
    <w:rsid w:val="00813C8E"/>
    <w:rsid w:val="00813E53"/>
    <w:rsid w:val="00813FB2"/>
    <w:rsid w:val="0081429C"/>
    <w:rsid w:val="008146FD"/>
    <w:rsid w:val="0081489D"/>
    <w:rsid w:val="00814945"/>
    <w:rsid w:val="00814AAE"/>
    <w:rsid w:val="00814AE8"/>
    <w:rsid w:val="00814E0D"/>
    <w:rsid w:val="00814E38"/>
    <w:rsid w:val="00814EA5"/>
    <w:rsid w:val="00814F95"/>
    <w:rsid w:val="00815566"/>
    <w:rsid w:val="008155BB"/>
    <w:rsid w:val="008155E2"/>
    <w:rsid w:val="00815744"/>
    <w:rsid w:val="008158EF"/>
    <w:rsid w:val="00815BF4"/>
    <w:rsid w:val="00815FF0"/>
    <w:rsid w:val="0081602C"/>
    <w:rsid w:val="008167AD"/>
    <w:rsid w:val="008167B6"/>
    <w:rsid w:val="00816CB5"/>
    <w:rsid w:val="00816FBE"/>
    <w:rsid w:val="008171A2"/>
    <w:rsid w:val="0081754C"/>
    <w:rsid w:val="00817EBE"/>
    <w:rsid w:val="008202CF"/>
    <w:rsid w:val="00820B48"/>
    <w:rsid w:val="00820FCB"/>
    <w:rsid w:val="0082134E"/>
    <w:rsid w:val="00821C26"/>
    <w:rsid w:val="00821D17"/>
    <w:rsid w:val="00822091"/>
    <w:rsid w:val="008228BB"/>
    <w:rsid w:val="00822AC8"/>
    <w:rsid w:val="00823014"/>
    <w:rsid w:val="008234E4"/>
    <w:rsid w:val="00823B3D"/>
    <w:rsid w:val="008244C3"/>
    <w:rsid w:val="00824A9B"/>
    <w:rsid w:val="00824F3D"/>
    <w:rsid w:val="008252C4"/>
    <w:rsid w:val="00825434"/>
    <w:rsid w:val="0082580A"/>
    <w:rsid w:val="00825DEF"/>
    <w:rsid w:val="008262D1"/>
    <w:rsid w:val="00826677"/>
    <w:rsid w:val="0082683D"/>
    <w:rsid w:val="00826B3F"/>
    <w:rsid w:val="00826FA9"/>
    <w:rsid w:val="008270C9"/>
    <w:rsid w:val="0082713B"/>
    <w:rsid w:val="00827453"/>
    <w:rsid w:val="00827595"/>
    <w:rsid w:val="008304CB"/>
    <w:rsid w:val="00830535"/>
    <w:rsid w:val="00830858"/>
    <w:rsid w:val="00830CD9"/>
    <w:rsid w:val="00830F7B"/>
    <w:rsid w:val="0083147C"/>
    <w:rsid w:val="008315BC"/>
    <w:rsid w:val="0083165A"/>
    <w:rsid w:val="00831957"/>
    <w:rsid w:val="00831CF4"/>
    <w:rsid w:val="008327CB"/>
    <w:rsid w:val="008328C9"/>
    <w:rsid w:val="00832A55"/>
    <w:rsid w:val="008331EA"/>
    <w:rsid w:val="0083337A"/>
    <w:rsid w:val="008336A8"/>
    <w:rsid w:val="008336AE"/>
    <w:rsid w:val="00833990"/>
    <w:rsid w:val="00834086"/>
    <w:rsid w:val="008341D0"/>
    <w:rsid w:val="008343D6"/>
    <w:rsid w:val="0083448A"/>
    <w:rsid w:val="00834789"/>
    <w:rsid w:val="008347D6"/>
    <w:rsid w:val="008348AB"/>
    <w:rsid w:val="00834DA5"/>
    <w:rsid w:val="00835336"/>
    <w:rsid w:val="008358AC"/>
    <w:rsid w:val="00835FCE"/>
    <w:rsid w:val="008361A1"/>
    <w:rsid w:val="008361BD"/>
    <w:rsid w:val="0083623C"/>
    <w:rsid w:val="008366E4"/>
    <w:rsid w:val="008367D6"/>
    <w:rsid w:val="008369C8"/>
    <w:rsid w:val="00836A37"/>
    <w:rsid w:val="00837333"/>
    <w:rsid w:val="0083775A"/>
    <w:rsid w:val="0084044E"/>
    <w:rsid w:val="008404E4"/>
    <w:rsid w:val="0084073B"/>
    <w:rsid w:val="00840875"/>
    <w:rsid w:val="0084089C"/>
    <w:rsid w:val="00840AD5"/>
    <w:rsid w:val="00840C41"/>
    <w:rsid w:val="00841334"/>
    <w:rsid w:val="0084165D"/>
    <w:rsid w:val="008417B4"/>
    <w:rsid w:val="00841CED"/>
    <w:rsid w:val="00842166"/>
    <w:rsid w:val="00842313"/>
    <w:rsid w:val="008424E1"/>
    <w:rsid w:val="008429B6"/>
    <w:rsid w:val="00842D05"/>
    <w:rsid w:val="00842D6D"/>
    <w:rsid w:val="00843240"/>
    <w:rsid w:val="00843586"/>
    <w:rsid w:val="00843844"/>
    <w:rsid w:val="0084385E"/>
    <w:rsid w:val="008439BC"/>
    <w:rsid w:val="008439CF"/>
    <w:rsid w:val="00843C86"/>
    <w:rsid w:val="00843D5C"/>
    <w:rsid w:val="00844230"/>
    <w:rsid w:val="00844697"/>
    <w:rsid w:val="00844E8B"/>
    <w:rsid w:val="00844FB6"/>
    <w:rsid w:val="00845C5F"/>
    <w:rsid w:val="008464C7"/>
    <w:rsid w:val="00846D9D"/>
    <w:rsid w:val="00846F8A"/>
    <w:rsid w:val="0084799F"/>
    <w:rsid w:val="00847D63"/>
    <w:rsid w:val="00847DE8"/>
    <w:rsid w:val="00847F82"/>
    <w:rsid w:val="0085026F"/>
    <w:rsid w:val="008505E4"/>
    <w:rsid w:val="00850C9B"/>
    <w:rsid w:val="00850D70"/>
    <w:rsid w:val="008511AF"/>
    <w:rsid w:val="00851218"/>
    <w:rsid w:val="00851586"/>
    <w:rsid w:val="00851855"/>
    <w:rsid w:val="00851AD8"/>
    <w:rsid w:val="00851D81"/>
    <w:rsid w:val="0085227F"/>
    <w:rsid w:val="00852437"/>
    <w:rsid w:val="00852917"/>
    <w:rsid w:val="008531F2"/>
    <w:rsid w:val="00853337"/>
    <w:rsid w:val="0085334C"/>
    <w:rsid w:val="008539E2"/>
    <w:rsid w:val="008547C7"/>
    <w:rsid w:val="008552DE"/>
    <w:rsid w:val="0085537A"/>
    <w:rsid w:val="008553F1"/>
    <w:rsid w:val="00855582"/>
    <w:rsid w:val="00855D92"/>
    <w:rsid w:val="00855ECC"/>
    <w:rsid w:val="00856037"/>
    <w:rsid w:val="008561E3"/>
    <w:rsid w:val="008564AA"/>
    <w:rsid w:val="0085712E"/>
    <w:rsid w:val="008571F9"/>
    <w:rsid w:val="008572BC"/>
    <w:rsid w:val="008573EC"/>
    <w:rsid w:val="008577C6"/>
    <w:rsid w:val="00857A18"/>
    <w:rsid w:val="00857AC1"/>
    <w:rsid w:val="00857FE3"/>
    <w:rsid w:val="008600AA"/>
    <w:rsid w:val="00860349"/>
    <w:rsid w:val="00860878"/>
    <w:rsid w:val="00860994"/>
    <w:rsid w:val="00860BDF"/>
    <w:rsid w:val="008610D8"/>
    <w:rsid w:val="00861159"/>
    <w:rsid w:val="008618E4"/>
    <w:rsid w:val="008619EF"/>
    <w:rsid w:val="00861CF0"/>
    <w:rsid w:val="00861D1B"/>
    <w:rsid w:val="00861D1E"/>
    <w:rsid w:val="00861DB7"/>
    <w:rsid w:val="00861DCA"/>
    <w:rsid w:val="008621E0"/>
    <w:rsid w:val="00862218"/>
    <w:rsid w:val="00862A6E"/>
    <w:rsid w:val="00862C73"/>
    <w:rsid w:val="00862CF1"/>
    <w:rsid w:val="00862DF7"/>
    <w:rsid w:val="00862E11"/>
    <w:rsid w:val="0086319D"/>
    <w:rsid w:val="008631C7"/>
    <w:rsid w:val="00863BAA"/>
    <w:rsid w:val="0086419F"/>
    <w:rsid w:val="00864552"/>
    <w:rsid w:val="00864E8F"/>
    <w:rsid w:val="00865239"/>
    <w:rsid w:val="008652D0"/>
    <w:rsid w:val="008654DE"/>
    <w:rsid w:val="00865685"/>
    <w:rsid w:val="008657A2"/>
    <w:rsid w:val="008657BF"/>
    <w:rsid w:val="008658A6"/>
    <w:rsid w:val="008659AA"/>
    <w:rsid w:val="00865C20"/>
    <w:rsid w:val="008664D1"/>
    <w:rsid w:val="00866FE3"/>
    <w:rsid w:val="0086700B"/>
    <w:rsid w:val="00867154"/>
    <w:rsid w:val="00867338"/>
    <w:rsid w:val="00867516"/>
    <w:rsid w:val="008675F1"/>
    <w:rsid w:val="00867624"/>
    <w:rsid w:val="008678DA"/>
    <w:rsid w:val="00867B4A"/>
    <w:rsid w:val="00867C1E"/>
    <w:rsid w:val="00867D5A"/>
    <w:rsid w:val="00867D64"/>
    <w:rsid w:val="00867FE6"/>
    <w:rsid w:val="00870001"/>
    <w:rsid w:val="0087017D"/>
    <w:rsid w:val="00870760"/>
    <w:rsid w:val="008711F2"/>
    <w:rsid w:val="0087149B"/>
    <w:rsid w:val="00871742"/>
    <w:rsid w:val="00871AF7"/>
    <w:rsid w:val="008720DD"/>
    <w:rsid w:val="0087211E"/>
    <w:rsid w:val="00872C52"/>
    <w:rsid w:val="0087317A"/>
    <w:rsid w:val="008731AF"/>
    <w:rsid w:val="00873888"/>
    <w:rsid w:val="00873D1D"/>
    <w:rsid w:val="00873FB8"/>
    <w:rsid w:val="0087461A"/>
    <w:rsid w:val="0087489B"/>
    <w:rsid w:val="008748D7"/>
    <w:rsid w:val="00874F70"/>
    <w:rsid w:val="00875225"/>
    <w:rsid w:val="008757CC"/>
    <w:rsid w:val="00875BF3"/>
    <w:rsid w:val="0087611F"/>
    <w:rsid w:val="00876375"/>
    <w:rsid w:val="00876397"/>
    <w:rsid w:val="00876A0F"/>
    <w:rsid w:val="00876A13"/>
    <w:rsid w:val="00876C42"/>
    <w:rsid w:val="0087707C"/>
    <w:rsid w:val="00877923"/>
    <w:rsid w:val="00877A59"/>
    <w:rsid w:val="00877AE7"/>
    <w:rsid w:val="00877C3A"/>
    <w:rsid w:val="00880EEF"/>
    <w:rsid w:val="00880FFC"/>
    <w:rsid w:val="00881084"/>
    <w:rsid w:val="00881211"/>
    <w:rsid w:val="0088225C"/>
    <w:rsid w:val="0088250D"/>
    <w:rsid w:val="008825B7"/>
    <w:rsid w:val="0088274B"/>
    <w:rsid w:val="00882B87"/>
    <w:rsid w:val="00882F16"/>
    <w:rsid w:val="008832DB"/>
    <w:rsid w:val="0088380E"/>
    <w:rsid w:val="00883A60"/>
    <w:rsid w:val="00883D9E"/>
    <w:rsid w:val="008842E5"/>
    <w:rsid w:val="00884667"/>
    <w:rsid w:val="0088476C"/>
    <w:rsid w:val="00884A17"/>
    <w:rsid w:val="00884C1F"/>
    <w:rsid w:val="00884EDF"/>
    <w:rsid w:val="00886291"/>
    <w:rsid w:val="00886C4D"/>
    <w:rsid w:val="00887300"/>
    <w:rsid w:val="00887501"/>
    <w:rsid w:val="00887704"/>
    <w:rsid w:val="0088786C"/>
    <w:rsid w:val="00887915"/>
    <w:rsid w:val="00887CF0"/>
    <w:rsid w:val="00890715"/>
    <w:rsid w:val="008907DF"/>
    <w:rsid w:val="00890898"/>
    <w:rsid w:val="00890B99"/>
    <w:rsid w:val="00891D9B"/>
    <w:rsid w:val="008922F1"/>
    <w:rsid w:val="0089263C"/>
    <w:rsid w:val="00892DA7"/>
    <w:rsid w:val="00893471"/>
    <w:rsid w:val="008936F4"/>
    <w:rsid w:val="00893A76"/>
    <w:rsid w:val="00893C15"/>
    <w:rsid w:val="00893F1D"/>
    <w:rsid w:val="00894051"/>
    <w:rsid w:val="0089419F"/>
    <w:rsid w:val="008943EF"/>
    <w:rsid w:val="00894AF5"/>
    <w:rsid w:val="00894D98"/>
    <w:rsid w:val="008951C1"/>
    <w:rsid w:val="008952B6"/>
    <w:rsid w:val="00895A38"/>
    <w:rsid w:val="00895B29"/>
    <w:rsid w:val="00895D69"/>
    <w:rsid w:val="008960E0"/>
    <w:rsid w:val="008967F9"/>
    <w:rsid w:val="00896DE5"/>
    <w:rsid w:val="00897308"/>
    <w:rsid w:val="0089732D"/>
    <w:rsid w:val="0089741F"/>
    <w:rsid w:val="008974DC"/>
    <w:rsid w:val="008978E0"/>
    <w:rsid w:val="008979BC"/>
    <w:rsid w:val="008A0210"/>
    <w:rsid w:val="008A02B3"/>
    <w:rsid w:val="008A0634"/>
    <w:rsid w:val="008A1CA5"/>
    <w:rsid w:val="008A2014"/>
    <w:rsid w:val="008A2099"/>
    <w:rsid w:val="008A251C"/>
    <w:rsid w:val="008A2655"/>
    <w:rsid w:val="008A2FA7"/>
    <w:rsid w:val="008A321F"/>
    <w:rsid w:val="008A3268"/>
    <w:rsid w:val="008A3434"/>
    <w:rsid w:val="008A38E9"/>
    <w:rsid w:val="008A4080"/>
    <w:rsid w:val="008A439E"/>
    <w:rsid w:val="008A43EF"/>
    <w:rsid w:val="008A4C53"/>
    <w:rsid w:val="008A4D77"/>
    <w:rsid w:val="008A4DBF"/>
    <w:rsid w:val="008A4E20"/>
    <w:rsid w:val="008A5080"/>
    <w:rsid w:val="008A50B0"/>
    <w:rsid w:val="008A557B"/>
    <w:rsid w:val="008A5766"/>
    <w:rsid w:val="008A5934"/>
    <w:rsid w:val="008A608A"/>
    <w:rsid w:val="008A6093"/>
    <w:rsid w:val="008A619E"/>
    <w:rsid w:val="008A647C"/>
    <w:rsid w:val="008A6565"/>
    <w:rsid w:val="008A6646"/>
    <w:rsid w:val="008A6CCB"/>
    <w:rsid w:val="008A77DF"/>
    <w:rsid w:val="008A7805"/>
    <w:rsid w:val="008A78AE"/>
    <w:rsid w:val="008A7B45"/>
    <w:rsid w:val="008A7B85"/>
    <w:rsid w:val="008A7C8E"/>
    <w:rsid w:val="008B01AA"/>
    <w:rsid w:val="008B0A3E"/>
    <w:rsid w:val="008B0D3E"/>
    <w:rsid w:val="008B0D42"/>
    <w:rsid w:val="008B0D60"/>
    <w:rsid w:val="008B0DDA"/>
    <w:rsid w:val="008B120F"/>
    <w:rsid w:val="008B16B0"/>
    <w:rsid w:val="008B1B0E"/>
    <w:rsid w:val="008B1BBC"/>
    <w:rsid w:val="008B1F35"/>
    <w:rsid w:val="008B210A"/>
    <w:rsid w:val="008B2961"/>
    <w:rsid w:val="008B2BA4"/>
    <w:rsid w:val="008B2BCF"/>
    <w:rsid w:val="008B2C3B"/>
    <w:rsid w:val="008B2F67"/>
    <w:rsid w:val="008B3195"/>
    <w:rsid w:val="008B4465"/>
    <w:rsid w:val="008B4E6A"/>
    <w:rsid w:val="008B500B"/>
    <w:rsid w:val="008B68B2"/>
    <w:rsid w:val="008B68D1"/>
    <w:rsid w:val="008B69E5"/>
    <w:rsid w:val="008B6B47"/>
    <w:rsid w:val="008B7030"/>
    <w:rsid w:val="008B7363"/>
    <w:rsid w:val="008B73A5"/>
    <w:rsid w:val="008B7898"/>
    <w:rsid w:val="008B790E"/>
    <w:rsid w:val="008B796B"/>
    <w:rsid w:val="008B7BBB"/>
    <w:rsid w:val="008B7C34"/>
    <w:rsid w:val="008B7C43"/>
    <w:rsid w:val="008C0096"/>
    <w:rsid w:val="008C0124"/>
    <w:rsid w:val="008C0593"/>
    <w:rsid w:val="008C062D"/>
    <w:rsid w:val="008C07F4"/>
    <w:rsid w:val="008C087C"/>
    <w:rsid w:val="008C0944"/>
    <w:rsid w:val="008C0A3C"/>
    <w:rsid w:val="008C0C68"/>
    <w:rsid w:val="008C0E15"/>
    <w:rsid w:val="008C18A5"/>
    <w:rsid w:val="008C1BB9"/>
    <w:rsid w:val="008C1F41"/>
    <w:rsid w:val="008C206C"/>
    <w:rsid w:val="008C23FE"/>
    <w:rsid w:val="008C24B3"/>
    <w:rsid w:val="008C257C"/>
    <w:rsid w:val="008C258E"/>
    <w:rsid w:val="008C2DD3"/>
    <w:rsid w:val="008C311B"/>
    <w:rsid w:val="008C369A"/>
    <w:rsid w:val="008C3ABC"/>
    <w:rsid w:val="008C3E37"/>
    <w:rsid w:val="008C4243"/>
    <w:rsid w:val="008C49B1"/>
    <w:rsid w:val="008C4C1A"/>
    <w:rsid w:val="008C4C6A"/>
    <w:rsid w:val="008C4D33"/>
    <w:rsid w:val="008C5443"/>
    <w:rsid w:val="008C5654"/>
    <w:rsid w:val="008C5855"/>
    <w:rsid w:val="008C5948"/>
    <w:rsid w:val="008C59A6"/>
    <w:rsid w:val="008C5FE7"/>
    <w:rsid w:val="008C676C"/>
    <w:rsid w:val="008C68C9"/>
    <w:rsid w:val="008C6A71"/>
    <w:rsid w:val="008C6E12"/>
    <w:rsid w:val="008C6E5D"/>
    <w:rsid w:val="008C72BA"/>
    <w:rsid w:val="008C7593"/>
    <w:rsid w:val="008D0371"/>
    <w:rsid w:val="008D03EA"/>
    <w:rsid w:val="008D0C4E"/>
    <w:rsid w:val="008D0E41"/>
    <w:rsid w:val="008D13B0"/>
    <w:rsid w:val="008D1D89"/>
    <w:rsid w:val="008D1E38"/>
    <w:rsid w:val="008D2553"/>
    <w:rsid w:val="008D283E"/>
    <w:rsid w:val="008D2BC0"/>
    <w:rsid w:val="008D2F1D"/>
    <w:rsid w:val="008D307C"/>
    <w:rsid w:val="008D37F9"/>
    <w:rsid w:val="008D3E52"/>
    <w:rsid w:val="008D4544"/>
    <w:rsid w:val="008D46EE"/>
    <w:rsid w:val="008D50B4"/>
    <w:rsid w:val="008D5B0C"/>
    <w:rsid w:val="008D62C3"/>
    <w:rsid w:val="008D6406"/>
    <w:rsid w:val="008D6905"/>
    <w:rsid w:val="008D6D3B"/>
    <w:rsid w:val="008D6D63"/>
    <w:rsid w:val="008D6F78"/>
    <w:rsid w:val="008D72C2"/>
    <w:rsid w:val="008D74BB"/>
    <w:rsid w:val="008D779E"/>
    <w:rsid w:val="008D780E"/>
    <w:rsid w:val="008D7869"/>
    <w:rsid w:val="008D7922"/>
    <w:rsid w:val="008D7E75"/>
    <w:rsid w:val="008E03CF"/>
    <w:rsid w:val="008E04F6"/>
    <w:rsid w:val="008E05AF"/>
    <w:rsid w:val="008E05B5"/>
    <w:rsid w:val="008E1089"/>
    <w:rsid w:val="008E11A6"/>
    <w:rsid w:val="008E15FE"/>
    <w:rsid w:val="008E16D1"/>
    <w:rsid w:val="008E1A60"/>
    <w:rsid w:val="008E2190"/>
    <w:rsid w:val="008E2370"/>
    <w:rsid w:val="008E2700"/>
    <w:rsid w:val="008E2744"/>
    <w:rsid w:val="008E282B"/>
    <w:rsid w:val="008E2AAB"/>
    <w:rsid w:val="008E2D7F"/>
    <w:rsid w:val="008E368E"/>
    <w:rsid w:val="008E37B8"/>
    <w:rsid w:val="008E3848"/>
    <w:rsid w:val="008E3CE8"/>
    <w:rsid w:val="008E3D23"/>
    <w:rsid w:val="008E4949"/>
    <w:rsid w:val="008E4C66"/>
    <w:rsid w:val="008E5276"/>
    <w:rsid w:val="008E58B6"/>
    <w:rsid w:val="008E621C"/>
    <w:rsid w:val="008E6350"/>
    <w:rsid w:val="008E642C"/>
    <w:rsid w:val="008E6B52"/>
    <w:rsid w:val="008E6B9D"/>
    <w:rsid w:val="008E6F27"/>
    <w:rsid w:val="008E70F9"/>
    <w:rsid w:val="008E7224"/>
    <w:rsid w:val="008E7314"/>
    <w:rsid w:val="008E7595"/>
    <w:rsid w:val="008E773F"/>
    <w:rsid w:val="008E7957"/>
    <w:rsid w:val="008E7D24"/>
    <w:rsid w:val="008F0412"/>
    <w:rsid w:val="008F0945"/>
    <w:rsid w:val="008F1639"/>
    <w:rsid w:val="008F16B2"/>
    <w:rsid w:val="008F17D2"/>
    <w:rsid w:val="008F1C57"/>
    <w:rsid w:val="008F234B"/>
    <w:rsid w:val="008F2488"/>
    <w:rsid w:val="008F2CAE"/>
    <w:rsid w:val="008F3173"/>
    <w:rsid w:val="008F32FF"/>
    <w:rsid w:val="008F3746"/>
    <w:rsid w:val="008F378F"/>
    <w:rsid w:val="008F3F62"/>
    <w:rsid w:val="008F4053"/>
    <w:rsid w:val="008F41A1"/>
    <w:rsid w:val="008F42E4"/>
    <w:rsid w:val="008F4C1A"/>
    <w:rsid w:val="008F4EB7"/>
    <w:rsid w:val="008F4F4E"/>
    <w:rsid w:val="008F56B9"/>
    <w:rsid w:val="008F584B"/>
    <w:rsid w:val="008F595F"/>
    <w:rsid w:val="008F5D48"/>
    <w:rsid w:val="008F5F9B"/>
    <w:rsid w:val="008F616C"/>
    <w:rsid w:val="008F6359"/>
    <w:rsid w:val="008F6384"/>
    <w:rsid w:val="008F6BED"/>
    <w:rsid w:val="008F6EFC"/>
    <w:rsid w:val="008F7187"/>
    <w:rsid w:val="008F7427"/>
    <w:rsid w:val="008F754F"/>
    <w:rsid w:val="008F7823"/>
    <w:rsid w:val="008F786C"/>
    <w:rsid w:val="008F79F1"/>
    <w:rsid w:val="008F7CEF"/>
    <w:rsid w:val="009000E8"/>
    <w:rsid w:val="00900421"/>
    <w:rsid w:val="00900744"/>
    <w:rsid w:val="00900916"/>
    <w:rsid w:val="00900BA2"/>
    <w:rsid w:val="00900F7B"/>
    <w:rsid w:val="009010C1"/>
    <w:rsid w:val="0090198D"/>
    <w:rsid w:val="00901BD3"/>
    <w:rsid w:val="00901FAC"/>
    <w:rsid w:val="00901FC3"/>
    <w:rsid w:val="009020FA"/>
    <w:rsid w:val="009026D1"/>
    <w:rsid w:val="00903041"/>
    <w:rsid w:val="0090304E"/>
    <w:rsid w:val="00903406"/>
    <w:rsid w:val="00903B0B"/>
    <w:rsid w:val="00904099"/>
    <w:rsid w:val="0090488A"/>
    <w:rsid w:val="009049B2"/>
    <w:rsid w:val="00904B4D"/>
    <w:rsid w:val="00904BE1"/>
    <w:rsid w:val="00904C9F"/>
    <w:rsid w:val="00904EB3"/>
    <w:rsid w:val="0090536B"/>
    <w:rsid w:val="009057E8"/>
    <w:rsid w:val="009059CB"/>
    <w:rsid w:val="009061F4"/>
    <w:rsid w:val="00906396"/>
    <w:rsid w:val="009064A3"/>
    <w:rsid w:val="009066C9"/>
    <w:rsid w:val="00906738"/>
    <w:rsid w:val="00906AAD"/>
    <w:rsid w:val="00906B0D"/>
    <w:rsid w:val="00906BF7"/>
    <w:rsid w:val="00906D94"/>
    <w:rsid w:val="009075D4"/>
    <w:rsid w:val="00910001"/>
    <w:rsid w:val="0091034E"/>
    <w:rsid w:val="009108F1"/>
    <w:rsid w:val="00910F4C"/>
    <w:rsid w:val="0091104B"/>
    <w:rsid w:val="00911EAF"/>
    <w:rsid w:val="00911F65"/>
    <w:rsid w:val="0091224D"/>
    <w:rsid w:val="009124BD"/>
    <w:rsid w:val="00912E90"/>
    <w:rsid w:val="00912E97"/>
    <w:rsid w:val="00913116"/>
    <w:rsid w:val="0091333E"/>
    <w:rsid w:val="009136D7"/>
    <w:rsid w:val="00913915"/>
    <w:rsid w:val="00913A1E"/>
    <w:rsid w:val="00913DC8"/>
    <w:rsid w:val="00913E7F"/>
    <w:rsid w:val="0091406F"/>
    <w:rsid w:val="009146CB"/>
    <w:rsid w:val="00914864"/>
    <w:rsid w:val="00914F84"/>
    <w:rsid w:val="00915084"/>
    <w:rsid w:val="00915A3B"/>
    <w:rsid w:val="00915AFA"/>
    <w:rsid w:val="00916686"/>
    <w:rsid w:val="00916EE9"/>
    <w:rsid w:val="009173B0"/>
    <w:rsid w:val="00917914"/>
    <w:rsid w:val="00917CC9"/>
    <w:rsid w:val="00917DD5"/>
    <w:rsid w:val="00920108"/>
    <w:rsid w:val="00921942"/>
    <w:rsid w:val="00921A16"/>
    <w:rsid w:val="00921B53"/>
    <w:rsid w:val="00921D94"/>
    <w:rsid w:val="00921F98"/>
    <w:rsid w:val="0092212A"/>
    <w:rsid w:val="00922374"/>
    <w:rsid w:val="009223C3"/>
    <w:rsid w:val="00922455"/>
    <w:rsid w:val="00922726"/>
    <w:rsid w:val="009235B9"/>
    <w:rsid w:val="00923635"/>
    <w:rsid w:val="009237E0"/>
    <w:rsid w:val="00923BA1"/>
    <w:rsid w:val="00924195"/>
    <w:rsid w:val="0092435E"/>
    <w:rsid w:val="00924820"/>
    <w:rsid w:val="00924FC6"/>
    <w:rsid w:val="00925632"/>
    <w:rsid w:val="009259E5"/>
    <w:rsid w:val="00925CA1"/>
    <w:rsid w:val="00925E5C"/>
    <w:rsid w:val="00925F64"/>
    <w:rsid w:val="00926117"/>
    <w:rsid w:val="009261BF"/>
    <w:rsid w:val="009261C3"/>
    <w:rsid w:val="00926435"/>
    <w:rsid w:val="0092677B"/>
    <w:rsid w:val="00926AF8"/>
    <w:rsid w:val="00926B04"/>
    <w:rsid w:val="009270EB"/>
    <w:rsid w:val="009275D5"/>
    <w:rsid w:val="00927AEF"/>
    <w:rsid w:val="00927B73"/>
    <w:rsid w:val="00927C1C"/>
    <w:rsid w:val="00927C89"/>
    <w:rsid w:val="009301C5"/>
    <w:rsid w:val="00930C1D"/>
    <w:rsid w:val="009323C4"/>
    <w:rsid w:val="00932529"/>
    <w:rsid w:val="0093285A"/>
    <w:rsid w:val="00932BF1"/>
    <w:rsid w:val="0093345C"/>
    <w:rsid w:val="009339B2"/>
    <w:rsid w:val="00933A2D"/>
    <w:rsid w:val="00933F36"/>
    <w:rsid w:val="009347C0"/>
    <w:rsid w:val="0093484D"/>
    <w:rsid w:val="009348EE"/>
    <w:rsid w:val="00934FE1"/>
    <w:rsid w:val="009350C6"/>
    <w:rsid w:val="0093594F"/>
    <w:rsid w:val="00935AA3"/>
    <w:rsid w:val="00935D47"/>
    <w:rsid w:val="00935EF4"/>
    <w:rsid w:val="00936A7F"/>
    <w:rsid w:val="00936C14"/>
    <w:rsid w:val="00936EA5"/>
    <w:rsid w:val="009370F9"/>
    <w:rsid w:val="00937645"/>
    <w:rsid w:val="00937660"/>
    <w:rsid w:val="0094081E"/>
    <w:rsid w:val="0094087A"/>
    <w:rsid w:val="00940976"/>
    <w:rsid w:val="00940B18"/>
    <w:rsid w:val="00940BEA"/>
    <w:rsid w:val="0094175C"/>
    <w:rsid w:val="00941DFB"/>
    <w:rsid w:val="00942077"/>
    <w:rsid w:val="00942204"/>
    <w:rsid w:val="00942DE6"/>
    <w:rsid w:val="00942F35"/>
    <w:rsid w:val="00943566"/>
    <w:rsid w:val="0094395B"/>
    <w:rsid w:val="009441BC"/>
    <w:rsid w:val="00944425"/>
    <w:rsid w:val="00944B0D"/>
    <w:rsid w:val="00944D4C"/>
    <w:rsid w:val="00944E83"/>
    <w:rsid w:val="00944ECE"/>
    <w:rsid w:val="00944F8D"/>
    <w:rsid w:val="00945D04"/>
    <w:rsid w:val="00946459"/>
    <w:rsid w:val="00946662"/>
    <w:rsid w:val="0094667B"/>
    <w:rsid w:val="0094685D"/>
    <w:rsid w:val="00946A30"/>
    <w:rsid w:val="00947421"/>
    <w:rsid w:val="00950345"/>
    <w:rsid w:val="00950D84"/>
    <w:rsid w:val="00950E8B"/>
    <w:rsid w:val="009511CE"/>
    <w:rsid w:val="0095129C"/>
    <w:rsid w:val="009516A4"/>
    <w:rsid w:val="0095181C"/>
    <w:rsid w:val="00951979"/>
    <w:rsid w:val="00951D83"/>
    <w:rsid w:val="00951F35"/>
    <w:rsid w:val="00952236"/>
    <w:rsid w:val="00952315"/>
    <w:rsid w:val="009524C1"/>
    <w:rsid w:val="009524CD"/>
    <w:rsid w:val="00952A6D"/>
    <w:rsid w:val="00952D46"/>
    <w:rsid w:val="00952EB2"/>
    <w:rsid w:val="00953075"/>
    <w:rsid w:val="00953176"/>
    <w:rsid w:val="009532C0"/>
    <w:rsid w:val="0095390B"/>
    <w:rsid w:val="00953A7A"/>
    <w:rsid w:val="00954171"/>
    <w:rsid w:val="00954366"/>
    <w:rsid w:val="009549AC"/>
    <w:rsid w:val="009549F8"/>
    <w:rsid w:val="00954CF7"/>
    <w:rsid w:val="00954F1A"/>
    <w:rsid w:val="00955680"/>
    <w:rsid w:val="00955836"/>
    <w:rsid w:val="00955B3D"/>
    <w:rsid w:val="009561A3"/>
    <w:rsid w:val="00956F2B"/>
    <w:rsid w:val="009572DF"/>
    <w:rsid w:val="009578CD"/>
    <w:rsid w:val="00960A4A"/>
    <w:rsid w:val="00960BE5"/>
    <w:rsid w:val="00960DD3"/>
    <w:rsid w:val="00960EA7"/>
    <w:rsid w:val="009610CB"/>
    <w:rsid w:val="00961669"/>
    <w:rsid w:val="0096188B"/>
    <w:rsid w:val="009619E5"/>
    <w:rsid w:val="00961A16"/>
    <w:rsid w:val="00961EA7"/>
    <w:rsid w:val="00962113"/>
    <w:rsid w:val="0096218A"/>
    <w:rsid w:val="00962657"/>
    <w:rsid w:val="009629EB"/>
    <w:rsid w:val="00962F31"/>
    <w:rsid w:val="00963133"/>
    <w:rsid w:val="00963496"/>
    <w:rsid w:val="00963C5A"/>
    <w:rsid w:val="00963EC0"/>
    <w:rsid w:val="00963FFE"/>
    <w:rsid w:val="0096423B"/>
    <w:rsid w:val="009647B1"/>
    <w:rsid w:val="009649F5"/>
    <w:rsid w:val="00965625"/>
    <w:rsid w:val="00965813"/>
    <w:rsid w:val="00965D2C"/>
    <w:rsid w:val="00966130"/>
    <w:rsid w:val="009663A3"/>
    <w:rsid w:val="00966736"/>
    <w:rsid w:val="00966C38"/>
    <w:rsid w:val="009671A8"/>
    <w:rsid w:val="0096759C"/>
    <w:rsid w:val="00967A71"/>
    <w:rsid w:val="0097051A"/>
    <w:rsid w:val="00970653"/>
    <w:rsid w:val="009706C7"/>
    <w:rsid w:val="009709E9"/>
    <w:rsid w:val="00970C00"/>
    <w:rsid w:val="00970C0B"/>
    <w:rsid w:val="00970F18"/>
    <w:rsid w:val="009710D7"/>
    <w:rsid w:val="009711AD"/>
    <w:rsid w:val="009712C6"/>
    <w:rsid w:val="009714A2"/>
    <w:rsid w:val="009715EB"/>
    <w:rsid w:val="009717C2"/>
    <w:rsid w:val="00971D25"/>
    <w:rsid w:val="009722FE"/>
    <w:rsid w:val="009727DF"/>
    <w:rsid w:val="00972B5D"/>
    <w:rsid w:val="00972D01"/>
    <w:rsid w:val="00972E1B"/>
    <w:rsid w:val="00972F76"/>
    <w:rsid w:val="009730D6"/>
    <w:rsid w:val="00973838"/>
    <w:rsid w:val="00973963"/>
    <w:rsid w:val="00973992"/>
    <w:rsid w:val="00973D3F"/>
    <w:rsid w:val="00973F8F"/>
    <w:rsid w:val="00974230"/>
    <w:rsid w:val="009742CC"/>
    <w:rsid w:val="009746BA"/>
    <w:rsid w:val="00974CE5"/>
    <w:rsid w:val="00974EC4"/>
    <w:rsid w:val="009750C8"/>
    <w:rsid w:val="00975623"/>
    <w:rsid w:val="00975AC6"/>
    <w:rsid w:val="00975C0A"/>
    <w:rsid w:val="00975EB9"/>
    <w:rsid w:val="00975EEB"/>
    <w:rsid w:val="009760B2"/>
    <w:rsid w:val="009763F8"/>
    <w:rsid w:val="00976DD6"/>
    <w:rsid w:val="00976E76"/>
    <w:rsid w:val="00976EC8"/>
    <w:rsid w:val="00977488"/>
    <w:rsid w:val="00977889"/>
    <w:rsid w:val="00980843"/>
    <w:rsid w:val="00980898"/>
    <w:rsid w:val="009809E3"/>
    <w:rsid w:val="00980B08"/>
    <w:rsid w:val="00980DA1"/>
    <w:rsid w:val="00980E50"/>
    <w:rsid w:val="00981107"/>
    <w:rsid w:val="0098126D"/>
    <w:rsid w:val="00981B3F"/>
    <w:rsid w:val="00981DBD"/>
    <w:rsid w:val="00981E9A"/>
    <w:rsid w:val="009822ED"/>
    <w:rsid w:val="0098278D"/>
    <w:rsid w:val="009828B6"/>
    <w:rsid w:val="009828B7"/>
    <w:rsid w:val="0098298F"/>
    <w:rsid w:val="00982CB2"/>
    <w:rsid w:val="00983087"/>
    <w:rsid w:val="009834DB"/>
    <w:rsid w:val="009838DD"/>
    <w:rsid w:val="0098390F"/>
    <w:rsid w:val="00983949"/>
    <w:rsid w:val="00983D40"/>
    <w:rsid w:val="009844A2"/>
    <w:rsid w:val="00984873"/>
    <w:rsid w:val="009857E9"/>
    <w:rsid w:val="00985B41"/>
    <w:rsid w:val="00985C03"/>
    <w:rsid w:val="00985C13"/>
    <w:rsid w:val="00985F3F"/>
    <w:rsid w:val="00985FCC"/>
    <w:rsid w:val="0098610D"/>
    <w:rsid w:val="009861A7"/>
    <w:rsid w:val="00986236"/>
    <w:rsid w:val="0098661E"/>
    <w:rsid w:val="00987080"/>
    <w:rsid w:val="00987E01"/>
    <w:rsid w:val="009900F5"/>
    <w:rsid w:val="009903B9"/>
    <w:rsid w:val="00990AC1"/>
    <w:rsid w:val="00990C06"/>
    <w:rsid w:val="009916E0"/>
    <w:rsid w:val="00991761"/>
    <w:rsid w:val="00991A62"/>
    <w:rsid w:val="00992816"/>
    <w:rsid w:val="009936DD"/>
    <w:rsid w:val="00993713"/>
    <w:rsid w:val="009937F1"/>
    <w:rsid w:val="009938F9"/>
    <w:rsid w:val="00993B42"/>
    <w:rsid w:val="00993DD4"/>
    <w:rsid w:val="00993EC3"/>
    <w:rsid w:val="0099406C"/>
    <w:rsid w:val="0099460B"/>
    <w:rsid w:val="00994A90"/>
    <w:rsid w:val="00994B1E"/>
    <w:rsid w:val="00995224"/>
    <w:rsid w:val="00995292"/>
    <w:rsid w:val="0099529D"/>
    <w:rsid w:val="009952DA"/>
    <w:rsid w:val="009957A4"/>
    <w:rsid w:val="00995A9E"/>
    <w:rsid w:val="00995CCF"/>
    <w:rsid w:val="00995D2A"/>
    <w:rsid w:val="00995E5C"/>
    <w:rsid w:val="00996021"/>
    <w:rsid w:val="009962A2"/>
    <w:rsid w:val="0099650C"/>
    <w:rsid w:val="00996A8B"/>
    <w:rsid w:val="00996E3B"/>
    <w:rsid w:val="00996EB9"/>
    <w:rsid w:val="009976EA"/>
    <w:rsid w:val="00997840"/>
    <w:rsid w:val="009A0EBD"/>
    <w:rsid w:val="009A17AC"/>
    <w:rsid w:val="009A1E21"/>
    <w:rsid w:val="009A1E83"/>
    <w:rsid w:val="009A205A"/>
    <w:rsid w:val="009A20F8"/>
    <w:rsid w:val="009A22C5"/>
    <w:rsid w:val="009A22CA"/>
    <w:rsid w:val="009A2831"/>
    <w:rsid w:val="009A2BA5"/>
    <w:rsid w:val="009A2BB9"/>
    <w:rsid w:val="009A2DBF"/>
    <w:rsid w:val="009A3FEB"/>
    <w:rsid w:val="009A46FF"/>
    <w:rsid w:val="009A479A"/>
    <w:rsid w:val="009A4B85"/>
    <w:rsid w:val="009A4DDB"/>
    <w:rsid w:val="009A530A"/>
    <w:rsid w:val="009A54EE"/>
    <w:rsid w:val="009A5702"/>
    <w:rsid w:val="009A57EC"/>
    <w:rsid w:val="009A5818"/>
    <w:rsid w:val="009A590A"/>
    <w:rsid w:val="009A59E0"/>
    <w:rsid w:val="009A5A13"/>
    <w:rsid w:val="009A5FD3"/>
    <w:rsid w:val="009A6153"/>
    <w:rsid w:val="009A6B37"/>
    <w:rsid w:val="009A6CDB"/>
    <w:rsid w:val="009A7E55"/>
    <w:rsid w:val="009A7E8B"/>
    <w:rsid w:val="009B02BF"/>
    <w:rsid w:val="009B040A"/>
    <w:rsid w:val="009B05E5"/>
    <w:rsid w:val="009B0B38"/>
    <w:rsid w:val="009B0C93"/>
    <w:rsid w:val="009B187E"/>
    <w:rsid w:val="009B20CD"/>
    <w:rsid w:val="009B2884"/>
    <w:rsid w:val="009B2B55"/>
    <w:rsid w:val="009B2F6C"/>
    <w:rsid w:val="009B32FD"/>
    <w:rsid w:val="009B34E5"/>
    <w:rsid w:val="009B3519"/>
    <w:rsid w:val="009B4250"/>
    <w:rsid w:val="009B44BA"/>
    <w:rsid w:val="009B47B2"/>
    <w:rsid w:val="009B480A"/>
    <w:rsid w:val="009B490B"/>
    <w:rsid w:val="009B4A12"/>
    <w:rsid w:val="009B4CA1"/>
    <w:rsid w:val="009B4D95"/>
    <w:rsid w:val="009B4EB2"/>
    <w:rsid w:val="009B5151"/>
    <w:rsid w:val="009B53A4"/>
    <w:rsid w:val="009B5442"/>
    <w:rsid w:val="009B56F3"/>
    <w:rsid w:val="009B5C55"/>
    <w:rsid w:val="009B613B"/>
    <w:rsid w:val="009B6236"/>
    <w:rsid w:val="009B63DD"/>
    <w:rsid w:val="009B6574"/>
    <w:rsid w:val="009B6A59"/>
    <w:rsid w:val="009B7475"/>
    <w:rsid w:val="009B74A4"/>
    <w:rsid w:val="009B75A8"/>
    <w:rsid w:val="009B7691"/>
    <w:rsid w:val="009B77E1"/>
    <w:rsid w:val="009B7865"/>
    <w:rsid w:val="009B78F2"/>
    <w:rsid w:val="009B7AB1"/>
    <w:rsid w:val="009C02D4"/>
    <w:rsid w:val="009C0377"/>
    <w:rsid w:val="009C09A8"/>
    <w:rsid w:val="009C0F52"/>
    <w:rsid w:val="009C108A"/>
    <w:rsid w:val="009C10E1"/>
    <w:rsid w:val="009C1198"/>
    <w:rsid w:val="009C1336"/>
    <w:rsid w:val="009C1959"/>
    <w:rsid w:val="009C1A51"/>
    <w:rsid w:val="009C1BC0"/>
    <w:rsid w:val="009C1C8A"/>
    <w:rsid w:val="009C2059"/>
    <w:rsid w:val="009C26D6"/>
    <w:rsid w:val="009C2942"/>
    <w:rsid w:val="009C2D42"/>
    <w:rsid w:val="009C30C2"/>
    <w:rsid w:val="009C378E"/>
    <w:rsid w:val="009C385E"/>
    <w:rsid w:val="009C3903"/>
    <w:rsid w:val="009C3B5C"/>
    <w:rsid w:val="009C4275"/>
    <w:rsid w:val="009C455F"/>
    <w:rsid w:val="009C466E"/>
    <w:rsid w:val="009C485F"/>
    <w:rsid w:val="009C496D"/>
    <w:rsid w:val="009C500C"/>
    <w:rsid w:val="009C564B"/>
    <w:rsid w:val="009C5C45"/>
    <w:rsid w:val="009C5E66"/>
    <w:rsid w:val="009C63CF"/>
    <w:rsid w:val="009C6C39"/>
    <w:rsid w:val="009C6E26"/>
    <w:rsid w:val="009C7602"/>
    <w:rsid w:val="009C7C24"/>
    <w:rsid w:val="009C7E34"/>
    <w:rsid w:val="009D0181"/>
    <w:rsid w:val="009D03ED"/>
    <w:rsid w:val="009D068F"/>
    <w:rsid w:val="009D06FB"/>
    <w:rsid w:val="009D0D72"/>
    <w:rsid w:val="009D10FA"/>
    <w:rsid w:val="009D126D"/>
    <w:rsid w:val="009D1784"/>
    <w:rsid w:val="009D2715"/>
    <w:rsid w:val="009D273A"/>
    <w:rsid w:val="009D2877"/>
    <w:rsid w:val="009D29CB"/>
    <w:rsid w:val="009D2A18"/>
    <w:rsid w:val="009D2A86"/>
    <w:rsid w:val="009D33B0"/>
    <w:rsid w:val="009D34FE"/>
    <w:rsid w:val="009D367C"/>
    <w:rsid w:val="009D376E"/>
    <w:rsid w:val="009D3AC8"/>
    <w:rsid w:val="009D3CA7"/>
    <w:rsid w:val="009D4554"/>
    <w:rsid w:val="009D500A"/>
    <w:rsid w:val="009D5278"/>
    <w:rsid w:val="009D53D0"/>
    <w:rsid w:val="009D5536"/>
    <w:rsid w:val="009D5668"/>
    <w:rsid w:val="009D5A2D"/>
    <w:rsid w:val="009D5C52"/>
    <w:rsid w:val="009D5CB1"/>
    <w:rsid w:val="009D5DD3"/>
    <w:rsid w:val="009D6481"/>
    <w:rsid w:val="009D6B2B"/>
    <w:rsid w:val="009D6BF8"/>
    <w:rsid w:val="009D6D10"/>
    <w:rsid w:val="009D6F25"/>
    <w:rsid w:val="009D6FDC"/>
    <w:rsid w:val="009D7474"/>
    <w:rsid w:val="009D7ADA"/>
    <w:rsid w:val="009D7D04"/>
    <w:rsid w:val="009E00FC"/>
    <w:rsid w:val="009E01EB"/>
    <w:rsid w:val="009E02F1"/>
    <w:rsid w:val="009E066C"/>
    <w:rsid w:val="009E08B7"/>
    <w:rsid w:val="009E0997"/>
    <w:rsid w:val="009E0F8B"/>
    <w:rsid w:val="009E0FBE"/>
    <w:rsid w:val="009E0FD6"/>
    <w:rsid w:val="009E164D"/>
    <w:rsid w:val="009E17DA"/>
    <w:rsid w:val="009E1DF3"/>
    <w:rsid w:val="009E2281"/>
    <w:rsid w:val="009E250A"/>
    <w:rsid w:val="009E2981"/>
    <w:rsid w:val="009E2A90"/>
    <w:rsid w:val="009E2ADE"/>
    <w:rsid w:val="009E2AE9"/>
    <w:rsid w:val="009E2BCC"/>
    <w:rsid w:val="009E2BF7"/>
    <w:rsid w:val="009E302A"/>
    <w:rsid w:val="009E3197"/>
    <w:rsid w:val="009E3299"/>
    <w:rsid w:val="009E3554"/>
    <w:rsid w:val="009E3C20"/>
    <w:rsid w:val="009E3C26"/>
    <w:rsid w:val="009E3E50"/>
    <w:rsid w:val="009E424E"/>
    <w:rsid w:val="009E44A8"/>
    <w:rsid w:val="009E45E0"/>
    <w:rsid w:val="009E4687"/>
    <w:rsid w:val="009E471A"/>
    <w:rsid w:val="009E4D40"/>
    <w:rsid w:val="009E4EE8"/>
    <w:rsid w:val="009E4F56"/>
    <w:rsid w:val="009E56E0"/>
    <w:rsid w:val="009E596D"/>
    <w:rsid w:val="009E619B"/>
    <w:rsid w:val="009E61C4"/>
    <w:rsid w:val="009E6555"/>
    <w:rsid w:val="009E6A48"/>
    <w:rsid w:val="009E6EB8"/>
    <w:rsid w:val="009E71F8"/>
    <w:rsid w:val="009E74FD"/>
    <w:rsid w:val="009E77E8"/>
    <w:rsid w:val="009E77FB"/>
    <w:rsid w:val="009E7AD9"/>
    <w:rsid w:val="009E7CD7"/>
    <w:rsid w:val="009F00F9"/>
    <w:rsid w:val="009F0199"/>
    <w:rsid w:val="009F0563"/>
    <w:rsid w:val="009F0EF4"/>
    <w:rsid w:val="009F20BD"/>
    <w:rsid w:val="009F234D"/>
    <w:rsid w:val="009F24F5"/>
    <w:rsid w:val="009F2692"/>
    <w:rsid w:val="009F28DB"/>
    <w:rsid w:val="009F291D"/>
    <w:rsid w:val="009F2B09"/>
    <w:rsid w:val="009F2CEA"/>
    <w:rsid w:val="009F2DE7"/>
    <w:rsid w:val="009F2E8C"/>
    <w:rsid w:val="009F318F"/>
    <w:rsid w:val="009F3876"/>
    <w:rsid w:val="009F3999"/>
    <w:rsid w:val="009F4664"/>
    <w:rsid w:val="009F4765"/>
    <w:rsid w:val="009F48F2"/>
    <w:rsid w:val="009F4D00"/>
    <w:rsid w:val="009F54AD"/>
    <w:rsid w:val="009F5CC4"/>
    <w:rsid w:val="009F60F0"/>
    <w:rsid w:val="009F6396"/>
    <w:rsid w:val="009F64FA"/>
    <w:rsid w:val="009F6757"/>
    <w:rsid w:val="009F733B"/>
    <w:rsid w:val="009F7341"/>
    <w:rsid w:val="009F73F5"/>
    <w:rsid w:val="009F746A"/>
    <w:rsid w:val="009F76A0"/>
    <w:rsid w:val="009F770A"/>
    <w:rsid w:val="00A0001D"/>
    <w:rsid w:val="00A001C5"/>
    <w:rsid w:val="00A005AF"/>
    <w:rsid w:val="00A006D7"/>
    <w:rsid w:val="00A0087E"/>
    <w:rsid w:val="00A008A5"/>
    <w:rsid w:val="00A00B55"/>
    <w:rsid w:val="00A013F1"/>
    <w:rsid w:val="00A01A1C"/>
    <w:rsid w:val="00A01DE1"/>
    <w:rsid w:val="00A01FD6"/>
    <w:rsid w:val="00A0267B"/>
    <w:rsid w:val="00A02E5C"/>
    <w:rsid w:val="00A02EC8"/>
    <w:rsid w:val="00A033C4"/>
    <w:rsid w:val="00A03474"/>
    <w:rsid w:val="00A0363A"/>
    <w:rsid w:val="00A03788"/>
    <w:rsid w:val="00A044EC"/>
    <w:rsid w:val="00A04D2B"/>
    <w:rsid w:val="00A05061"/>
    <w:rsid w:val="00A050C3"/>
    <w:rsid w:val="00A052DD"/>
    <w:rsid w:val="00A05AC8"/>
    <w:rsid w:val="00A05BFF"/>
    <w:rsid w:val="00A05D57"/>
    <w:rsid w:val="00A05DE2"/>
    <w:rsid w:val="00A06209"/>
    <w:rsid w:val="00A06374"/>
    <w:rsid w:val="00A06484"/>
    <w:rsid w:val="00A06AE2"/>
    <w:rsid w:val="00A06BF0"/>
    <w:rsid w:val="00A070A9"/>
    <w:rsid w:val="00A07674"/>
    <w:rsid w:val="00A078FE"/>
    <w:rsid w:val="00A07C47"/>
    <w:rsid w:val="00A07C8D"/>
    <w:rsid w:val="00A07FF2"/>
    <w:rsid w:val="00A101C3"/>
    <w:rsid w:val="00A107D3"/>
    <w:rsid w:val="00A107D4"/>
    <w:rsid w:val="00A108EC"/>
    <w:rsid w:val="00A10A8B"/>
    <w:rsid w:val="00A10C7B"/>
    <w:rsid w:val="00A10E97"/>
    <w:rsid w:val="00A11698"/>
    <w:rsid w:val="00A11F1D"/>
    <w:rsid w:val="00A1223A"/>
    <w:rsid w:val="00A126FD"/>
    <w:rsid w:val="00A1295D"/>
    <w:rsid w:val="00A12D87"/>
    <w:rsid w:val="00A12EDE"/>
    <w:rsid w:val="00A132ED"/>
    <w:rsid w:val="00A1384B"/>
    <w:rsid w:val="00A138D4"/>
    <w:rsid w:val="00A13B5E"/>
    <w:rsid w:val="00A13C29"/>
    <w:rsid w:val="00A13CB4"/>
    <w:rsid w:val="00A13F49"/>
    <w:rsid w:val="00A140DB"/>
    <w:rsid w:val="00A141F4"/>
    <w:rsid w:val="00A14232"/>
    <w:rsid w:val="00A1438B"/>
    <w:rsid w:val="00A14D09"/>
    <w:rsid w:val="00A14E8D"/>
    <w:rsid w:val="00A14F03"/>
    <w:rsid w:val="00A15970"/>
    <w:rsid w:val="00A15D22"/>
    <w:rsid w:val="00A15E4F"/>
    <w:rsid w:val="00A162D2"/>
    <w:rsid w:val="00A169F5"/>
    <w:rsid w:val="00A1700E"/>
    <w:rsid w:val="00A17E8F"/>
    <w:rsid w:val="00A20226"/>
    <w:rsid w:val="00A209F4"/>
    <w:rsid w:val="00A20BB5"/>
    <w:rsid w:val="00A2146E"/>
    <w:rsid w:val="00A21557"/>
    <w:rsid w:val="00A219A1"/>
    <w:rsid w:val="00A21CD3"/>
    <w:rsid w:val="00A21F2D"/>
    <w:rsid w:val="00A22066"/>
    <w:rsid w:val="00A22255"/>
    <w:rsid w:val="00A22AF1"/>
    <w:rsid w:val="00A22CB9"/>
    <w:rsid w:val="00A22EC9"/>
    <w:rsid w:val="00A23044"/>
    <w:rsid w:val="00A23059"/>
    <w:rsid w:val="00A232D0"/>
    <w:rsid w:val="00A23837"/>
    <w:rsid w:val="00A23A22"/>
    <w:rsid w:val="00A241E8"/>
    <w:rsid w:val="00A241F7"/>
    <w:rsid w:val="00A242FE"/>
    <w:rsid w:val="00A24501"/>
    <w:rsid w:val="00A2457A"/>
    <w:rsid w:val="00A24A79"/>
    <w:rsid w:val="00A24A7B"/>
    <w:rsid w:val="00A24E75"/>
    <w:rsid w:val="00A24FA8"/>
    <w:rsid w:val="00A25192"/>
    <w:rsid w:val="00A25600"/>
    <w:rsid w:val="00A25800"/>
    <w:rsid w:val="00A25B13"/>
    <w:rsid w:val="00A25D5C"/>
    <w:rsid w:val="00A25E7C"/>
    <w:rsid w:val="00A2611A"/>
    <w:rsid w:val="00A26340"/>
    <w:rsid w:val="00A2692B"/>
    <w:rsid w:val="00A26B47"/>
    <w:rsid w:val="00A26E79"/>
    <w:rsid w:val="00A2763E"/>
    <w:rsid w:val="00A27661"/>
    <w:rsid w:val="00A27710"/>
    <w:rsid w:val="00A278E7"/>
    <w:rsid w:val="00A27DAE"/>
    <w:rsid w:val="00A30146"/>
    <w:rsid w:val="00A302D9"/>
    <w:rsid w:val="00A30BD9"/>
    <w:rsid w:val="00A30E24"/>
    <w:rsid w:val="00A31925"/>
    <w:rsid w:val="00A31CC1"/>
    <w:rsid w:val="00A31D31"/>
    <w:rsid w:val="00A31F29"/>
    <w:rsid w:val="00A32508"/>
    <w:rsid w:val="00A32B52"/>
    <w:rsid w:val="00A337AC"/>
    <w:rsid w:val="00A33C1A"/>
    <w:rsid w:val="00A33D25"/>
    <w:rsid w:val="00A33F2B"/>
    <w:rsid w:val="00A34131"/>
    <w:rsid w:val="00A3422C"/>
    <w:rsid w:val="00A34683"/>
    <w:rsid w:val="00A347C6"/>
    <w:rsid w:val="00A34B11"/>
    <w:rsid w:val="00A35489"/>
    <w:rsid w:val="00A355B3"/>
    <w:rsid w:val="00A356B8"/>
    <w:rsid w:val="00A35BBB"/>
    <w:rsid w:val="00A35CD1"/>
    <w:rsid w:val="00A35DB9"/>
    <w:rsid w:val="00A35E76"/>
    <w:rsid w:val="00A36308"/>
    <w:rsid w:val="00A37068"/>
    <w:rsid w:val="00A372BC"/>
    <w:rsid w:val="00A373DA"/>
    <w:rsid w:val="00A3754C"/>
    <w:rsid w:val="00A37E9F"/>
    <w:rsid w:val="00A40850"/>
    <w:rsid w:val="00A409A2"/>
    <w:rsid w:val="00A411F2"/>
    <w:rsid w:val="00A424D5"/>
    <w:rsid w:val="00A4251C"/>
    <w:rsid w:val="00A42843"/>
    <w:rsid w:val="00A428FC"/>
    <w:rsid w:val="00A42990"/>
    <w:rsid w:val="00A42AED"/>
    <w:rsid w:val="00A430AA"/>
    <w:rsid w:val="00A4378E"/>
    <w:rsid w:val="00A43C18"/>
    <w:rsid w:val="00A440EB"/>
    <w:rsid w:val="00A4416B"/>
    <w:rsid w:val="00A4446C"/>
    <w:rsid w:val="00A44524"/>
    <w:rsid w:val="00A448DE"/>
    <w:rsid w:val="00A44FAF"/>
    <w:rsid w:val="00A4517A"/>
    <w:rsid w:val="00A45281"/>
    <w:rsid w:val="00A45527"/>
    <w:rsid w:val="00A45876"/>
    <w:rsid w:val="00A459B5"/>
    <w:rsid w:val="00A45A8A"/>
    <w:rsid w:val="00A45B2F"/>
    <w:rsid w:val="00A45CEC"/>
    <w:rsid w:val="00A45F30"/>
    <w:rsid w:val="00A46087"/>
    <w:rsid w:val="00A46134"/>
    <w:rsid w:val="00A46242"/>
    <w:rsid w:val="00A465EE"/>
    <w:rsid w:val="00A4691F"/>
    <w:rsid w:val="00A46B74"/>
    <w:rsid w:val="00A46D8E"/>
    <w:rsid w:val="00A47262"/>
    <w:rsid w:val="00A474DA"/>
    <w:rsid w:val="00A474F2"/>
    <w:rsid w:val="00A47803"/>
    <w:rsid w:val="00A478F2"/>
    <w:rsid w:val="00A47BC5"/>
    <w:rsid w:val="00A47BE6"/>
    <w:rsid w:val="00A47E23"/>
    <w:rsid w:val="00A47F80"/>
    <w:rsid w:val="00A502FC"/>
    <w:rsid w:val="00A5032E"/>
    <w:rsid w:val="00A504E7"/>
    <w:rsid w:val="00A5099B"/>
    <w:rsid w:val="00A50B27"/>
    <w:rsid w:val="00A50B3C"/>
    <w:rsid w:val="00A50B3D"/>
    <w:rsid w:val="00A51044"/>
    <w:rsid w:val="00A51119"/>
    <w:rsid w:val="00A5196D"/>
    <w:rsid w:val="00A51C20"/>
    <w:rsid w:val="00A5207E"/>
    <w:rsid w:val="00A521EA"/>
    <w:rsid w:val="00A5241F"/>
    <w:rsid w:val="00A52CC5"/>
    <w:rsid w:val="00A52FF7"/>
    <w:rsid w:val="00A53149"/>
    <w:rsid w:val="00A532D2"/>
    <w:rsid w:val="00A53446"/>
    <w:rsid w:val="00A534C3"/>
    <w:rsid w:val="00A53616"/>
    <w:rsid w:val="00A53954"/>
    <w:rsid w:val="00A54154"/>
    <w:rsid w:val="00A548E7"/>
    <w:rsid w:val="00A54A86"/>
    <w:rsid w:val="00A54B52"/>
    <w:rsid w:val="00A54BB2"/>
    <w:rsid w:val="00A5562E"/>
    <w:rsid w:val="00A559CE"/>
    <w:rsid w:val="00A5601D"/>
    <w:rsid w:val="00A56595"/>
    <w:rsid w:val="00A56A3A"/>
    <w:rsid w:val="00A56BDD"/>
    <w:rsid w:val="00A56EF8"/>
    <w:rsid w:val="00A57355"/>
    <w:rsid w:val="00A57807"/>
    <w:rsid w:val="00A57E69"/>
    <w:rsid w:val="00A601AF"/>
    <w:rsid w:val="00A60C64"/>
    <w:rsid w:val="00A60C8A"/>
    <w:rsid w:val="00A613F2"/>
    <w:rsid w:val="00A61666"/>
    <w:rsid w:val="00A61BC3"/>
    <w:rsid w:val="00A62016"/>
    <w:rsid w:val="00A62877"/>
    <w:rsid w:val="00A62DA3"/>
    <w:rsid w:val="00A6331E"/>
    <w:rsid w:val="00A634C3"/>
    <w:rsid w:val="00A63729"/>
    <w:rsid w:val="00A637D9"/>
    <w:rsid w:val="00A63BCC"/>
    <w:rsid w:val="00A63DB7"/>
    <w:rsid w:val="00A6439E"/>
    <w:rsid w:val="00A65533"/>
    <w:rsid w:val="00A6567A"/>
    <w:rsid w:val="00A65718"/>
    <w:rsid w:val="00A65746"/>
    <w:rsid w:val="00A65996"/>
    <w:rsid w:val="00A65BDE"/>
    <w:rsid w:val="00A65BED"/>
    <w:rsid w:val="00A6661F"/>
    <w:rsid w:val="00A66C93"/>
    <w:rsid w:val="00A67575"/>
    <w:rsid w:val="00A675EA"/>
    <w:rsid w:val="00A67FB5"/>
    <w:rsid w:val="00A70637"/>
    <w:rsid w:val="00A70BA9"/>
    <w:rsid w:val="00A70BDF"/>
    <w:rsid w:val="00A70CD7"/>
    <w:rsid w:val="00A70D2B"/>
    <w:rsid w:val="00A70DF6"/>
    <w:rsid w:val="00A712A1"/>
    <w:rsid w:val="00A7169C"/>
    <w:rsid w:val="00A716CB"/>
    <w:rsid w:val="00A71BDA"/>
    <w:rsid w:val="00A71FDB"/>
    <w:rsid w:val="00A7209F"/>
    <w:rsid w:val="00A723D9"/>
    <w:rsid w:val="00A7295A"/>
    <w:rsid w:val="00A72D4E"/>
    <w:rsid w:val="00A731A0"/>
    <w:rsid w:val="00A7351B"/>
    <w:rsid w:val="00A7396F"/>
    <w:rsid w:val="00A7450A"/>
    <w:rsid w:val="00A75449"/>
    <w:rsid w:val="00A7550B"/>
    <w:rsid w:val="00A755DB"/>
    <w:rsid w:val="00A756D3"/>
    <w:rsid w:val="00A756F3"/>
    <w:rsid w:val="00A75795"/>
    <w:rsid w:val="00A75BD3"/>
    <w:rsid w:val="00A75CFD"/>
    <w:rsid w:val="00A75E87"/>
    <w:rsid w:val="00A75E89"/>
    <w:rsid w:val="00A765A1"/>
    <w:rsid w:val="00A765E0"/>
    <w:rsid w:val="00A768B9"/>
    <w:rsid w:val="00A76A25"/>
    <w:rsid w:val="00A76A26"/>
    <w:rsid w:val="00A76A5E"/>
    <w:rsid w:val="00A76C2A"/>
    <w:rsid w:val="00A77085"/>
    <w:rsid w:val="00A77598"/>
    <w:rsid w:val="00A775DC"/>
    <w:rsid w:val="00A77B28"/>
    <w:rsid w:val="00A77D1E"/>
    <w:rsid w:val="00A77D68"/>
    <w:rsid w:val="00A800F0"/>
    <w:rsid w:val="00A80299"/>
    <w:rsid w:val="00A807D7"/>
    <w:rsid w:val="00A80A80"/>
    <w:rsid w:val="00A81187"/>
    <w:rsid w:val="00A811C5"/>
    <w:rsid w:val="00A81381"/>
    <w:rsid w:val="00A817A3"/>
    <w:rsid w:val="00A81910"/>
    <w:rsid w:val="00A81D23"/>
    <w:rsid w:val="00A82154"/>
    <w:rsid w:val="00A824A7"/>
    <w:rsid w:val="00A82B6A"/>
    <w:rsid w:val="00A8326F"/>
    <w:rsid w:val="00A836A4"/>
    <w:rsid w:val="00A83A17"/>
    <w:rsid w:val="00A83BCD"/>
    <w:rsid w:val="00A83FBD"/>
    <w:rsid w:val="00A841F6"/>
    <w:rsid w:val="00A84249"/>
    <w:rsid w:val="00A84518"/>
    <w:rsid w:val="00A8461D"/>
    <w:rsid w:val="00A84807"/>
    <w:rsid w:val="00A85117"/>
    <w:rsid w:val="00A8527B"/>
    <w:rsid w:val="00A85A2E"/>
    <w:rsid w:val="00A85BE1"/>
    <w:rsid w:val="00A85FB3"/>
    <w:rsid w:val="00A85FDD"/>
    <w:rsid w:val="00A86472"/>
    <w:rsid w:val="00A86600"/>
    <w:rsid w:val="00A86765"/>
    <w:rsid w:val="00A868ED"/>
    <w:rsid w:val="00A86A51"/>
    <w:rsid w:val="00A87359"/>
    <w:rsid w:val="00A875F3"/>
    <w:rsid w:val="00A87633"/>
    <w:rsid w:val="00A877AC"/>
    <w:rsid w:val="00A87D26"/>
    <w:rsid w:val="00A87DDF"/>
    <w:rsid w:val="00A87F38"/>
    <w:rsid w:val="00A90371"/>
    <w:rsid w:val="00A904AD"/>
    <w:rsid w:val="00A904BB"/>
    <w:rsid w:val="00A90714"/>
    <w:rsid w:val="00A90815"/>
    <w:rsid w:val="00A90901"/>
    <w:rsid w:val="00A909AE"/>
    <w:rsid w:val="00A90F8B"/>
    <w:rsid w:val="00A9128C"/>
    <w:rsid w:val="00A912F0"/>
    <w:rsid w:val="00A91441"/>
    <w:rsid w:val="00A916AD"/>
    <w:rsid w:val="00A91F99"/>
    <w:rsid w:val="00A92790"/>
    <w:rsid w:val="00A92D3F"/>
    <w:rsid w:val="00A93117"/>
    <w:rsid w:val="00A9337A"/>
    <w:rsid w:val="00A93A2D"/>
    <w:rsid w:val="00A93CD8"/>
    <w:rsid w:val="00A94891"/>
    <w:rsid w:val="00A94E4A"/>
    <w:rsid w:val="00A94FEF"/>
    <w:rsid w:val="00A952E7"/>
    <w:rsid w:val="00A954F4"/>
    <w:rsid w:val="00A9556C"/>
    <w:rsid w:val="00A95738"/>
    <w:rsid w:val="00A95A7A"/>
    <w:rsid w:val="00A95C95"/>
    <w:rsid w:val="00A96982"/>
    <w:rsid w:val="00A96C93"/>
    <w:rsid w:val="00A97235"/>
    <w:rsid w:val="00A97A74"/>
    <w:rsid w:val="00AA013F"/>
    <w:rsid w:val="00AA019E"/>
    <w:rsid w:val="00AA0272"/>
    <w:rsid w:val="00AA156D"/>
    <w:rsid w:val="00AA1A04"/>
    <w:rsid w:val="00AA1AF6"/>
    <w:rsid w:val="00AA1CCE"/>
    <w:rsid w:val="00AA1D87"/>
    <w:rsid w:val="00AA20F6"/>
    <w:rsid w:val="00AA219A"/>
    <w:rsid w:val="00AA25DD"/>
    <w:rsid w:val="00AA2607"/>
    <w:rsid w:val="00AA2B08"/>
    <w:rsid w:val="00AA2DE2"/>
    <w:rsid w:val="00AA2F55"/>
    <w:rsid w:val="00AA362E"/>
    <w:rsid w:val="00AA3852"/>
    <w:rsid w:val="00AA4BF5"/>
    <w:rsid w:val="00AA4FA8"/>
    <w:rsid w:val="00AA5A37"/>
    <w:rsid w:val="00AA5AB9"/>
    <w:rsid w:val="00AA5C21"/>
    <w:rsid w:val="00AA5C49"/>
    <w:rsid w:val="00AA645D"/>
    <w:rsid w:val="00AA6D69"/>
    <w:rsid w:val="00AA7AA2"/>
    <w:rsid w:val="00AA7D62"/>
    <w:rsid w:val="00AA7E60"/>
    <w:rsid w:val="00AA7ED3"/>
    <w:rsid w:val="00AB0577"/>
    <w:rsid w:val="00AB0595"/>
    <w:rsid w:val="00AB077E"/>
    <w:rsid w:val="00AB09FE"/>
    <w:rsid w:val="00AB101D"/>
    <w:rsid w:val="00AB1021"/>
    <w:rsid w:val="00AB15D5"/>
    <w:rsid w:val="00AB16F8"/>
    <w:rsid w:val="00AB1712"/>
    <w:rsid w:val="00AB172C"/>
    <w:rsid w:val="00AB1998"/>
    <w:rsid w:val="00AB1ECE"/>
    <w:rsid w:val="00AB1F3F"/>
    <w:rsid w:val="00AB1F8D"/>
    <w:rsid w:val="00AB21A2"/>
    <w:rsid w:val="00AB27B0"/>
    <w:rsid w:val="00AB2D20"/>
    <w:rsid w:val="00AB3088"/>
    <w:rsid w:val="00AB3144"/>
    <w:rsid w:val="00AB3296"/>
    <w:rsid w:val="00AB33B3"/>
    <w:rsid w:val="00AB357F"/>
    <w:rsid w:val="00AB36D9"/>
    <w:rsid w:val="00AB3819"/>
    <w:rsid w:val="00AB3961"/>
    <w:rsid w:val="00AB44FC"/>
    <w:rsid w:val="00AB4607"/>
    <w:rsid w:val="00AB49D8"/>
    <w:rsid w:val="00AB4CCF"/>
    <w:rsid w:val="00AB579C"/>
    <w:rsid w:val="00AB58BE"/>
    <w:rsid w:val="00AB5AFA"/>
    <w:rsid w:val="00AB64FA"/>
    <w:rsid w:val="00AB6616"/>
    <w:rsid w:val="00AB6B49"/>
    <w:rsid w:val="00AB6B77"/>
    <w:rsid w:val="00AB6C23"/>
    <w:rsid w:val="00AB6CD1"/>
    <w:rsid w:val="00AB6DA5"/>
    <w:rsid w:val="00AB700E"/>
    <w:rsid w:val="00AB70A9"/>
    <w:rsid w:val="00AB71EE"/>
    <w:rsid w:val="00AB7203"/>
    <w:rsid w:val="00AB7FEE"/>
    <w:rsid w:val="00AC0290"/>
    <w:rsid w:val="00AC0375"/>
    <w:rsid w:val="00AC0879"/>
    <w:rsid w:val="00AC0CA6"/>
    <w:rsid w:val="00AC0DCE"/>
    <w:rsid w:val="00AC0E0D"/>
    <w:rsid w:val="00AC11E0"/>
    <w:rsid w:val="00AC1299"/>
    <w:rsid w:val="00AC141F"/>
    <w:rsid w:val="00AC157C"/>
    <w:rsid w:val="00AC1835"/>
    <w:rsid w:val="00AC1B83"/>
    <w:rsid w:val="00AC1EFE"/>
    <w:rsid w:val="00AC2054"/>
    <w:rsid w:val="00AC2645"/>
    <w:rsid w:val="00AC2A42"/>
    <w:rsid w:val="00AC2A75"/>
    <w:rsid w:val="00AC2AF8"/>
    <w:rsid w:val="00AC2E16"/>
    <w:rsid w:val="00AC317D"/>
    <w:rsid w:val="00AC36FF"/>
    <w:rsid w:val="00AC3E33"/>
    <w:rsid w:val="00AC41CE"/>
    <w:rsid w:val="00AC4ADE"/>
    <w:rsid w:val="00AC4C56"/>
    <w:rsid w:val="00AC4F92"/>
    <w:rsid w:val="00AC55BF"/>
    <w:rsid w:val="00AC566B"/>
    <w:rsid w:val="00AC5774"/>
    <w:rsid w:val="00AC5C4F"/>
    <w:rsid w:val="00AC5D5D"/>
    <w:rsid w:val="00AC6414"/>
    <w:rsid w:val="00AC66EB"/>
    <w:rsid w:val="00AC6872"/>
    <w:rsid w:val="00AC6BA9"/>
    <w:rsid w:val="00AC6C7A"/>
    <w:rsid w:val="00AC7220"/>
    <w:rsid w:val="00AC73BF"/>
    <w:rsid w:val="00AC74D6"/>
    <w:rsid w:val="00AC7545"/>
    <w:rsid w:val="00AC791C"/>
    <w:rsid w:val="00AC7C1A"/>
    <w:rsid w:val="00AC7FA1"/>
    <w:rsid w:val="00AD0176"/>
    <w:rsid w:val="00AD037D"/>
    <w:rsid w:val="00AD051F"/>
    <w:rsid w:val="00AD0798"/>
    <w:rsid w:val="00AD08F1"/>
    <w:rsid w:val="00AD0DED"/>
    <w:rsid w:val="00AD0F58"/>
    <w:rsid w:val="00AD1072"/>
    <w:rsid w:val="00AD12A2"/>
    <w:rsid w:val="00AD174F"/>
    <w:rsid w:val="00AD1793"/>
    <w:rsid w:val="00AD17CF"/>
    <w:rsid w:val="00AD17F1"/>
    <w:rsid w:val="00AD1BF2"/>
    <w:rsid w:val="00AD1CC7"/>
    <w:rsid w:val="00AD1D30"/>
    <w:rsid w:val="00AD2226"/>
    <w:rsid w:val="00AD2EC1"/>
    <w:rsid w:val="00AD2EF0"/>
    <w:rsid w:val="00AD31FC"/>
    <w:rsid w:val="00AD3AA6"/>
    <w:rsid w:val="00AD3B17"/>
    <w:rsid w:val="00AD3C82"/>
    <w:rsid w:val="00AD4501"/>
    <w:rsid w:val="00AD4548"/>
    <w:rsid w:val="00AD4C06"/>
    <w:rsid w:val="00AD51CE"/>
    <w:rsid w:val="00AD534C"/>
    <w:rsid w:val="00AD59B2"/>
    <w:rsid w:val="00AD5AF9"/>
    <w:rsid w:val="00AD5DC7"/>
    <w:rsid w:val="00AD70C3"/>
    <w:rsid w:val="00AD72A2"/>
    <w:rsid w:val="00AD7342"/>
    <w:rsid w:val="00AD7623"/>
    <w:rsid w:val="00AD7688"/>
    <w:rsid w:val="00AD7D59"/>
    <w:rsid w:val="00AD7F8F"/>
    <w:rsid w:val="00AE0511"/>
    <w:rsid w:val="00AE09DC"/>
    <w:rsid w:val="00AE0ADC"/>
    <w:rsid w:val="00AE1106"/>
    <w:rsid w:val="00AE161F"/>
    <w:rsid w:val="00AE17E9"/>
    <w:rsid w:val="00AE198B"/>
    <w:rsid w:val="00AE1CEE"/>
    <w:rsid w:val="00AE1FAA"/>
    <w:rsid w:val="00AE217F"/>
    <w:rsid w:val="00AE2ACC"/>
    <w:rsid w:val="00AE2BEE"/>
    <w:rsid w:val="00AE2F55"/>
    <w:rsid w:val="00AE3054"/>
    <w:rsid w:val="00AE369B"/>
    <w:rsid w:val="00AE3AB7"/>
    <w:rsid w:val="00AE3AC2"/>
    <w:rsid w:val="00AE3D91"/>
    <w:rsid w:val="00AE3EB4"/>
    <w:rsid w:val="00AE3EB6"/>
    <w:rsid w:val="00AE4193"/>
    <w:rsid w:val="00AE4792"/>
    <w:rsid w:val="00AE4BAD"/>
    <w:rsid w:val="00AE4F77"/>
    <w:rsid w:val="00AE4F97"/>
    <w:rsid w:val="00AE522D"/>
    <w:rsid w:val="00AE53E3"/>
    <w:rsid w:val="00AE561A"/>
    <w:rsid w:val="00AE56A9"/>
    <w:rsid w:val="00AE5FFC"/>
    <w:rsid w:val="00AE6287"/>
    <w:rsid w:val="00AE6388"/>
    <w:rsid w:val="00AE6965"/>
    <w:rsid w:val="00AE6A57"/>
    <w:rsid w:val="00AE76D3"/>
    <w:rsid w:val="00AE79E5"/>
    <w:rsid w:val="00AE7C3D"/>
    <w:rsid w:val="00AE7DF8"/>
    <w:rsid w:val="00AE7EB6"/>
    <w:rsid w:val="00AE7F1C"/>
    <w:rsid w:val="00AF0044"/>
    <w:rsid w:val="00AF18D8"/>
    <w:rsid w:val="00AF23DC"/>
    <w:rsid w:val="00AF2BCF"/>
    <w:rsid w:val="00AF3112"/>
    <w:rsid w:val="00AF3288"/>
    <w:rsid w:val="00AF34E4"/>
    <w:rsid w:val="00AF3597"/>
    <w:rsid w:val="00AF38DC"/>
    <w:rsid w:val="00AF392C"/>
    <w:rsid w:val="00AF40B8"/>
    <w:rsid w:val="00AF4126"/>
    <w:rsid w:val="00AF41EB"/>
    <w:rsid w:val="00AF4591"/>
    <w:rsid w:val="00AF4604"/>
    <w:rsid w:val="00AF46CE"/>
    <w:rsid w:val="00AF4A17"/>
    <w:rsid w:val="00AF4C8D"/>
    <w:rsid w:val="00AF4D89"/>
    <w:rsid w:val="00AF5001"/>
    <w:rsid w:val="00AF5C78"/>
    <w:rsid w:val="00AF5E81"/>
    <w:rsid w:val="00AF6304"/>
    <w:rsid w:val="00AF631B"/>
    <w:rsid w:val="00AF6DB4"/>
    <w:rsid w:val="00AF6E47"/>
    <w:rsid w:val="00AF7123"/>
    <w:rsid w:val="00AF716C"/>
    <w:rsid w:val="00AF72D4"/>
    <w:rsid w:val="00AF73B0"/>
    <w:rsid w:val="00AF74CA"/>
    <w:rsid w:val="00AF77B9"/>
    <w:rsid w:val="00AF781A"/>
    <w:rsid w:val="00AF7AE0"/>
    <w:rsid w:val="00B00718"/>
    <w:rsid w:val="00B00809"/>
    <w:rsid w:val="00B00E11"/>
    <w:rsid w:val="00B0105A"/>
    <w:rsid w:val="00B01633"/>
    <w:rsid w:val="00B01AE9"/>
    <w:rsid w:val="00B01F0E"/>
    <w:rsid w:val="00B02013"/>
    <w:rsid w:val="00B02139"/>
    <w:rsid w:val="00B0214A"/>
    <w:rsid w:val="00B02211"/>
    <w:rsid w:val="00B02328"/>
    <w:rsid w:val="00B02CDD"/>
    <w:rsid w:val="00B02E16"/>
    <w:rsid w:val="00B030D1"/>
    <w:rsid w:val="00B03397"/>
    <w:rsid w:val="00B03C0A"/>
    <w:rsid w:val="00B03DDC"/>
    <w:rsid w:val="00B03FD8"/>
    <w:rsid w:val="00B04CBE"/>
    <w:rsid w:val="00B050ED"/>
    <w:rsid w:val="00B0568F"/>
    <w:rsid w:val="00B056D2"/>
    <w:rsid w:val="00B05717"/>
    <w:rsid w:val="00B057BF"/>
    <w:rsid w:val="00B05AD6"/>
    <w:rsid w:val="00B05EA6"/>
    <w:rsid w:val="00B06100"/>
    <w:rsid w:val="00B063BD"/>
    <w:rsid w:val="00B06669"/>
    <w:rsid w:val="00B066D6"/>
    <w:rsid w:val="00B06AF1"/>
    <w:rsid w:val="00B070D2"/>
    <w:rsid w:val="00B071E2"/>
    <w:rsid w:val="00B0731F"/>
    <w:rsid w:val="00B074C5"/>
    <w:rsid w:val="00B074E8"/>
    <w:rsid w:val="00B07827"/>
    <w:rsid w:val="00B07E1E"/>
    <w:rsid w:val="00B105FA"/>
    <w:rsid w:val="00B10715"/>
    <w:rsid w:val="00B10E06"/>
    <w:rsid w:val="00B117EB"/>
    <w:rsid w:val="00B12516"/>
    <w:rsid w:val="00B1253D"/>
    <w:rsid w:val="00B12756"/>
    <w:rsid w:val="00B12EAC"/>
    <w:rsid w:val="00B12F36"/>
    <w:rsid w:val="00B12F98"/>
    <w:rsid w:val="00B13052"/>
    <w:rsid w:val="00B132B5"/>
    <w:rsid w:val="00B13416"/>
    <w:rsid w:val="00B1366D"/>
    <w:rsid w:val="00B13AD0"/>
    <w:rsid w:val="00B14045"/>
    <w:rsid w:val="00B15625"/>
    <w:rsid w:val="00B15CFE"/>
    <w:rsid w:val="00B1682B"/>
    <w:rsid w:val="00B16A14"/>
    <w:rsid w:val="00B16AAA"/>
    <w:rsid w:val="00B16D66"/>
    <w:rsid w:val="00B170A4"/>
    <w:rsid w:val="00B172BA"/>
    <w:rsid w:val="00B17EB7"/>
    <w:rsid w:val="00B2002E"/>
    <w:rsid w:val="00B208B2"/>
    <w:rsid w:val="00B208BB"/>
    <w:rsid w:val="00B20C8B"/>
    <w:rsid w:val="00B20C9E"/>
    <w:rsid w:val="00B21484"/>
    <w:rsid w:val="00B21759"/>
    <w:rsid w:val="00B21775"/>
    <w:rsid w:val="00B21F6D"/>
    <w:rsid w:val="00B22054"/>
    <w:rsid w:val="00B223D1"/>
    <w:rsid w:val="00B2361A"/>
    <w:rsid w:val="00B24079"/>
    <w:rsid w:val="00B240F1"/>
    <w:rsid w:val="00B24909"/>
    <w:rsid w:val="00B24A2F"/>
    <w:rsid w:val="00B24EE5"/>
    <w:rsid w:val="00B24F7C"/>
    <w:rsid w:val="00B24F89"/>
    <w:rsid w:val="00B24F99"/>
    <w:rsid w:val="00B250A8"/>
    <w:rsid w:val="00B251CF"/>
    <w:rsid w:val="00B25617"/>
    <w:rsid w:val="00B2584E"/>
    <w:rsid w:val="00B25E7D"/>
    <w:rsid w:val="00B26A3C"/>
    <w:rsid w:val="00B26A7B"/>
    <w:rsid w:val="00B26DED"/>
    <w:rsid w:val="00B26FC5"/>
    <w:rsid w:val="00B273E5"/>
    <w:rsid w:val="00B27628"/>
    <w:rsid w:val="00B27A84"/>
    <w:rsid w:val="00B27AFE"/>
    <w:rsid w:val="00B30249"/>
    <w:rsid w:val="00B30D34"/>
    <w:rsid w:val="00B3108B"/>
    <w:rsid w:val="00B312C5"/>
    <w:rsid w:val="00B31578"/>
    <w:rsid w:val="00B31945"/>
    <w:rsid w:val="00B31A79"/>
    <w:rsid w:val="00B31DA6"/>
    <w:rsid w:val="00B31DF0"/>
    <w:rsid w:val="00B3274E"/>
    <w:rsid w:val="00B32B9C"/>
    <w:rsid w:val="00B33035"/>
    <w:rsid w:val="00B3322B"/>
    <w:rsid w:val="00B332B0"/>
    <w:rsid w:val="00B33B64"/>
    <w:rsid w:val="00B33DDD"/>
    <w:rsid w:val="00B33E89"/>
    <w:rsid w:val="00B342FB"/>
    <w:rsid w:val="00B34362"/>
    <w:rsid w:val="00B34BD0"/>
    <w:rsid w:val="00B3505B"/>
    <w:rsid w:val="00B35324"/>
    <w:rsid w:val="00B35513"/>
    <w:rsid w:val="00B359B4"/>
    <w:rsid w:val="00B35C73"/>
    <w:rsid w:val="00B3613C"/>
    <w:rsid w:val="00B36F39"/>
    <w:rsid w:val="00B36FDD"/>
    <w:rsid w:val="00B37693"/>
    <w:rsid w:val="00B401D7"/>
    <w:rsid w:val="00B40720"/>
    <w:rsid w:val="00B407AD"/>
    <w:rsid w:val="00B40D86"/>
    <w:rsid w:val="00B410F2"/>
    <w:rsid w:val="00B413C7"/>
    <w:rsid w:val="00B4166D"/>
    <w:rsid w:val="00B41708"/>
    <w:rsid w:val="00B41CE5"/>
    <w:rsid w:val="00B42098"/>
    <w:rsid w:val="00B421DF"/>
    <w:rsid w:val="00B423F7"/>
    <w:rsid w:val="00B42555"/>
    <w:rsid w:val="00B427D1"/>
    <w:rsid w:val="00B42A43"/>
    <w:rsid w:val="00B42DB6"/>
    <w:rsid w:val="00B43244"/>
    <w:rsid w:val="00B43556"/>
    <w:rsid w:val="00B43BE1"/>
    <w:rsid w:val="00B44021"/>
    <w:rsid w:val="00B44A8E"/>
    <w:rsid w:val="00B44BF1"/>
    <w:rsid w:val="00B44F3B"/>
    <w:rsid w:val="00B45409"/>
    <w:rsid w:val="00B45B4C"/>
    <w:rsid w:val="00B467F1"/>
    <w:rsid w:val="00B46D5A"/>
    <w:rsid w:val="00B474C1"/>
    <w:rsid w:val="00B47C3A"/>
    <w:rsid w:val="00B47EB2"/>
    <w:rsid w:val="00B5049F"/>
    <w:rsid w:val="00B50602"/>
    <w:rsid w:val="00B50B33"/>
    <w:rsid w:val="00B50F6D"/>
    <w:rsid w:val="00B51000"/>
    <w:rsid w:val="00B5133F"/>
    <w:rsid w:val="00B5136C"/>
    <w:rsid w:val="00B51394"/>
    <w:rsid w:val="00B5164B"/>
    <w:rsid w:val="00B518C6"/>
    <w:rsid w:val="00B51929"/>
    <w:rsid w:val="00B52301"/>
    <w:rsid w:val="00B524A2"/>
    <w:rsid w:val="00B524F8"/>
    <w:rsid w:val="00B5250A"/>
    <w:rsid w:val="00B525B3"/>
    <w:rsid w:val="00B526F8"/>
    <w:rsid w:val="00B5270D"/>
    <w:rsid w:val="00B52924"/>
    <w:rsid w:val="00B53643"/>
    <w:rsid w:val="00B53891"/>
    <w:rsid w:val="00B53E89"/>
    <w:rsid w:val="00B54404"/>
    <w:rsid w:val="00B549E4"/>
    <w:rsid w:val="00B54A61"/>
    <w:rsid w:val="00B54C06"/>
    <w:rsid w:val="00B550EC"/>
    <w:rsid w:val="00B5515E"/>
    <w:rsid w:val="00B552B4"/>
    <w:rsid w:val="00B55571"/>
    <w:rsid w:val="00B55784"/>
    <w:rsid w:val="00B558B9"/>
    <w:rsid w:val="00B56060"/>
    <w:rsid w:val="00B563E0"/>
    <w:rsid w:val="00B56566"/>
    <w:rsid w:val="00B56AF8"/>
    <w:rsid w:val="00B57576"/>
    <w:rsid w:val="00B579C9"/>
    <w:rsid w:val="00B57B07"/>
    <w:rsid w:val="00B57BF9"/>
    <w:rsid w:val="00B57F49"/>
    <w:rsid w:val="00B57FF9"/>
    <w:rsid w:val="00B60097"/>
    <w:rsid w:val="00B60157"/>
    <w:rsid w:val="00B602C6"/>
    <w:rsid w:val="00B608A8"/>
    <w:rsid w:val="00B60E1B"/>
    <w:rsid w:val="00B6123C"/>
    <w:rsid w:val="00B61574"/>
    <w:rsid w:val="00B6204F"/>
    <w:rsid w:val="00B626C4"/>
    <w:rsid w:val="00B62773"/>
    <w:rsid w:val="00B636CE"/>
    <w:rsid w:val="00B63B0D"/>
    <w:rsid w:val="00B6408C"/>
    <w:rsid w:val="00B64134"/>
    <w:rsid w:val="00B641A1"/>
    <w:rsid w:val="00B64648"/>
    <w:rsid w:val="00B64E6D"/>
    <w:rsid w:val="00B65310"/>
    <w:rsid w:val="00B654C3"/>
    <w:rsid w:val="00B6576F"/>
    <w:rsid w:val="00B658D2"/>
    <w:rsid w:val="00B65C84"/>
    <w:rsid w:val="00B663A2"/>
    <w:rsid w:val="00B6682D"/>
    <w:rsid w:val="00B67023"/>
    <w:rsid w:val="00B670F3"/>
    <w:rsid w:val="00B675B0"/>
    <w:rsid w:val="00B677B9"/>
    <w:rsid w:val="00B678EC"/>
    <w:rsid w:val="00B67B13"/>
    <w:rsid w:val="00B702C5"/>
    <w:rsid w:val="00B70464"/>
    <w:rsid w:val="00B70917"/>
    <w:rsid w:val="00B711E8"/>
    <w:rsid w:val="00B71320"/>
    <w:rsid w:val="00B7146C"/>
    <w:rsid w:val="00B71A9C"/>
    <w:rsid w:val="00B71B6F"/>
    <w:rsid w:val="00B71BD5"/>
    <w:rsid w:val="00B72259"/>
    <w:rsid w:val="00B7236C"/>
    <w:rsid w:val="00B724DD"/>
    <w:rsid w:val="00B7254F"/>
    <w:rsid w:val="00B725F0"/>
    <w:rsid w:val="00B7297F"/>
    <w:rsid w:val="00B72EC3"/>
    <w:rsid w:val="00B72EE5"/>
    <w:rsid w:val="00B73171"/>
    <w:rsid w:val="00B73208"/>
    <w:rsid w:val="00B7364B"/>
    <w:rsid w:val="00B73912"/>
    <w:rsid w:val="00B73B02"/>
    <w:rsid w:val="00B73D3F"/>
    <w:rsid w:val="00B7422F"/>
    <w:rsid w:val="00B74CE1"/>
    <w:rsid w:val="00B7577E"/>
    <w:rsid w:val="00B75D50"/>
    <w:rsid w:val="00B76485"/>
    <w:rsid w:val="00B76BA8"/>
    <w:rsid w:val="00B76EE1"/>
    <w:rsid w:val="00B76FC9"/>
    <w:rsid w:val="00B77783"/>
    <w:rsid w:val="00B7795D"/>
    <w:rsid w:val="00B77965"/>
    <w:rsid w:val="00B77E6E"/>
    <w:rsid w:val="00B802BE"/>
    <w:rsid w:val="00B80495"/>
    <w:rsid w:val="00B804CC"/>
    <w:rsid w:val="00B806F4"/>
    <w:rsid w:val="00B80EEB"/>
    <w:rsid w:val="00B811CD"/>
    <w:rsid w:val="00B81731"/>
    <w:rsid w:val="00B81744"/>
    <w:rsid w:val="00B81933"/>
    <w:rsid w:val="00B82649"/>
    <w:rsid w:val="00B8265A"/>
    <w:rsid w:val="00B82862"/>
    <w:rsid w:val="00B8306E"/>
    <w:rsid w:val="00B83188"/>
    <w:rsid w:val="00B831AF"/>
    <w:rsid w:val="00B831E4"/>
    <w:rsid w:val="00B83AC9"/>
    <w:rsid w:val="00B83BCB"/>
    <w:rsid w:val="00B83D92"/>
    <w:rsid w:val="00B83E95"/>
    <w:rsid w:val="00B83F8C"/>
    <w:rsid w:val="00B84047"/>
    <w:rsid w:val="00B845D2"/>
    <w:rsid w:val="00B84B92"/>
    <w:rsid w:val="00B84C5F"/>
    <w:rsid w:val="00B84EB8"/>
    <w:rsid w:val="00B85170"/>
    <w:rsid w:val="00B853A8"/>
    <w:rsid w:val="00B85AD8"/>
    <w:rsid w:val="00B8616D"/>
    <w:rsid w:val="00B86631"/>
    <w:rsid w:val="00B866A6"/>
    <w:rsid w:val="00B8729D"/>
    <w:rsid w:val="00B872D1"/>
    <w:rsid w:val="00B87302"/>
    <w:rsid w:val="00B87670"/>
    <w:rsid w:val="00B87D2F"/>
    <w:rsid w:val="00B87EFF"/>
    <w:rsid w:val="00B90189"/>
    <w:rsid w:val="00B905D3"/>
    <w:rsid w:val="00B906F0"/>
    <w:rsid w:val="00B90932"/>
    <w:rsid w:val="00B90986"/>
    <w:rsid w:val="00B90E50"/>
    <w:rsid w:val="00B91F04"/>
    <w:rsid w:val="00B92096"/>
    <w:rsid w:val="00B92869"/>
    <w:rsid w:val="00B92A8D"/>
    <w:rsid w:val="00B92DA0"/>
    <w:rsid w:val="00B9320A"/>
    <w:rsid w:val="00B939F8"/>
    <w:rsid w:val="00B93B05"/>
    <w:rsid w:val="00B9423D"/>
    <w:rsid w:val="00B9447E"/>
    <w:rsid w:val="00B9472C"/>
    <w:rsid w:val="00B947D9"/>
    <w:rsid w:val="00B94BF9"/>
    <w:rsid w:val="00B94E9F"/>
    <w:rsid w:val="00B94F36"/>
    <w:rsid w:val="00B94F51"/>
    <w:rsid w:val="00B94F89"/>
    <w:rsid w:val="00B951CC"/>
    <w:rsid w:val="00B9559F"/>
    <w:rsid w:val="00B95B8F"/>
    <w:rsid w:val="00B95BD1"/>
    <w:rsid w:val="00B95D4C"/>
    <w:rsid w:val="00B96028"/>
    <w:rsid w:val="00B96538"/>
    <w:rsid w:val="00B96615"/>
    <w:rsid w:val="00B96881"/>
    <w:rsid w:val="00B968FB"/>
    <w:rsid w:val="00B96B2A"/>
    <w:rsid w:val="00B96C64"/>
    <w:rsid w:val="00B97135"/>
    <w:rsid w:val="00B9717C"/>
    <w:rsid w:val="00B9725D"/>
    <w:rsid w:val="00B979ED"/>
    <w:rsid w:val="00B97A6B"/>
    <w:rsid w:val="00B97B5F"/>
    <w:rsid w:val="00BA00DD"/>
    <w:rsid w:val="00BA04F1"/>
    <w:rsid w:val="00BA05EE"/>
    <w:rsid w:val="00BA0FA0"/>
    <w:rsid w:val="00BA18ED"/>
    <w:rsid w:val="00BA1922"/>
    <w:rsid w:val="00BA1A20"/>
    <w:rsid w:val="00BA1E87"/>
    <w:rsid w:val="00BA1EEB"/>
    <w:rsid w:val="00BA239F"/>
    <w:rsid w:val="00BA2486"/>
    <w:rsid w:val="00BA2B01"/>
    <w:rsid w:val="00BA2E9D"/>
    <w:rsid w:val="00BA302B"/>
    <w:rsid w:val="00BA3292"/>
    <w:rsid w:val="00BA32F4"/>
    <w:rsid w:val="00BA3A5C"/>
    <w:rsid w:val="00BA41E1"/>
    <w:rsid w:val="00BA4301"/>
    <w:rsid w:val="00BA4332"/>
    <w:rsid w:val="00BA4666"/>
    <w:rsid w:val="00BA4C2C"/>
    <w:rsid w:val="00BA559B"/>
    <w:rsid w:val="00BA58EF"/>
    <w:rsid w:val="00BA5BF4"/>
    <w:rsid w:val="00BA69CD"/>
    <w:rsid w:val="00BA771B"/>
    <w:rsid w:val="00BA7A76"/>
    <w:rsid w:val="00BB0ED5"/>
    <w:rsid w:val="00BB0F6E"/>
    <w:rsid w:val="00BB1137"/>
    <w:rsid w:val="00BB118C"/>
    <w:rsid w:val="00BB120A"/>
    <w:rsid w:val="00BB1384"/>
    <w:rsid w:val="00BB142F"/>
    <w:rsid w:val="00BB14D3"/>
    <w:rsid w:val="00BB1EBA"/>
    <w:rsid w:val="00BB1FD4"/>
    <w:rsid w:val="00BB20AC"/>
    <w:rsid w:val="00BB20C4"/>
    <w:rsid w:val="00BB219D"/>
    <w:rsid w:val="00BB23A3"/>
    <w:rsid w:val="00BB244B"/>
    <w:rsid w:val="00BB246A"/>
    <w:rsid w:val="00BB2651"/>
    <w:rsid w:val="00BB2910"/>
    <w:rsid w:val="00BB2974"/>
    <w:rsid w:val="00BB311E"/>
    <w:rsid w:val="00BB323C"/>
    <w:rsid w:val="00BB32DC"/>
    <w:rsid w:val="00BB34C2"/>
    <w:rsid w:val="00BB4295"/>
    <w:rsid w:val="00BB42B1"/>
    <w:rsid w:val="00BB468B"/>
    <w:rsid w:val="00BB543F"/>
    <w:rsid w:val="00BB59EF"/>
    <w:rsid w:val="00BB5A3B"/>
    <w:rsid w:val="00BB5AEB"/>
    <w:rsid w:val="00BB63EC"/>
    <w:rsid w:val="00BB645D"/>
    <w:rsid w:val="00BB661D"/>
    <w:rsid w:val="00BB6ADB"/>
    <w:rsid w:val="00BB6BCD"/>
    <w:rsid w:val="00BB6FE1"/>
    <w:rsid w:val="00BB709E"/>
    <w:rsid w:val="00BB7112"/>
    <w:rsid w:val="00BB71F8"/>
    <w:rsid w:val="00BB7626"/>
    <w:rsid w:val="00BB7EEF"/>
    <w:rsid w:val="00BB7F2B"/>
    <w:rsid w:val="00BC0367"/>
    <w:rsid w:val="00BC0744"/>
    <w:rsid w:val="00BC1B52"/>
    <w:rsid w:val="00BC1D24"/>
    <w:rsid w:val="00BC23B9"/>
    <w:rsid w:val="00BC262C"/>
    <w:rsid w:val="00BC288D"/>
    <w:rsid w:val="00BC29B5"/>
    <w:rsid w:val="00BC2DB6"/>
    <w:rsid w:val="00BC2F9E"/>
    <w:rsid w:val="00BC3F42"/>
    <w:rsid w:val="00BC41D5"/>
    <w:rsid w:val="00BC41EA"/>
    <w:rsid w:val="00BC4303"/>
    <w:rsid w:val="00BC4455"/>
    <w:rsid w:val="00BC45F1"/>
    <w:rsid w:val="00BC4E1F"/>
    <w:rsid w:val="00BC4E91"/>
    <w:rsid w:val="00BC5039"/>
    <w:rsid w:val="00BC50B8"/>
    <w:rsid w:val="00BC5480"/>
    <w:rsid w:val="00BC5560"/>
    <w:rsid w:val="00BC5DF1"/>
    <w:rsid w:val="00BC5F5D"/>
    <w:rsid w:val="00BC650B"/>
    <w:rsid w:val="00BC6AAB"/>
    <w:rsid w:val="00BC6C10"/>
    <w:rsid w:val="00BC6EF6"/>
    <w:rsid w:val="00BC7059"/>
    <w:rsid w:val="00BC760D"/>
    <w:rsid w:val="00BC77BC"/>
    <w:rsid w:val="00BC794B"/>
    <w:rsid w:val="00BD0266"/>
    <w:rsid w:val="00BD0407"/>
    <w:rsid w:val="00BD0A66"/>
    <w:rsid w:val="00BD0B95"/>
    <w:rsid w:val="00BD11BF"/>
    <w:rsid w:val="00BD17C8"/>
    <w:rsid w:val="00BD1807"/>
    <w:rsid w:val="00BD1BB0"/>
    <w:rsid w:val="00BD1ECA"/>
    <w:rsid w:val="00BD22A8"/>
    <w:rsid w:val="00BD23CD"/>
    <w:rsid w:val="00BD2DC6"/>
    <w:rsid w:val="00BD35B3"/>
    <w:rsid w:val="00BD3A5E"/>
    <w:rsid w:val="00BD3CCD"/>
    <w:rsid w:val="00BD3E7B"/>
    <w:rsid w:val="00BD41B5"/>
    <w:rsid w:val="00BD4253"/>
    <w:rsid w:val="00BD4877"/>
    <w:rsid w:val="00BD4B48"/>
    <w:rsid w:val="00BD4DDB"/>
    <w:rsid w:val="00BD4FD1"/>
    <w:rsid w:val="00BD5062"/>
    <w:rsid w:val="00BD515C"/>
    <w:rsid w:val="00BD53D7"/>
    <w:rsid w:val="00BD59EC"/>
    <w:rsid w:val="00BD5EF8"/>
    <w:rsid w:val="00BD612F"/>
    <w:rsid w:val="00BD6366"/>
    <w:rsid w:val="00BD63DD"/>
    <w:rsid w:val="00BD6542"/>
    <w:rsid w:val="00BD6715"/>
    <w:rsid w:val="00BD6832"/>
    <w:rsid w:val="00BD6895"/>
    <w:rsid w:val="00BD6B9E"/>
    <w:rsid w:val="00BD749F"/>
    <w:rsid w:val="00BD76B2"/>
    <w:rsid w:val="00BD7930"/>
    <w:rsid w:val="00BD7AD4"/>
    <w:rsid w:val="00BD7D38"/>
    <w:rsid w:val="00BE0060"/>
    <w:rsid w:val="00BE02ED"/>
    <w:rsid w:val="00BE0957"/>
    <w:rsid w:val="00BE14D6"/>
    <w:rsid w:val="00BE1AB1"/>
    <w:rsid w:val="00BE1E06"/>
    <w:rsid w:val="00BE2717"/>
    <w:rsid w:val="00BE2C67"/>
    <w:rsid w:val="00BE393F"/>
    <w:rsid w:val="00BE3AFC"/>
    <w:rsid w:val="00BE4449"/>
    <w:rsid w:val="00BE49C7"/>
    <w:rsid w:val="00BE4A38"/>
    <w:rsid w:val="00BE4D0F"/>
    <w:rsid w:val="00BE4E4C"/>
    <w:rsid w:val="00BE556D"/>
    <w:rsid w:val="00BE5C0F"/>
    <w:rsid w:val="00BE62C1"/>
    <w:rsid w:val="00BE62DF"/>
    <w:rsid w:val="00BE695B"/>
    <w:rsid w:val="00BE6B52"/>
    <w:rsid w:val="00BE7199"/>
    <w:rsid w:val="00BE76EC"/>
    <w:rsid w:val="00BE7A7D"/>
    <w:rsid w:val="00BF012F"/>
    <w:rsid w:val="00BF0AAB"/>
    <w:rsid w:val="00BF0E51"/>
    <w:rsid w:val="00BF0EE4"/>
    <w:rsid w:val="00BF1082"/>
    <w:rsid w:val="00BF11E4"/>
    <w:rsid w:val="00BF171B"/>
    <w:rsid w:val="00BF17FC"/>
    <w:rsid w:val="00BF1E29"/>
    <w:rsid w:val="00BF1FF5"/>
    <w:rsid w:val="00BF2C85"/>
    <w:rsid w:val="00BF3A99"/>
    <w:rsid w:val="00BF3D40"/>
    <w:rsid w:val="00BF43EC"/>
    <w:rsid w:val="00BF4902"/>
    <w:rsid w:val="00BF4DCD"/>
    <w:rsid w:val="00BF55E1"/>
    <w:rsid w:val="00BF57EC"/>
    <w:rsid w:val="00BF5DC4"/>
    <w:rsid w:val="00BF5E84"/>
    <w:rsid w:val="00BF610D"/>
    <w:rsid w:val="00BF6739"/>
    <w:rsid w:val="00BF6DD9"/>
    <w:rsid w:val="00BF6F48"/>
    <w:rsid w:val="00BF70B7"/>
    <w:rsid w:val="00BF7134"/>
    <w:rsid w:val="00BF744B"/>
    <w:rsid w:val="00BF7513"/>
    <w:rsid w:val="00BF76BB"/>
    <w:rsid w:val="00BF7C8A"/>
    <w:rsid w:val="00BF7F6A"/>
    <w:rsid w:val="00C002EE"/>
    <w:rsid w:val="00C00362"/>
    <w:rsid w:val="00C00679"/>
    <w:rsid w:val="00C007C8"/>
    <w:rsid w:val="00C00A8A"/>
    <w:rsid w:val="00C00BAF"/>
    <w:rsid w:val="00C00DBE"/>
    <w:rsid w:val="00C010E7"/>
    <w:rsid w:val="00C01998"/>
    <w:rsid w:val="00C02144"/>
    <w:rsid w:val="00C021F8"/>
    <w:rsid w:val="00C02853"/>
    <w:rsid w:val="00C02CCE"/>
    <w:rsid w:val="00C02D4C"/>
    <w:rsid w:val="00C02DE8"/>
    <w:rsid w:val="00C03002"/>
    <w:rsid w:val="00C0339C"/>
    <w:rsid w:val="00C036E5"/>
    <w:rsid w:val="00C04028"/>
    <w:rsid w:val="00C0475A"/>
    <w:rsid w:val="00C057DF"/>
    <w:rsid w:val="00C05D99"/>
    <w:rsid w:val="00C06400"/>
    <w:rsid w:val="00C0685F"/>
    <w:rsid w:val="00C06F44"/>
    <w:rsid w:val="00C0717D"/>
    <w:rsid w:val="00C0724B"/>
    <w:rsid w:val="00C076EA"/>
    <w:rsid w:val="00C07A1D"/>
    <w:rsid w:val="00C10168"/>
    <w:rsid w:val="00C101CC"/>
    <w:rsid w:val="00C1049C"/>
    <w:rsid w:val="00C106CC"/>
    <w:rsid w:val="00C10756"/>
    <w:rsid w:val="00C1077A"/>
    <w:rsid w:val="00C10880"/>
    <w:rsid w:val="00C108B2"/>
    <w:rsid w:val="00C10BED"/>
    <w:rsid w:val="00C110A0"/>
    <w:rsid w:val="00C1157E"/>
    <w:rsid w:val="00C119A1"/>
    <w:rsid w:val="00C11DE2"/>
    <w:rsid w:val="00C124D7"/>
    <w:rsid w:val="00C125F9"/>
    <w:rsid w:val="00C13163"/>
    <w:rsid w:val="00C1346C"/>
    <w:rsid w:val="00C13927"/>
    <w:rsid w:val="00C13D19"/>
    <w:rsid w:val="00C13F6F"/>
    <w:rsid w:val="00C13FD5"/>
    <w:rsid w:val="00C145E1"/>
    <w:rsid w:val="00C1491D"/>
    <w:rsid w:val="00C15486"/>
    <w:rsid w:val="00C15870"/>
    <w:rsid w:val="00C16348"/>
    <w:rsid w:val="00C1669D"/>
    <w:rsid w:val="00C16731"/>
    <w:rsid w:val="00C16A39"/>
    <w:rsid w:val="00C16B78"/>
    <w:rsid w:val="00C16EC0"/>
    <w:rsid w:val="00C16F0D"/>
    <w:rsid w:val="00C17113"/>
    <w:rsid w:val="00C17194"/>
    <w:rsid w:val="00C17B41"/>
    <w:rsid w:val="00C202D5"/>
    <w:rsid w:val="00C202E8"/>
    <w:rsid w:val="00C206DB"/>
    <w:rsid w:val="00C209CA"/>
    <w:rsid w:val="00C20F81"/>
    <w:rsid w:val="00C210CC"/>
    <w:rsid w:val="00C21177"/>
    <w:rsid w:val="00C21A29"/>
    <w:rsid w:val="00C21C8D"/>
    <w:rsid w:val="00C21E15"/>
    <w:rsid w:val="00C22708"/>
    <w:rsid w:val="00C22814"/>
    <w:rsid w:val="00C22C6A"/>
    <w:rsid w:val="00C23384"/>
    <w:rsid w:val="00C23D03"/>
    <w:rsid w:val="00C23D4A"/>
    <w:rsid w:val="00C23D9F"/>
    <w:rsid w:val="00C23EDC"/>
    <w:rsid w:val="00C240FF"/>
    <w:rsid w:val="00C242A8"/>
    <w:rsid w:val="00C24D15"/>
    <w:rsid w:val="00C2522A"/>
    <w:rsid w:val="00C2552B"/>
    <w:rsid w:val="00C256FD"/>
    <w:rsid w:val="00C25ED2"/>
    <w:rsid w:val="00C25FEE"/>
    <w:rsid w:val="00C26038"/>
    <w:rsid w:val="00C262D1"/>
    <w:rsid w:val="00C263F7"/>
    <w:rsid w:val="00C26AE5"/>
    <w:rsid w:val="00C26EFF"/>
    <w:rsid w:val="00C26F56"/>
    <w:rsid w:val="00C2735D"/>
    <w:rsid w:val="00C276BF"/>
    <w:rsid w:val="00C278E2"/>
    <w:rsid w:val="00C27A4D"/>
    <w:rsid w:val="00C27C18"/>
    <w:rsid w:val="00C3009A"/>
    <w:rsid w:val="00C3101D"/>
    <w:rsid w:val="00C3129A"/>
    <w:rsid w:val="00C3140D"/>
    <w:rsid w:val="00C31BBE"/>
    <w:rsid w:val="00C3209D"/>
    <w:rsid w:val="00C32692"/>
    <w:rsid w:val="00C327F9"/>
    <w:rsid w:val="00C329CA"/>
    <w:rsid w:val="00C32F21"/>
    <w:rsid w:val="00C32F73"/>
    <w:rsid w:val="00C3320D"/>
    <w:rsid w:val="00C33889"/>
    <w:rsid w:val="00C33DB2"/>
    <w:rsid w:val="00C33DB6"/>
    <w:rsid w:val="00C33F6B"/>
    <w:rsid w:val="00C340D7"/>
    <w:rsid w:val="00C341A6"/>
    <w:rsid w:val="00C348E7"/>
    <w:rsid w:val="00C3569B"/>
    <w:rsid w:val="00C357A8"/>
    <w:rsid w:val="00C3580B"/>
    <w:rsid w:val="00C35DB5"/>
    <w:rsid w:val="00C36052"/>
    <w:rsid w:val="00C36107"/>
    <w:rsid w:val="00C363AC"/>
    <w:rsid w:val="00C36608"/>
    <w:rsid w:val="00C36BB9"/>
    <w:rsid w:val="00C36CA3"/>
    <w:rsid w:val="00C36CE7"/>
    <w:rsid w:val="00C36F53"/>
    <w:rsid w:val="00C378F0"/>
    <w:rsid w:val="00C37A0A"/>
    <w:rsid w:val="00C37D7F"/>
    <w:rsid w:val="00C4019F"/>
    <w:rsid w:val="00C4037D"/>
    <w:rsid w:val="00C40538"/>
    <w:rsid w:val="00C4086C"/>
    <w:rsid w:val="00C410A0"/>
    <w:rsid w:val="00C410CC"/>
    <w:rsid w:val="00C411DC"/>
    <w:rsid w:val="00C413FA"/>
    <w:rsid w:val="00C41630"/>
    <w:rsid w:val="00C4176D"/>
    <w:rsid w:val="00C41D58"/>
    <w:rsid w:val="00C4209E"/>
    <w:rsid w:val="00C4222C"/>
    <w:rsid w:val="00C42231"/>
    <w:rsid w:val="00C426C2"/>
    <w:rsid w:val="00C42782"/>
    <w:rsid w:val="00C42A47"/>
    <w:rsid w:val="00C42AB3"/>
    <w:rsid w:val="00C4302C"/>
    <w:rsid w:val="00C43990"/>
    <w:rsid w:val="00C43E38"/>
    <w:rsid w:val="00C4403C"/>
    <w:rsid w:val="00C44090"/>
    <w:rsid w:val="00C44464"/>
    <w:rsid w:val="00C445DB"/>
    <w:rsid w:val="00C4467D"/>
    <w:rsid w:val="00C447ED"/>
    <w:rsid w:val="00C448A7"/>
    <w:rsid w:val="00C44BA9"/>
    <w:rsid w:val="00C44DE6"/>
    <w:rsid w:val="00C44F1A"/>
    <w:rsid w:val="00C45699"/>
    <w:rsid w:val="00C45B7C"/>
    <w:rsid w:val="00C460CD"/>
    <w:rsid w:val="00C4643D"/>
    <w:rsid w:val="00C46613"/>
    <w:rsid w:val="00C46B4A"/>
    <w:rsid w:val="00C47147"/>
    <w:rsid w:val="00C4745A"/>
    <w:rsid w:val="00C47935"/>
    <w:rsid w:val="00C47FEE"/>
    <w:rsid w:val="00C50983"/>
    <w:rsid w:val="00C5099D"/>
    <w:rsid w:val="00C50A94"/>
    <w:rsid w:val="00C50CE3"/>
    <w:rsid w:val="00C50F76"/>
    <w:rsid w:val="00C511DE"/>
    <w:rsid w:val="00C5126C"/>
    <w:rsid w:val="00C51E0C"/>
    <w:rsid w:val="00C52173"/>
    <w:rsid w:val="00C52174"/>
    <w:rsid w:val="00C52E9F"/>
    <w:rsid w:val="00C531AB"/>
    <w:rsid w:val="00C533A4"/>
    <w:rsid w:val="00C533AB"/>
    <w:rsid w:val="00C534E4"/>
    <w:rsid w:val="00C53822"/>
    <w:rsid w:val="00C53B07"/>
    <w:rsid w:val="00C53B76"/>
    <w:rsid w:val="00C53CB1"/>
    <w:rsid w:val="00C53F5C"/>
    <w:rsid w:val="00C540C0"/>
    <w:rsid w:val="00C54637"/>
    <w:rsid w:val="00C54816"/>
    <w:rsid w:val="00C548CE"/>
    <w:rsid w:val="00C549EF"/>
    <w:rsid w:val="00C54EB3"/>
    <w:rsid w:val="00C5523B"/>
    <w:rsid w:val="00C55883"/>
    <w:rsid w:val="00C558CC"/>
    <w:rsid w:val="00C55A56"/>
    <w:rsid w:val="00C55E04"/>
    <w:rsid w:val="00C55F3C"/>
    <w:rsid w:val="00C56323"/>
    <w:rsid w:val="00C5638F"/>
    <w:rsid w:val="00C56ADA"/>
    <w:rsid w:val="00C57020"/>
    <w:rsid w:val="00C5716A"/>
    <w:rsid w:val="00C574B3"/>
    <w:rsid w:val="00C57BDA"/>
    <w:rsid w:val="00C6062E"/>
    <w:rsid w:val="00C606B0"/>
    <w:rsid w:val="00C60CA5"/>
    <w:rsid w:val="00C61B07"/>
    <w:rsid w:val="00C61B95"/>
    <w:rsid w:val="00C61D83"/>
    <w:rsid w:val="00C6236C"/>
    <w:rsid w:val="00C626AE"/>
    <w:rsid w:val="00C626E4"/>
    <w:rsid w:val="00C62ECF"/>
    <w:rsid w:val="00C62FD9"/>
    <w:rsid w:val="00C63371"/>
    <w:rsid w:val="00C637C8"/>
    <w:rsid w:val="00C638E1"/>
    <w:rsid w:val="00C63DDB"/>
    <w:rsid w:val="00C6405B"/>
    <w:rsid w:val="00C643A4"/>
    <w:rsid w:val="00C64562"/>
    <w:rsid w:val="00C645D0"/>
    <w:rsid w:val="00C64641"/>
    <w:rsid w:val="00C64828"/>
    <w:rsid w:val="00C6482C"/>
    <w:rsid w:val="00C64A61"/>
    <w:rsid w:val="00C64C90"/>
    <w:rsid w:val="00C64D25"/>
    <w:rsid w:val="00C64E35"/>
    <w:rsid w:val="00C64E97"/>
    <w:rsid w:val="00C6542B"/>
    <w:rsid w:val="00C65679"/>
    <w:rsid w:val="00C65BE2"/>
    <w:rsid w:val="00C65CB0"/>
    <w:rsid w:val="00C6618D"/>
    <w:rsid w:val="00C6694F"/>
    <w:rsid w:val="00C66E6E"/>
    <w:rsid w:val="00C67429"/>
    <w:rsid w:val="00C677D9"/>
    <w:rsid w:val="00C67C82"/>
    <w:rsid w:val="00C67E21"/>
    <w:rsid w:val="00C70035"/>
    <w:rsid w:val="00C700DB"/>
    <w:rsid w:val="00C70112"/>
    <w:rsid w:val="00C70405"/>
    <w:rsid w:val="00C70C48"/>
    <w:rsid w:val="00C70CA5"/>
    <w:rsid w:val="00C70EB5"/>
    <w:rsid w:val="00C71165"/>
    <w:rsid w:val="00C71394"/>
    <w:rsid w:val="00C72438"/>
    <w:rsid w:val="00C724D3"/>
    <w:rsid w:val="00C72775"/>
    <w:rsid w:val="00C733F6"/>
    <w:rsid w:val="00C734E0"/>
    <w:rsid w:val="00C73501"/>
    <w:rsid w:val="00C74344"/>
    <w:rsid w:val="00C748C8"/>
    <w:rsid w:val="00C75EE6"/>
    <w:rsid w:val="00C7627A"/>
    <w:rsid w:val="00C762B6"/>
    <w:rsid w:val="00C763D5"/>
    <w:rsid w:val="00C76C32"/>
    <w:rsid w:val="00C76D2E"/>
    <w:rsid w:val="00C76EDC"/>
    <w:rsid w:val="00C77085"/>
    <w:rsid w:val="00C775B1"/>
    <w:rsid w:val="00C778C8"/>
    <w:rsid w:val="00C779C5"/>
    <w:rsid w:val="00C77D7F"/>
    <w:rsid w:val="00C77E29"/>
    <w:rsid w:val="00C803E5"/>
    <w:rsid w:val="00C8079A"/>
    <w:rsid w:val="00C80A1F"/>
    <w:rsid w:val="00C80DC3"/>
    <w:rsid w:val="00C80F3F"/>
    <w:rsid w:val="00C81460"/>
    <w:rsid w:val="00C81738"/>
    <w:rsid w:val="00C81DC0"/>
    <w:rsid w:val="00C8202A"/>
    <w:rsid w:val="00C82482"/>
    <w:rsid w:val="00C8248B"/>
    <w:rsid w:val="00C8249C"/>
    <w:rsid w:val="00C829F8"/>
    <w:rsid w:val="00C82AA8"/>
    <w:rsid w:val="00C82CC0"/>
    <w:rsid w:val="00C82F88"/>
    <w:rsid w:val="00C838EC"/>
    <w:rsid w:val="00C83B1A"/>
    <w:rsid w:val="00C83BDC"/>
    <w:rsid w:val="00C83F21"/>
    <w:rsid w:val="00C8403C"/>
    <w:rsid w:val="00C84265"/>
    <w:rsid w:val="00C84366"/>
    <w:rsid w:val="00C8495B"/>
    <w:rsid w:val="00C84CC8"/>
    <w:rsid w:val="00C850E8"/>
    <w:rsid w:val="00C85222"/>
    <w:rsid w:val="00C85EA2"/>
    <w:rsid w:val="00C860A4"/>
    <w:rsid w:val="00C862BB"/>
    <w:rsid w:val="00C86409"/>
    <w:rsid w:val="00C865DA"/>
    <w:rsid w:val="00C86A48"/>
    <w:rsid w:val="00C86BAC"/>
    <w:rsid w:val="00C86DB7"/>
    <w:rsid w:val="00C86EA2"/>
    <w:rsid w:val="00C870E7"/>
    <w:rsid w:val="00C878CE"/>
    <w:rsid w:val="00C87B61"/>
    <w:rsid w:val="00C905B6"/>
    <w:rsid w:val="00C9067F"/>
    <w:rsid w:val="00C90AC1"/>
    <w:rsid w:val="00C90B20"/>
    <w:rsid w:val="00C90C4C"/>
    <w:rsid w:val="00C91198"/>
    <w:rsid w:val="00C91388"/>
    <w:rsid w:val="00C913D9"/>
    <w:rsid w:val="00C91470"/>
    <w:rsid w:val="00C9163A"/>
    <w:rsid w:val="00C918C6"/>
    <w:rsid w:val="00C91C39"/>
    <w:rsid w:val="00C91EF8"/>
    <w:rsid w:val="00C92420"/>
    <w:rsid w:val="00C92943"/>
    <w:rsid w:val="00C92A05"/>
    <w:rsid w:val="00C92A6D"/>
    <w:rsid w:val="00C92A9B"/>
    <w:rsid w:val="00C92C0C"/>
    <w:rsid w:val="00C92D07"/>
    <w:rsid w:val="00C92D1A"/>
    <w:rsid w:val="00C93C2E"/>
    <w:rsid w:val="00C93E51"/>
    <w:rsid w:val="00C942BF"/>
    <w:rsid w:val="00C9486E"/>
    <w:rsid w:val="00C94926"/>
    <w:rsid w:val="00C94BE9"/>
    <w:rsid w:val="00C954A0"/>
    <w:rsid w:val="00C95AB4"/>
    <w:rsid w:val="00C95C0C"/>
    <w:rsid w:val="00C95C2E"/>
    <w:rsid w:val="00C95C47"/>
    <w:rsid w:val="00C962D9"/>
    <w:rsid w:val="00C96A41"/>
    <w:rsid w:val="00C96AD2"/>
    <w:rsid w:val="00C97177"/>
    <w:rsid w:val="00C975F4"/>
    <w:rsid w:val="00C9793B"/>
    <w:rsid w:val="00C97942"/>
    <w:rsid w:val="00CA008D"/>
    <w:rsid w:val="00CA04D8"/>
    <w:rsid w:val="00CA0A95"/>
    <w:rsid w:val="00CA1509"/>
    <w:rsid w:val="00CA1565"/>
    <w:rsid w:val="00CA17CA"/>
    <w:rsid w:val="00CA1A42"/>
    <w:rsid w:val="00CA1D89"/>
    <w:rsid w:val="00CA21C3"/>
    <w:rsid w:val="00CA2335"/>
    <w:rsid w:val="00CA2386"/>
    <w:rsid w:val="00CA23B1"/>
    <w:rsid w:val="00CA2949"/>
    <w:rsid w:val="00CA2CA8"/>
    <w:rsid w:val="00CA3060"/>
    <w:rsid w:val="00CA3134"/>
    <w:rsid w:val="00CA3172"/>
    <w:rsid w:val="00CA3362"/>
    <w:rsid w:val="00CA3925"/>
    <w:rsid w:val="00CA4039"/>
    <w:rsid w:val="00CA4091"/>
    <w:rsid w:val="00CA44CA"/>
    <w:rsid w:val="00CA49E6"/>
    <w:rsid w:val="00CA4BA5"/>
    <w:rsid w:val="00CA5172"/>
    <w:rsid w:val="00CA552B"/>
    <w:rsid w:val="00CA5B5A"/>
    <w:rsid w:val="00CA5B88"/>
    <w:rsid w:val="00CA5C64"/>
    <w:rsid w:val="00CA5ECE"/>
    <w:rsid w:val="00CA62EA"/>
    <w:rsid w:val="00CA654C"/>
    <w:rsid w:val="00CA667C"/>
    <w:rsid w:val="00CA681A"/>
    <w:rsid w:val="00CA6926"/>
    <w:rsid w:val="00CA6F95"/>
    <w:rsid w:val="00CA7043"/>
    <w:rsid w:val="00CA770A"/>
    <w:rsid w:val="00CA7BCD"/>
    <w:rsid w:val="00CB0697"/>
    <w:rsid w:val="00CB07BA"/>
    <w:rsid w:val="00CB0B46"/>
    <w:rsid w:val="00CB109F"/>
    <w:rsid w:val="00CB11E3"/>
    <w:rsid w:val="00CB1364"/>
    <w:rsid w:val="00CB154A"/>
    <w:rsid w:val="00CB167A"/>
    <w:rsid w:val="00CB192A"/>
    <w:rsid w:val="00CB1A17"/>
    <w:rsid w:val="00CB1B6F"/>
    <w:rsid w:val="00CB2022"/>
    <w:rsid w:val="00CB2030"/>
    <w:rsid w:val="00CB20DC"/>
    <w:rsid w:val="00CB22B8"/>
    <w:rsid w:val="00CB2502"/>
    <w:rsid w:val="00CB2C7E"/>
    <w:rsid w:val="00CB2E81"/>
    <w:rsid w:val="00CB30A8"/>
    <w:rsid w:val="00CB32C7"/>
    <w:rsid w:val="00CB3DD6"/>
    <w:rsid w:val="00CB3E2E"/>
    <w:rsid w:val="00CB42FA"/>
    <w:rsid w:val="00CB46E8"/>
    <w:rsid w:val="00CB4954"/>
    <w:rsid w:val="00CB4B92"/>
    <w:rsid w:val="00CB513A"/>
    <w:rsid w:val="00CB56A0"/>
    <w:rsid w:val="00CB570E"/>
    <w:rsid w:val="00CB5872"/>
    <w:rsid w:val="00CB5A62"/>
    <w:rsid w:val="00CB617C"/>
    <w:rsid w:val="00CB639D"/>
    <w:rsid w:val="00CB63C5"/>
    <w:rsid w:val="00CB6567"/>
    <w:rsid w:val="00CB6D04"/>
    <w:rsid w:val="00CB70FE"/>
    <w:rsid w:val="00CB713F"/>
    <w:rsid w:val="00CB71E4"/>
    <w:rsid w:val="00CB73AE"/>
    <w:rsid w:val="00CB73BE"/>
    <w:rsid w:val="00CB7A0A"/>
    <w:rsid w:val="00CB7B11"/>
    <w:rsid w:val="00CB7FC7"/>
    <w:rsid w:val="00CC007C"/>
    <w:rsid w:val="00CC0226"/>
    <w:rsid w:val="00CC02CF"/>
    <w:rsid w:val="00CC04EF"/>
    <w:rsid w:val="00CC0751"/>
    <w:rsid w:val="00CC0803"/>
    <w:rsid w:val="00CC08B3"/>
    <w:rsid w:val="00CC0A5C"/>
    <w:rsid w:val="00CC0F8E"/>
    <w:rsid w:val="00CC1210"/>
    <w:rsid w:val="00CC13F2"/>
    <w:rsid w:val="00CC1FDE"/>
    <w:rsid w:val="00CC27AE"/>
    <w:rsid w:val="00CC2A60"/>
    <w:rsid w:val="00CC31B0"/>
    <w:rsid w:val="00CC3572"/>
    <w:rsid w:val="00CC35D1"/>
    <w:rsid w:val="00CC3634"/>
    <w:rsid w:val="00CC363C"/>
    <w:rsid w:val="00CC3A61"/>
    <w:rsid w:val="00CC3DB9"/>
    <w:rsid w:val="00CC3F9D"/>
    <w:rsid w:val="00CC4901"/>
    <w:rsid w:val="00CC4EAC"/>
    <w:rsid w:val="00CC5004"/>
    <w:rsid w:val="00CC5E27"/>
    <w:rsid w:val="00CC60A1"/>
    <w:rsid w:val="00CC614B"/>
    <w:rsid w:val="00CC662B"/>
    <w:rsid w:val="00CC6808"/>
    <w:rsid w:val="00CC6AEC"/>
    <w:rsid w:val="00CC70E0"/>
    <w:rsid w:val="00CC796C"/>
    <w:rsid w:val="00CC7A63"/>
    <w:rsid w:val="00CC7E2C"/>
    <w:rsid w:val="00CC7E81"/>
    <w:rsid w:val="00CD05B4"/>
    <w:rsid w:val="00CD0906"/>
    <w:rsid w:val="00CD14D3"/>
    <w:rsid w:val="00CD1719"/>
    <w:rsid w:val="00CD17E8"/>
    <w:rsid w:val="00CD18D9"/>
    <w:rsid w:val="00CD1FA0"/>
    <w:rsid w:val="00CD23D2"/>
    <w:rsid w:val="00CD24A6"/>
    <w:rsid w:val="00CD2A48"/>
    <w:rsid w:val="00CD2EFA"/>
    <w:rsid w:val="00CD3B7A"/>
    <w:rsid w:val="00CD3F70"/>
    <w:rsid w:val="00CD53AA"/>
    <w:rsid w:val="00CD5714"/>
    <w:rsid w:val="00CD5C10"/>
    <w:rsid w:val="00CD5DC0"/>
    <w:rsid w:val="00CD5DDE"/>
    <w:rsid w:val="00CD6527"/>
    <w:rsid w:val="00CD66A9"/>
    <w:rsid w:val="00CD6A15"/>
    <w:rsid w:val="00CD6BE4"/>
    <w:rsid w:val="00CD6E4B"/>
    <w:rsid w:val="00CD6F77"/>
    <w:rsid w:val="00CD7613"/>
    <w:rsid w:val="00CD7A67"/>
    <w:rsid w:val="00CE01FD"/>
    <w:rsid w:val="00CE0235"/>
    <w:rsid w:val="00CE02FD"/>
    <w:rsid w:val="00CE0542"/>
    <w:rsid w:val="00CE070F"/>
    <w:rsid w:val="00CE0C96"/>
    <w:rsid w:val="00CE0DB1"/>
    <w:rsid w:val="00CE1985"/>
    <w:rsid w:val="00CE1A33"/>
    <w:rsid w:val="00CE2D7F"/>
    <w:rsid w:val="00CE3010"/>
    <w:rsid w:val="00CE3186"/>
    <w:rsid w:val="00CE3316"/>
    <w:rsid w:val="00CE333A"/>
    <w:rsid w:val="00CE35A9"/>
    <w:rsid w:val="00CE37E5"/>
    <w:rsid w:val="00CE3B7F"/>
    <w:rsid w:val="00CE3BCF"/>
    <w:rsid w:val="00CE45E7"/>
    <w:rsid w:val="00CE4C38"/>
    <w:rsid w:val="00CE4F57"/>
    <w:rsid w:val="00CE505D"/>
    <w:rsid w:val="00CE53E6"/>
    <w:rsid w:val="00CE5C80"/>
    <w:rsid w:val="00CE60D2"/>
    <w:rsid w:val="00CE677A"/>
    <w:rsid w:val="00CE6B87"/>
    <w:rsid w:val="00CE6D81"/>
    <w:rsid w:val="00CE71D8"/>
    <w:rsid w:val="00CE721D"/>
    <w:rsid w:val="00CE77EC"/>
    <w:rsid w:val="00CE7CA4"/>
    <w:rsid w:val="00CF00F1"/>
    <w:rsid w:val="00CF028A"/>
    <w:rsid w:val="00CF061A"/>
    <w:rsid w:val="00CF09E4"/>
    <w:rsid w:val="00CF0CD4"/>
    <w:rsid w:val="00CF0E55"/>
    <w:rsid w:val="00CF1724"/>
    <w:rsid w:val="00CF20A9"/>
    <w:rsid w:val="00CF2E07"/>
    <w:rsid w:val="00CF3052"/>
    <w:rsid w:val="00CF3917"/>
    <w:rsid w:val="00CF3A06"/>
    <w:rsid w:val="00CF3A60"/>
    <w:rsid w:val="00CF3F96"/>
    <w:rsid w:val="00CF4391"/>
    <w:rsid w:val="00CF4856"/>
    <w:rsid w:val="00CF4C7D"/>
    <w:rsid w:val="00CF4CC7"/>
    <w:rsid w:val="00CF4DA0"/>
    <w:rsid w:val="00CF4DD2"/>
    <w:rsid w:val="00CF50C4"/>
    <w:rsid w:val="00CF5169"/>
    <w:rsid w:val="00CF51AC"/>
    <w:rsid w:val="00CF5213"/>
    <w:rsid w:val="00CF5552"/>
    <w:rsid w:val="00CF5BEF"/>
    <w:rsid w:val="00CF6020"/>
    <w:rsid w:val="00CF64DA"/>
    <w:rsid w:val="00CF65D8"/>
    <w:rsid w:val="00CF65E0"/>
    <w:rsid w:val="00CF682C"/>
    <w:rsid w:val="00CF6CF1"/>
    <w:rsid w:val="00CF6E77"/>
    <w:rsid w:val="00CF707C"/>
    <w:rsid w:val="00CF7395"/>
    <w:rsid w:val="00CF750D"/>
    <w:rsid w:val="00CF771A"/>
    <w:rsid w:val="00CF78C4"/>
    <w:rsid w:val="00D00043"/>
    <w:rsid w:val="00D002CC"/>
    <w:rsid w:val="00D0063F"/>
    <w:rsid w:val="00D00963"/>
    <w:rsid w:val="00D01062"/>
    <w:rsid w:val="00D01660"/>
    <w:rsid w:val="00D0182A"/>
    <w:rsid w:val="00D0227E"/>
    <w:rsid w:val="00D0239B"/>
    <w:rsid w:val="00D02FC9"/>
    <w:rsid w:val="00D030FB"/>
    <w:rsid w:val="00D037C1"/>
    <w:rsid w:val="00D04421"/>
    <w:rsid w:val="00D04447"/>
    <w:rsid w:val="00D04CFB"/>
    <w:rsid w:val="00D05314"/>
    <w:rsid w:val="00D059B2"/>
    <w:rsid w:val="00D05C7A"/>
    <w:rsid w:val="00D05DC2"/>
    <w:rsid w:val="00D06439"/>
    <w:rsid w:val="00D065AC"/>
    <w:rsid w:val="00D065DF"/>
    <w:rsid w:val="00D06780"/>
    <w:rsid w:val="00D067F0"/>
    <w:rsid w:val="00D06BAC"/>
    <w:rsid w:val="00D073EF"/>
    <w:rsid w:val="00D0743D"/>
    <w:rsid w:val="00D0768C"/>
    <w:rsid w:val="00D07839"/>
    <w:rsid w:val="00D07885"/>
    <w:rsid w:val="00D07985"/>
    <w:rsid w:val="00D079AB"/>
    <w:rsid w:val="00D07D14"/>
    <w:rsid w:val="00D07EDF"/>
    <w:rsid w:val="00D07F92"/>
    <w:rsid w:val="00D102AC"/>
    <w:rsid w:val="00D104E4"/>
    <w:rsid w:val="00D10942"/>
    <w:rsid w:val="00D10A62"/>
    <w:rsid w:val="00D10B62"/>
    <w:rsid w:val="00D10E04"/>
    <w:rsid w:val="00D110A4"/>
    <w:rsid w:val="00D112F5"/>
    <w:rsid w:val="00D1150A"/>
    <w:rsid w:val="00D117A5"/>
    <w:rsid w:val="00D11A2D"/>
    <w:rsid w:val="00D11E22"/>
    <w:rsid w:val="00D121DA"/>
    <w:rsid w:val="00D130F3"/>
    <w:rsid w:val="00D13A21"/>
    <w:rsid w:val="00D13D3E"/>
    <w:rsid w:val="00D1440C"/>
    <w:rsid w:val="00D14708"/>
    <w:rsid w:val="00D15282"/>
    <w:rsid w:val="00D15583"/>
    <w:rsid w:val="00D155A2"/>
    <w:rsid w:val="00D15729"/>
    <w:rsid w:val="00D157F6"/>
    <w:rsid w:val="00D15E5D"/>
    <w:rsid w:val="00D15F6B"/>
    <w:rsid w:val="00D16A14"/>
    <w:rsid w:val="00D17197"/>
    <w:rsid w:val="00D173FD"/>
    <w:rsid w:val="00D174A0"/>
    <w:rsid w:val="00D1766A"/>
    <w:rsid w:val="00D2049B"/>
    <w:rsid w:val="00D207EA"/>
    <w:rsid w:val="00D20824"/>
    <w:rsid w:val="00D21223"/>
    <w:rsid w:val="00D2122F"/>
    <w:rsid w:val="00D21673"/>
    <w:rsid w:val="00D21926"/>
    <w:rsid w:val="00D21B90"/>
    <w:rsid w:val="00D21DAB"/>
    <w:rsid w:val="00D22DA3"/>
    <w:rsid w:val="00D22E1E"/>
    <w:rsid w:val="00D23282"/>
    <w:rsid w:val="00D23332"/>
    <w:rsid w:val="00D23473"/>
    <w:rsid w:val="00D234C6"/>
    <w:rsid w:val="00D237FC"/>
    <w:rsid w:val="00D23A01"/>
    <w:rsid w:val="00D23BDA"/>
    <w:rsid w:val="00D25726"/>
    <w:rsid w:val="00D259CC"/>
    <w:rsid w:val="00D2664F"/>
    <w:rsid w:val="00D26719"/>
    <w:rsid w:val="00D27981"/>
    <w:rsid w:val="00D27BE7"/>
    <w:rsid w:val="00D30180"/>
    <w:rsid w:val="00D303DE"/>
    <w:rsid w:val="00D30807"/>
    <w:rsid w:val="00D308EC"/>
    <w:rsid w:val="00D30F60"/>
    <w:rsid w:val="00D314A9"/>
    <w:rsid w:val="00D3163B"/>
    <w:rsid w:val="00D3178F"/>
    <w:rsid w:val="00D3181E"/>
    <w:rsid w:val="00D319F5"/>
    <w:rsid w:val="00D31AB3"/>
    <w:rsid w:val="00D31DDF"/>
    <w:rsid w:val="00D321E7"/>
    <w:rsid w:val="00D324F1"/>
    <w:rsid w:val="00D3316A"/>
    <w:rsid w:val="00D3360F"/>
    <w:rsid w:val="00D3392F"/>
    <w:rsid w:val="00D340A6"/>
    <w:rsid w:val="00D3412C"/>
    <w:rsid w:val="00D3447C"/>
    <w:rsid w:val="00D344F9"/>
    <w:rsid w:val="00D3455F"/>
    <w:rsid w:val="00D345E1"/>
    <w:rsid w:val="00D34C12"/>
    <w:rsid w:val="00D354C6"/>
    <w:rsid w:val="00D3565C"/>
    <w:rsid w:val="00D357C4"/>
    <w:rsid w:val="00D35A6C"/>
    <w:rsid w:val="00D35EB2"/>
    <w:rsid w:val="00D35FA5"/>
    <w:rsid w:val="00D36135"/>
    <w:rsid w:val="00D361DC"/>
    <w:rsid w:val="00D362EB"/>
    <w:rsid w:val="00D3653A"/>
    <w:rsid w:val="00D365ED"/>
    <w:rsid w:val="00D36886"/>
    <w:rsid w:val="00D36906"/>
    <w:rsid w:val="00D36AFF"/>
    <w:rsid w:val="00D36BE2"/>
    <w:rsid w:val="00D36CBE"/>
    <w:rsid w:val="00D3728B"/>
    <w:rsid w:val="00D372AB"/>
    <w:rsid w:val="00D373DD"/>
    <w:rsid w:val="00D37518"/>
    <w:rsid w:val="00D37903"/>
    <w:rsid w:val="00D40717"/>
    <w:rsid w:val="00D409EA"/>
    <w:rsid w:val="00D40F37"/>
    <w:rsid w:val="00D40F51"/>
    <w:rsid w:val="00D410E8"/>
    <w:rsid w:val="00D41483"/>
    <w:rsid w:val="00D41DB9"/>
    <w:rsid w:val="00D427BA"/>
    <w:rsid w:val="00D4283E"/>
    <w:rsid w:val="00D42E08"/>
    <w:rsid w:val="00D4303C"/>
    <w:rsid w:val="00D43304"/>
    <w:rsid w:val="00D4374D"/>
    <w:rsid w:val="00D43777"/>
    <w:rsid w:val="00D43A18"/>
    <w:rsid w:val="00D44154"/>
    <w:rsid w:val="00D4425A"/>
    <w:rsid w:val="00D4469B"/>
    <w:rsid w:val="00D447E8"/>
    <w:rsid w:val="00D44D56"/>
    <w:rsid w:val="00D44EEF"/>
    <w:rsid w:val="00D4509C"/>
    <w:rsid w:val="00D450E7"/>
    <w:rsid w:val="00D45196"/>
    <w:rsid w:val="00D451B7"/>
    <w:rsid w:val="00D45EF5"/>
    <w:rsid w:val="00D46267"/>
    <w:rsid w:val="00D466A5"/>
    <w:rsid w:val="00D46B04"/>
    <w:rsid w:val="00D46B46"/>
    <w:rsid w:val="00D46DEB"/>
    <w:rsid w:val="00D470C6"/>
    <w:rsid w:val="00D47A2F"/>
    <w:rsid w:val="00D47CA4"/>
    <w:rsid w:val="00D47CF8"/>
    <w:rsid w:val="00D5023B"/>
    <w:rsid w:val="00D50F4E"/>
    <w:rsid w:val="00D51301"/>
    <w:rsid w:val="00D51C66"/>
    <w:rsid w:val="00D51CAB"/>
    <w:rsid w:val="00D51F0B"/>
    <w:rsid w:val="00D52216"/>
    <w:rsid w:val="00D52527"/>
    <w:rsid w:val="00D52698"/>
    <w:rsid w:val="00D52B05"/>
    <w:rsid w:val="00D5519D"/>
    <w:rsid w:val="00D554C6"/>
    <w:rsid w:val="00D5553A"/>
    <w:rsid w:val="00D55853"/>
    <w:rsid w:val="00D56053"/>
    <w:rsid w:val="00D5660E"/>
    <w:rsid w:val="00D56F59"/>
    <w:rsid w:val="00D570A1"/>
    <w:rsid w:val="00D57308"/>
    <w:rsid w:val="00D574FE"/>
    <w:rsid w:val="00D57F8C"/>
    <w:rsid w:val="00D57F9B"/>
    <w:rsid w:val="00D57FD0"/>
    <w:rsid w:val="00D60584"/>
    <w:rsid w:val="00D60886"/>
    <w:rsid w:val="00D60C96"/>
    <w:rsid w:val="00D60D37"/>
    <w:rsid w:val="00D614D2"/>
    <w:rsid w:val="00D622CF"/>
    <w:rsid w:val="00D6240F"/>
    <w:rsid w:val="00D62568"/>
    <w:rsid w:val="00D625D4"/>
    <w:rsid w:val="00D626B2"/>
    <w:rsid w:val="00D6278C"/>
    <w:rsid w:val="00D6299C"/>
    <w:rsid w:val="00D62E73"/>
    <w:rsid w:val="00D62F60"/>
    <w:rsid w:val="00D63636"/>
    <w:rsid w:val="00D636A1"/>
    <w:rsid w:val="00D63B7E"/>
    <w:rsid w:val="00D63F47"/>
    <w:rsid w:val="00D64024"/>
    <w:rsid w:val="00D641EB"/>
    <w:rsid w:val="00D6442E"/>
    <w:rsid w:val="00D6461F"/>
    <w:rsid w:val="00D64C86"/>
    <w:rsid w:val="00D653C7"/>
    <w:rsid w:val="00D6584E"/>
    <w:rsid w:val="00D661A7"/>
    <w:rsid w:val="00D66259"/>
    <w:rsid w:val="00D66F20"/>
    <w:rsid w:val="00D66FA3"/>
    <w:rsid w:val="00D67078"/>
    <w:rsid w:val="00D67216"/>
    <w:rsid w:val="00D67D8F"/>
    <w:rsid w:val="00D70020"/>
    <w:rsid w:val="00D703F2"/>
    <w:rsid w:val="00D70423"/>
    <w:rsid w:val="00D70A84"/>
    <w:rsid w:val="00D70A8F"/>
    <w:rsid w:val="00D70F5C"/>
    <w:rsid w:val="00D71CCD"/>
    <w:rsid w:val="00D71D3C"/>
    <w:rsid w:val="00D71F36"/>
    <w:rsid w:val="00D72942"/>
    <w:rsid w:val="00D7299C"/>
    <w:rsid w:val="00D729B0"/>
    <w:rsid w:val="00D72D1D"/>
    <w:rsid w:val="00D7350F"/>
    <w:rsid w:val="00D739E1"/>
    <w:rsid w:val="00D73AE7"/>
    <w:rsid w:val="00D7419C"/>
    <w:rsid w:val="00D7462F"/>
    <w:rsid w:val="00D74B12"/>
    <w:rsid w:val="00D751A6"/>
    <w:rsid w:val="00D7524A"/>
    <w:rsid w:val="00D75430"/>
    <w:rsid w:val="00D75511"/>
    <w:rsid w:val="00D75583"/>
    <w:rsid w:val="00D75A28"/>
    <w:rsid w:val="00D75D95"/>
    <w:rsid w:val="00D76256"/>
    <w:rsid w:val="00D7648A"/>
    <w:rsid w:val="00D764B5"/>
    <w:rsid w:val="00D7678E"/>
    <w:rsid w:val="00D769B0"/>
    <w:rsid w:val="00D76AD4"/>
    <w:rsid w:val="00D76CF4"/>
    <w:rsid w:val="00D76D42"/>
    <w:rsid w:val="00D76EA9"/>
    <w:rsid w:val="00D77144"/>
    <w:rsid w:val="00D7720D"/>
    <w:rsid w:val="00D77A3E"/>
    <w:rsid w:val="00D77C17"/>
    <w:rsid w:val="00D77CAC"/>
    <w:rsid w:val="00D77D94"/>
    <w:rsid w:val="00D77E84"/>
    <w:rsid w:val="00D77FCA"/>
    <w:rsid w:val="00D80B9A"/>
    <w:rsid w:val="00D80D2A"/>
    <w:rsid w:val="00D80DF7"/>
    <w:rsid w:val="00D81576"/>
    <w:rsid w:val="00D81B3D"/>
    <w:rsid w:val="00D81C4C"/>
    <w:rsid w:val="00D81CAF"/>
    <w:rsid w:val="00D81D0F"/>
    <w:rsid w:val="00D82775"/>
    <w:rsid w:val="00D82C73"/>
    <w:rsid w:val="00D82CB6"/>
    <w:rsid w:val="00D8376A"/>
    <w:rsid w:val="00D83965"/>
    <w:rsid w:val="00D83B0B"/>
    <w:rsid w:val="00D83B90"/>
    <w:rsid w:val="00D83E5F"/>
    <w:rsid w:val="00D843A5"/>
    <w:rsid w:val="00D84427"/>
    <w:rsid w:val="00D84B6E"/>
    <w:rsid w:val="00D84E60"/>
    <w:rsid w:val="00D84F46"/>
    <w:rsid w:val="00D85165"/>
    <w:rsid w:val="00D852C0"/>
    <w:rsid w:val="00D853C5"/>
    <w:rsid w:val="00D85890"/>
    <w:rsid w:val="00D860C3"/>
    <w:rsid w:val="00D8630C"/>
    <w:rsid w:val="00D863E9"/>
    <w:rsid w:val="00D86536"/>
    <w:rsid w:val="00D86BD3"/>
    <w:rsid w:val="00D86C2D"/>
    <w:rsid w:val="00D86E51"/>
    <w:rsid w:val="00D870AB"/>
    <w:rsid w:val="00D8726A"/>
    <w:rsid w:val="00D8794D"/>
    <w:rsid w:val="00D9019C"/>
    <w:rsid w:val="00D90247"/>
    <w:rsid w:val="00D90A41"/>
    <w:rsid w:val="00D90BBB"/>
    <w:rsid w:val="00D91D7C"/>
    <w:rsid w:val="00D91E18"/>
    <w:rsid w:val="00D91EA2"/>
    <w:rsid w:val="00D91EC2"/>
    <w:rsid w:val="00D92273"/>
    <w:rsid w:val="00D92437"/>
    <w:rsid w:val="00D92442"/>
    <w:rsid w:val="00D928FE"/>
    <w:rsid w:val="00D92CEF"/>
    <w:rsid w:val="00D93A28"/>
    <w:rsid w:val="00D93D92"/>
    <w:rsid w:val="00D93F58"/>
    <w:rsid w:val="00D93F6E"/>
    <w:rsid w:val="00D941FB"/>
    <w:rsid w:val="00D94789"/>
    <w:rsid w:val="00D951FB"/>
    <w:rsid w:val="00D953F1"/>
    <w:rsid w:val="00D95CAE"/>
    <w:rsid w:val="00D95D17"/>
    <w:rsid w:val="00D95E50"/>
    <w:rsid w:val="00D96126"/>
    <w:rsid w:val="00D96300"/>
    <w:rsid w:val="00D96401"/>
    <w:rsid w:val="00D96B68"/>
    <w:rsid w:val="00D96C99"/>
    <w:rsid w:val="00D96F46"/>
    <w:rsid w:val="00D97C0F"/>
    <w:rsid w:val="00D97C90"/>
    <w:rsid w:val="00DA07B4"/>
    <w:rsid w:val="00DA0826"/>
    <w:rsid w:val="00DA0E96"/>
    <w:rsid w:val="00DA10FE"/>
    <w:rsid w:val="00DA1564"/>
    <w:rsid w:val="00DA228C"/>
    <w:rsid w:val="00DA286A"/>
    <w:rsid w:val="00DA2B6C"/>
    <w:rsid w:val="00DA3006"/>
    <w:rsid w:val="00DA315B"/>
    <w:rsid w:val="00DA3BE9"/>
    <w:rsid w:val="00DA3F55"/>
    <w:rsid w:val="00DA402B"/>
    <w:rsid w:val="00DA4406"/>
    <w:rsid w:val="00DA479F"/>
    <w:rsid w:val="00DA4C48"/>
    <w:rsid w:val="00DA4E0F"/>
    <w:rsid w:val="00DA4F7C"/>
    <w:rsid w:val="00DA533D"/>
    <w:rsid w:val="00DA561B"/>
    <w:rsid w:val="00DA5CB6"/>
    <w:rsid w:val="00DA5D26"/>
    <w:rsid w:val="00DA79F5"/>
    <w:rsid w:val="00DA7CD3"/>
    <w:rsid w:val="00DB04E9"/>
    <w:rsid w:val="00DB05F9"/>
    <w:rsid w:val="00DB0A37"/>
    <w:rsid w:val="00DB0C3D"/>
    <w:rsid w:val="00DB104C"/>
    <w:rsid w:val="00DB1691"/>
    <w:rsid w:val="00DB17E5"/>
    <w:rsid w:val="00DB19E8"/>
    <w:rsid w:val="00DB1A35"/>
    <w:rsid w:val="00DB1BF6"/>
    <w:rsid w:val="00DB1C4E"/>
    <w:rsid w:val="00DB1D1A"/>
    <w:rsid w:val="00DB1EBF"/>
    <w:rsid w:val="00DB2257"/>
    <w:rsid w:val="00DB23B6"/>
    <w:rsid w:val="00DB2571"/>
    <w:rsid w:val="00DB2788"/>
    <w:rsid w:val="00DB3311"/>
    <w:rsid w:val="00DB33AD"/>
    <w:rsid w:val="00DB3659"/>
    <w:rsid w:val="00DB42D3"/>
    <w:rsid w:val="00DB4711"/>
    <w:rsid w:val="00DB4AB0"/>
    <w:rsid w:val="00DB4C33"/>
    <w:rsid w:val="00DB5073"/>
    <w:rsid w:val="00DB50FB"/>
    <w:rsid w:val="00DB5417"/>
    <w:rsid w:val="00DB54E5"/>
    <w:rsid w:val="00DB5D72"/>
    <w:rsid w:val="00DB5E29"/>
    <w:rsid w:val="00DB5E39"/>
    <w:rsid w:val="00DB5E7A"/>
    <w:rsid w:val="00DB5F1A"/>
    <w:rsid w:val="00DB63AA"/>
    <w:rsid w:val="00DB6679"/>
    <w:rsid w:val="00DB6773"/>
    <w:rsid w:val="00DB6878"/>
    <w:rsid w:val="00DB702E"/>
    <w:rsid w:val="00DB7239"/>
    <w:rsid w:val="00DB74AC"/>
    <w:rsid w:val="00DB7839"/>
    <w:rsid w:val="00DB7995"/>
    <w:rsid w:val="00DB7B6D"/>
    <w:rsid w:val="00DC0352"/>
    <w:rsid w:val="00DC0E4C"/>
    <w:rsid w:val="00DC17F2"/>
    <w:rsid w:val="00DC1C7F"/>
    <w:rsid w:val="00DC223A"/>
    <w:rsid w:val="00DC247B"/>
    <w:rsid w:val="00DC274E"/>
    <w:rsid w:val="00DC2EB7"/>
    <w:rsid w:val="00DC3053"/>
    <w:rsid w:val="00DC34D6"/>
    <w:rsid w:val="00DC37D2"/>
    <w:rsid w:val="00DC3F2F"/>
    <w:rsid w:val="00DC3F46"/>
    <w:rsid w:val="00DC4320"/>
    <w:rsid w:val="00DC50C8"/>
    <w:rsid w:val="00DC5110"/>
    <w:rsid w:val="00DC5AFA"/>
    <w:rsid w:val="00DC5BD1"/>
    <w:rsid w:val="00DC5D62"/>
    <w:rsid w:val="00DC70C1"/>
    <w:rsid w:val="00DC7683"/>
    <w:rsid w:val="00DC7737"/>
    <w:rsid w:val="00DC7834"/>
    <w:rsid w:val="00DC7A12"/>
    <w:rsid w:val="00DC7D6D"/>
    <w:rsid w:val="00DC7D6E"/>
    <w:rsid w:val="00DC7F99"/>
    <w:rsid w:val="00DD00B6"/>
    <w:rsid w:val="00DD08C4"/>
    <w:rsid w:val="00DD09E6"/>
    <w:rsid w:val="00DD0D3B"/>
    <w:rsid w:val="00DD0F1C"/>
    <w:rsid w:val="00DD138B"/>
    <w:rsid w:val="00DD140C"/>
    <w:rsid w:val="00DD1CD0"/>
    <w:rsid w:val="00DD1D63"/>
    <w:rsid w:val="00DD2401"/>
    <w:rsid w:val="00DD2437"/>
    <w:rsid w:val="00DD320A"/>
    <w:rsid w:val="00DD3884"/>
    <w:rsid w:val="00DD3B65"/>
    <w:rsid w:val="00DD406F"/>
    <w:rsid w:val="00DD433D"/>
    <w:rsid w:val="00DD439B"/>
    <w:rsid w:val="00DD46BC"/>
    <w:rsid w:val="00DD48E9"/>
    <w:rsid w:val="00DD4944"/>
    <w:rsid w:val="00DD4BAA"/>
    <w:rsid w:val="00DD5C6A"/>
    <w:rsid w:val="00DD697A"/>
    <w:rsid w:val="00DD71CB"/>
    <w:rsid w:val="00DD7472"/>
    <w:rsid w:val="00DE07E2"/>
    <w:rsid w:val="00DE09FF"/>
    <w:rsid w:val="00DE1D3A"/>
    <w:rsid w:val="00DE20DC"/>
    <w:rsid w:val="00DE2230"/>
    <w:rsid w:val="00DE293E"/>
    <w:rsid w:val="00DE2F37"/>
    <w:rsid w:val="00DE306E"/>
    <w:rsid w:val="00DE3706"/>
    <w:rsid w:val="00DE3BA1"/>
    <w:rsid w:val="00DE3BB8"/>
    <w:rsid w:val="00DE412B"/>
    <w:rsid w:val="00DE42F4"/>
    <w:rsid w:val="00DE4770"/>
    <w:rsid w:val="00DE48D9"/>
    <w:rsid w:val="00DE4AC1"/>
    <w:rsid w:val="00DE4ED1"/>
    <w:rsid w:val="00DE4FD2"/>
    <w:rsid w:val="00DE586E"/>
    <w:rsid w:val="00DE62C1"/>
    <w:rsid w:val="00DE6533"/>
    <w:rsid w:val="00DE66A1"/>
    <w:rsid w:val="00DE68AE"/>
    <w:rsid w:val="00DE6AAB"/>
    <w:rsid w:val="00DE6C20"/>
    <w:rsid w:val="00DE6CD8"/>
    <w:rsid w:val="00DE6DB1"/>
    <w:rsid w:val="00DE6FAA"/>
    <w:rsid w:val="00DE71DD"/>
    <w:rsid w:val="00DE7248"/>
    <w:rsid w:val="00DE7545"/>
    <w:rsid w:val="00DE7A40"/>
    <w:rsid w:val="00DE7B9B"/>
    <w:rsid w:val="00DE7D83"/>
    <w:rsid w:val="00DE7EF9"/>
    <w:rsid w:val="00DF05EF"/>
    <w:rsid w:val="00DF0B09"/>
    <w:rsid w:val="00DF13DB"/>
    <w:rsid w:val="00DF1F68"/>
    <w:rsid w:val="00DF2212"/>
    <w:rsid w:val="00DF251C"/>
    <w:rsid w:val="00DF25BC"/>
    <w:rsid w:val="00DF262E"/>
    <w:rsid w:val="00DF29AA"/>
    <w:rsid w:val="00DF2ACF"/>
    <w:rsid w:val="00DF2B28"/>
    <w:rsid w:val="00DF2B86"/>
    <w:rsid w:val="00DF2BC4"/>
    <w:rsid w:val="00DF2BFD"/>
    <w:rsid w:val="00DF315F"/>
    <w:rsid w:val="00DF31DE"/>
    <w:rsid w:val="00DF3F2B"/>
    <w:rsid w:val="00DF3F81"/>
    <w:rsid w:val="00DF40C5"/>
    <w:rsid w:val="00DF4114"/>
    <w:rsid w:val="00DF471A"/>
    <w:rsid w:val="00DF478F"/>
    <w:rsid w:val="00DF4B8F"/>
    <w:rsid w:val="00DF4C40"/>
    <w:rsid w:val="00DF4DB0"/>
    <w:rsid w:val="00DF4DBD"/>
    <w:rsid w:val="00DF507D"/>
    <w:rsid w:val="00DF53A5"/>
    <w:rsid w:val="00DF55A9"/>
    <w:rsid w:val="00DF5C96"/>
    <w:rsid w:val="00DF5D84"/>
    <w:rsid w:val="00DF61DA"/>
    <w:rsid w:val="00DF6590"/>
    <w:rsid w:val="00DF678F"/>
    <w:rsid w:val="00DF6A18"/>
    <w:rsid w:val="00DF70DD"/>
    <w:rsid w:val="00DF74C4"/>
    <w:rsid w:val="00E004F6"/>
    <w:rsid w:val="00E008DA"/>
    <w:rsid w:val="00E00AD7"/>
    <w:rsid w:val="00E00DCB"/>
    <w:rsid w:val="00E010E4"/>
    <w:rsid w:val="00E011B6"/>
    <w:rsid w:val="00E0123A"/>
    <w:rsid w:val="00E0154D"/>
    <w:rsid w:val="00E017A4"/>
    <w:rsid w:val="00E01839"/>
    <w:rsid w:val="00E01887"/>
    <w:rsid w:val="00E01C05"/>
    <w:rsid w:val="00E01C06"/>
    <w:rsid w:val="00E01E21"/>
    <w:rsid w:val="00E02321"/>
    <w:rsid w:val="00E02567"/>
    <w:rsid w:val="00E0286E"/>
    <w:rsid w:val="00E02D5A"/>
    <w:rsid w:val="00E02FD7"/>
    <w:rsid w:val="00E0306C"/>
    <w:rsid w:val="00E03098"/>
    <w:rsid w:val="00E03316"/>
    <w:rsid w:val="00E0331C"/>
    <w:rsid w:val="00E0351E"/>
    <w:rsid w:val="00E03AAA"/>
    <w:rsid w:val="00E03B31"/>
    <w:rsid w:val="00E0454E"/>
    <w:rsid w:val="00E046C7"/>
    <w:rsid w:val="00E046DF"/>
    <w:rsid w:val="00E05322"/>
    <w:rsid w:val="00E060DE"/>
    <w:rsid w:val="00E06144"/>
    <w:rsid w:val="00E06211"/>
    <w:rsid w:val="00E064C1"/>
    <w:rsid w:val="00E06855"/>
    <w:rsid w:val="00E06B60"/>
    <w:rsid w:val="00E071C0"/>
    <w:rsid w:val="00E071D6"/>
    <w:rsid w:val="00E073EB"/>
    <w:rsid w:val="00E074D6"/>
    <w:rsid w:val="00E079C6"/>
    <w:rsid w:val="00E07E76"/>
    <w:rsid w:val="00E10337"/>
    <w:rsid w:val="00E10968"/>
    <w:rsid w:val="00E10A22"/>
    <w:rsid w:val="00E10B04"/>
    <w:rsid w:val="00E10B9C"/>
    <w:rsid w:val="00E110FC"/>
    <w:rsid w:val="00E11128"/>
    <w:rsid w:val="00E112DE"/>
    <w:rsid w:val="00E11D2B"/>
    <w:rsid w:val="00E1203C"/>
    <w:rsid w:val="00E1224A"/>
    <w:rsid w:val="00E12778"/>
    <w:rsid w:val="00E129B0"/>
    <w:rsid w:val="00E1361F"/>
    <w:rsid w:val="00E13DD2"/>
    <w:rsid w:val="00E13FE4"/>
    <w:rsid w:val="00E140A9"/>
    <w:rsid w:val="00E1424F"/>
    <w:rsid w:val="00E14699"/>
    <w:rsid w:val="00E153FB"/>
    <w:rsid w:val="00E15719"/>
    <w:rsid w:val="00E1589A"/>
    <w:rsid w:val="00E158E7"/>
    <w:rsid w:val="00E160B7"/>
    <w:rsid w:val="00E16187"/>
    <w:rsid w:val="00E16410"/>
    <w:rsid w:val="00E1660C"/>
    <w:rsid w:val="00E16864"/>
    <w:rsid w:val="00E16AA9"/>
    <w:rsid w:val="00E16DBE"/>
    <w:rsid w:val="00E1749D"/>
    <w:rsid w:val="00E1785B"/>
    <w:rsid w:val="00E17B8B"/>
    <w:rsid w:val="00E20130"/>
    <w:rsid w:val="00E2035E"/>
    <w:rsid w:val="00E20664"/>
    <w:rsid w:val="00E2090F"/>
    <w:rsid w:val="00E20C50"/>
    <w:rsid w:val="00E20C99"/>
    <w:rsid w:val="00E20D9A"/>
    <w:rsid w:val="00E20FC8"/>
    <w:rsid w:val="00E2108D"/>
    <w:rsid w:val="00E2157D"/>
    <w:rsid w:val="00E2158C"/>
    <w:rsid w:val="00E2171D"/>
    <w:rsid w:val="00E2178A"/>
    <w:rsid w:val="00E219CB"/>
    <w:rsid w:val="00E21CB0"/>
    <w:rsid w:val="00E21F41"/>
    <w:rsid w:val="00E22068"/>
    <w:rsid w:val="00E224B5"/>
    <w:rsid w:val="00E2292A"/>
    <w:rsid w:val="00E22E37"/>
    <w:rsid w:val="00E230C2"/>
    <w:rsid w:val="00E230CB"/>
    <w:rsid w:val="00E23902"/>
    <w:rsid w:val="00E23AD7"/>
    <w:rsid w:val="00E23DFA"/>
    <w:rsid w:val="00E24259"/>
    <w:rsid w:val="00E24C09"/>
    <w:rsid w:val="00E24CCC"/>
    <w:rsid w:val="00E25058"/>
    <w:rsid w:val="00E25A2E"/>
    <w:rsid w:val="00E25DBD"/>
    <w:rsid w:val="00E26232"/>
    <w:rsid w:val="00E26738"/>
    <w:rsid w:val="00E267C6"/>
    <w:rsid w:val="00E271AE"/>
    <w:rsid w:val="00E272D9"/>
    <w:rsid w:val="00E2735F"/>
    <w:rsid w:val="00E27E5B"/>
    <w:rsid w:val="00E27F44"/>
    <w:rsid w:val="00E27F7D"/>
    <w:rsid w:val="00E30000"/>
    <w:rsid w:val="00E302AA"/>
    <w:rsid w:val="00E30379"/>
    <w:rsid w:val="00E3111B"/>
    <w:rsid w:val="00E31588"/>
    <w:rsid w:val="00E31783"/>
    <w:rsid w:val="00E317DD"/>
    <w:rsid w:val="00E32021"/>
    <w:rsid w:val="00E321FE"/>
    <w:rsid w:val="00E324EB"/>
    <w:rsid w:val="00E3287A"/>
    <w:rsid w:val="00E333D2"/>
    <w:rsid w:val="00E33A20"/>
    <w:rsid w:val="00E33B90"/>
    <w:rsid w:val="00E33CA6"/>
    <w:rsid w:val="00E33F32"/>
    <w:rsid w:val="00E34705"/>
    <w:rsid w:val="00E34853"/>
    <w:rsid w:val="00E348F9"/>
    <w:rsid w:val="00E34E27"/>
    <w:rsid w:val="00E35094"/>
    <w:rsid w:val="00E3550B"/>
    <w:rsid w:val="00E35554"/>
    <w:rsid w:val="00E3578C"/>
    <w:rsid w:val="00E35812"/>
    <w:rsid w:val="00E35BFF"/>
    <w:rsid w:val="00E35CB2"/>
    <w:rsid w:val="00E35FA1"/>
    <w:rsid w:val="00E36200"/>
    <w:rsid w:val="00E362FE"/>
    <w:rsid w:val="00E36DD1"/>
    <w:rsid w:val="00E36FF4"/>
    <w:rsid w:val="00E37499"/>
    <w:rsid w:val="00E37651"/>
    <w:rsid w:val="00E37849"/>
    <w:rsid w:val="00E37B47"/>
    <w:rsid w:val="00E37DEC"/>
    <w:rsid w:val="00E37F6D"/>
    <w:rsid w:val="00E37FA3"/>
    <w:rsid w:val="00E4090A"/>
    <w:rsid w:val="00E40B0F"/>
    <w:rsid w:val="00E40E8F"/>
    <w:rsid w:val="00E41B50"/>
    <w:rsid w:val="00E41BE6"/>
    <w:rsid w:val="00E4223E"/>
    <w:rsid w:val="00E427B2"/>
    <w:rsid w:val="00E4288C"/>
    <w:rsid w:val="00E428F3"/>
    <w:rsid w:val="00E42EDC"/>
    <w:rsid w:val="00E43098"/>
    <w:rsid w:val="00E43336"/>
    <w:rsid w:val="00E43C9A"/>
    <w:rsid w:val="00E43D9D"/>
    <w:rsid w:val="00E444E0"/>
    <w:rsid w:val="00E44540"/>
    <w:rsid w:val="00E448DD"/>
    <w:rsid w:val="00E455B8"/>
    <w:rsid w:val="00E45DF8"/>
    <w:rsid w:val="00E4686F"/>
    <w:rsid w:val="00E46DC7"/>
    <w:rsid w:val="00E473F8"/>
    <w:rsid w:val="00E47A3E"/>
    <w:rsid w:val="00E47CAD"/>
    <w:rsid w:val="00E47F3E"/>
    <w:rsid w:val="00E47FF6"/>
    <w:rsid w:val="00E50035"/>
    <w:rsid w:val="00E50501"/>
    <w:rsid w:val="00E5060D"/>
    <w:rsid w:val="00E506E8"/>
    <w:rsid w:val="00E5075A"/>
    <w:rsid w:val="00E511D7"/>
    <w:rsid w:val="00E5151F"/>
    <w:rsid w:val="00E51F00"/>
    <w:rsid w:val="00E51F8F"/>
    <w:rsid w:val="00E522A8"/>
    <w:rsid w:val="00E527ED"/>
    <w:rsid w:val="00E52DC3"/>
    <w:rsid w:val="00E5309F"/>
    <w:rsid w:val="00E5323F"/>
    <w:rsid w:val="00E53260"/>
    <w:rsid w:val="00E53A6A"/>
    <w:rsid w:val="00E54379"/>
    <w:rsid w:val="00E544CA"/>
    <w:rsid w:val="00E5453D"/>
    <w:rsid w:val="00E54609"/>
    <w:rsid w:val="00E546A0"/>
    <w:rsid w:val="00E54F05"/>
    <w:rsid w:val="00E55014"/>
    <w:rsid w:val="00E550DF"/>
    <w:rsid w:val="00E5546C"/>
    <w:rsid w:val="00E561A8"/>
    <w:rsid w:val="00E563E9"/>
    <w:rsid w:val="00E56601"/>
    <w:rsid w:val="00E569A2"/>
    <w:rsid w:val="00E56E9C"/>
    <w:rsid w:val="00E56F84"/>
    <w:rsid w:val="00E5731B"/>
    <w:rsid w:val="00E57324"/>
    <w:rsid w:val="00E57561"/>
    <w:rsid w:val="00E579DE"/>
    <w:rsid w:val="00E57A2B"/>
    <w:rsid w:val="00E57ACC"/>
    <w:rsid w:val="00E57EAA"/>
    <w:rsid w:val="00E57F8E"/>
    <w:rsid w:val="00E6032F"/>
    <w:rsid w:val="00E6033C"/>
    <w:rsid w:val="00E603AE"/>
    <w:rsid w:val="00E60452"/>
    <w:rsid w:val="00E604D5"/>
    <w:rsid w:val="00E60FAB"/>
    <w:rsid w:val="00E61C98"/>
    <w:rsid w:val="00E6241F"/>
    <w:rsid w:val="00E62BFE"/>
    <w:rsid w:val="00E62EE3"/>
    <w:rsid w:val="00E63018"/>
    <w:rsid w:val="00E63880"/>
    <w:rsid w:val="00E63A6D"/>
    <w:rsid w:val="00E63C88"/>
    <w:rsid w:val="00E63FC2"/>
    <w:rsid w:val="00E64039"/>
    <w:rsid w:val="00E64133"/>
    <w:rsid w:val="00E6446E"/>
    <w:rsid w:val="00E648A4"/>
    <w:rsid w:val="00E64BB9"/>
    <w:rsid w:val="00E64E94"/>
    <w:rsid w:val="00E64FF2"/>
    <w:rsid w:val="00E65095"/>
    <w:rsid w:val="00E65300"/>
    <w:rsid w:val="00E654CA"/>
    <w:rsid w:val="00E664F7"/>
    <w:rsid w:val="00E66AD1"/>
    <w:rsid w:val="00E67066"/>
    <w:rsid w:val="00E675AC"/>
    <w:rsid w:val="00E6770E"/>
    <w:rsid w:val="00E67716"/>
    <w:rsid w:val="00E70349"/>
    <w:rsid w:val="00E712EA"/>
    <w:rsid w:val="00E7131F"/>
    <w:rsid w:val="00E7141C"/>
    <w:rsid w:val="00E715B1"/>
    <w:rsid w:val="00E7187E"/>
    <w:rsid w:val="00E718E6"/>
    <w:rsid w:val="00E71A38"/>
    <w:rsid w:val="00E71EBB"/>
    <w:rsid w:val="00E71FF7"/>
    <w:rsid w:val="00E72476"/>
    <w:rsid w:val="00E72A3E"/>
    <w:rsid w:val="00E7323A"/>
    <w:rsid w:val="00E73278"/>
    <w:rsid w:val="00E73357"/>
    <w:rsid w:val="00E73372"/>
    <w:rsid w:val="00E73524"/>
    <w:rsid w:val="00E737C5"/>
    <w:rsid w:val="00E7395D"/>
    <w:rsid w:val="00E73AC0"/>
    <w:rsid w:val="00E73EB1"/>
    <w:rsid w:val="00E74034"/>
    <w:rsid w:val="00E74A25"/>
    <w:rsid w:val="00E7522C"/>
    <w:rsid w:val="00E752B3"/>
    <w:rsid w:val="00E75722"/>
    <w:rsid w:val="00E75D9E"/>
    <w:rsid w:val="00E75DA2"/>
    <w:rsid w:val="00E75FC2"/>
    <w:rsid w:val="00E7634D"/>
    <w:rsid w:val="00E7647D"/>
    <w:rsid w:val="00E772B4"/>
    <w:rsid w:val="00E77958"/>
    <w:rsid w:val="00E77C76"/>
    <w:rsid w:val="00E77F19"/>
    <w:rsid w:val="00E80216"/>
    <w:rsid w:val="00E80537"/>
    <w:rsid w:val="00E80A3A"/>
    <w:rsid w:val="00E80BEB"/>
    <w:rsid w:val="00E811A7"/>
    <w:rsid w:val="00E81795"/>
    <w:rsid w:val="00E819B5"/>
    <w:rsid w:val="00E81A43"/>
    <w:rsid w:val="00E81A4B"/>
    <w:rsid w:val="00E82163"/>
    <w:rsid w:val="00E83145"/>
    <w:rsid w:val="00E8316B"/>
    <w:rsid w:val="00E834DF"/>
    <w:rsid w:val="00E8384F"/>
    <w:rsid w:val="00E83B9D"/>
    <w:rsid w:val="00E83C92"/>
    <w:rsid w:val="00E83FAF"/>
    <w:rsid w:val="00E83FC2"/>
    <w:rsid w:val="00E847C2"/>
    <w:rsid w:val="00E8481D"/>
    <w:rsid w:val="00E84833"/>
    <w:rsid w:val="00E84C87"/>
    <w:rsid w:val="00E84D92"/>
    <w:rsid w:val="00E84F9F"/>
    <w:rsid w:val="00E850FA"/>
    <w:rsid w:val="00E864DB"/>
    <w:rsid w:val="00E86613"/>
    <w:rsid w:val="00E8665E"/>
    <w:rsid w:val="00E86D03"/>
    <w:rsid w:val="00E87093"/>
    <w:rsid w:val="00E876C9"/>
    <w:rsid w:val="00E8770E"/>
    <w:rsid w:val="00E8771A"/>
    <w:rsid w:val="00E87A8D"/>
    <w:rsid w:val="00E87EFE"/>
    <w:rsid w:val="00E90084"/>
    <w:rsid w:val="00E900A4"/>
    <w:rsid w:val="00E90973"/>
    <w:rsid w:val="00E90C79"/>
    <w:rsid w:val="00E90DD5"/>
    <w:rsid w:val="00E91374"/>
    <w:rsid w:val="00E9191E"/>
    <w:rsid w:val="00E92058"/>
    <w:rsid w:val="00E92763"/>
    <w:rsid w:val="00E92A3C"/>
    <w:rsid w:val="00E92CD8"/>
    <w:rsid w:val="00E932C5"/>
    <w:rsid w:val="00E933D8"/>
    <w:rsid w:val="00E93B39"/>
    <w:rsid w:val="00E93D49"/>
    <w:rsid w:val="00E94018"/>
    <w:rsid w:val="00E94099"/>
    <w:rsid w:val="00E941C4"/>
    <w:rsid w:val="00E94D48"/>
    <w:rsid w:val="00E94F7A"/>
    <w:rsid w:val="00E95492"/>
    <w:rsid w:val="00E954A2"/>
    <w:rsid w:val="00E9592A"/>
    <w:rsid w:val="00E963C5"/>
    <w:rsid w:val="00E96588"/>
    <w:rsid w:val="00E96617"/>
    <w:rsid w:val="00E9686C"/>
    <w:rsid w:val="00E96942"/>
    <w:rsid w:val="00E969D0"/>
    <w:rsid w:val="00E96BAE"/>
    <w:rsid w:val="00E96CD4"/>
    <w:rsid w:val="00E96DEF"/>
    <w:rsid w:val="00E9728D"/>
    <w:rsid w:val="00E97A07"/>
    <w:rsid w:val="00E97A40"/>
    <w:rsid w:val="00EA06F3"/>
    <w:rsid w:val="00EA07CE"/>
    <w:rsid w:val="00EA0A8C"/>
    <w:rsid w:val="00EA10E9"/>
    <w:rsid w:val="00EA16E3"/>
    <w:rsid w:val="00EA1BD8"/>
    <w:rsid w:val="00EA22CF"/>
    <w:rsid w:val="00EA2436"/>
    <w:rsid w:val="00EA247C"/>
    <w:rsid w:val="00EA25F8"/>
    <w:rsid w:val="00EA278A"/>
    <w:rsid w:val="00EA292C"/>
    <w:rsid w:val="00EA2B28"/>
    <w:rsid w:val="00EA30D8"/>
    <w:rsid w:val="00EA3400"/>
    <w:rsid w:val="00EA345F"/>
    <w:rsid w:val="00EA48FF"/>
    <w:rsid w:val="00EA4B80"/>
    <w:rsid w:val="00EA4BC5"/>
    <w:rsid w:val="00EA4D33"/>
    <w:rsid w:val="00EA4E2A"/>
    <w:rsid w:val="00EA538F"/>
    <w:rsid w:val="00EA54B9"/>
    <w:rsid w:val="00EA559E"/>
    <w:rsid w:val="00EA58D3"/>
    <w:rsid w:val="00EA5DA3"/>
    <w:rsid w:val="00EA5F81"/>
    <w:rsid w:val="00EA6CBA"/>
    <w:rsid w:val="00EA6D68"/>
    <w:rsid w:val="00EA6DA2"/>
    <w:rsid w:val="00EA7722"/>
    <w:rsid w:val="00EB004E"/>
    <w:rsid w:val="00EB0420"/>
    <w:rsid w:val="00EB0632"/>
    <w:rsid w:val="00EB06E4"/>
    <w:rsid w:val="00EB0739"/>
    <w:rsid w:val="00EB096C"/>
    <w:rsid w:val="00EB1976"/>
    <w:rsid w:val="00EB1A47"/>
    <w:rsid w:val="00EB1CE3"/>
    <w:rsid w:val="00EB226C"/>
    <w:rsid w:val="00EB2597"/>
    <w:rsid w:val="00EB26F1"/>
    <w:rsid w:val="00EB28FC"/>
    <w:rsid w:val="00EB2B1A"/>
    <w:rsid w:val="00EB30C7"/>
    <w:rsid w:val="00EB3ED7"/>
    <w:rsid w:val="00EB44AB"/>
    <w:rsid w:val="00EB4970"/>
    <w:rsid w:val="00EB4C69"/>
    <w:rsid w:val="00EB507E"/>
    <w:rsid w:val="00EB52F3"/>
    <w:rsid w:val="00EB5591"/>
    <w:rsid w:val="00EB57AF"/>
    <w:rsid w:val="00EB58EC"/>
    <w:rsid w:val="00EB5A47"/>
    <w:rsid w:val="00EB61E9"/>
    <w:rsid w:val="00EB620F"/>
    <w:rsid w:val="00EB6356"/>
    <w:rsid w:val="00EB6B33"/>
    <w:rsid w:val="00EB76BC"/>
    <w:rsid w:val="00EB7898"/>
    <w:rsid w:val="00EB7B9F"/>
    <w:rsid w:val="00EC072F"/>
    <w:rsid w:val="00EC08CC"/>
    <w:rsid w:val="00EC1151"/>
    <w:rsid w:val="00EC11EA"/>
    <w:rsid w:val="00EC180E"/>
    <w:rsid w:val="00EC197F"/>
    <w:rsid w:val="00EC1B3F"/>
    <w:rsid w:val="00EC1BBC"/>
    <w:rsid w:val="00EC1F5A"/>
    <w:rsid w:val="00EC2D7F"/>
    <w:rsid w:val="00EC2E0D"/>
    <w:rsid w:val="00EC2F8A"/>
    <w:rsid w:val="00EC2FAC"/>
    <w:rsid w:val="00EC2FD4"/>
    <w:rsid w:val="00EC305E"/>
    <w:rsid w:val="00EC3087"/>
    <w:rsid w:val="00EC3095"/>
    <w:rsid w:val="00EC3170"/>
    <w:rsid w:val="00EC3A8D"/>
    <w:rsid w:val="00EC4101"/>
    <w:rsid w:val="00EC45BD"/>
    <w:rsid w:val="00EC4AA8"/>
    <w:rsid w:val="00EC4D9B"/>
    <w:rsid w:val="00EC4DEF"/>
    <w:rsid w:val="00EC50B7"/>
    <w:rsid w:val="00EC51C2"/>
    <w:rsid w:val="00EC5467"/>
    <w:rsid w:val="00EC5FEB"/>
    <w:rsid w:val="00EC603F"/>
    <w:rsid w:val="00EC642D"/>
    <w:rsid w:val="00EC6669"/>
    <w:rsid w:val="00EC6806"/>
    <w:rsid w:val="00EC6B59"/>
    <w:rsid w:val="00EC6BA2"/>
    <w:rsid w:val="00EC70C1"/>
    <w:rsid w:val="00EC722D"/>
    <w:rsid w:val="00EC7A46"/>
    <w:rsid w:val="00ED0546"/>
    <w:rsid w:val="00ED0568"/>
    <w:rsid w:val="00ED1057"/>
    <w:rsid w:val="00ED1449"/>
    <w:rsid w:val="00ED1871"/>
    <w:rsid w:val="00ED1B54"/>
    <w:rsid w:val="00ED1CA8"/>
    <w:rsid w:val="00ED1E6F"/>
    <w:rsid w:val="00ED1F78"/>
    <w:rsid w:val="00ED22C5"/>
    <w:rsid w:val="00ED289D"/>
    <w:rsid w:val="00ED2A07"/>
    <w:rsid w:val="00ED2FE2"/>
    <w:rsid w:val="00ED30F3"/>
    <w:rsid w:val="00ED3158"/>
    <w:rsid w:val="00ED3504"/>
    <w:rsid w:val="00ED3554"/>
    <w:rsid w:val="00ED39FA"/>
    <w:rsid w:val="00ED4061"/>
    <w:rsid w:val="00ED44F0"/>
    <w:rsid w:val="00ED4890"/>
    <w:rsid w:val="00ED4AAB"/>
    <w:rsid w:val="00ED4EB3"/>
    <w:rsid w:val="00ED537F"/>
    <w:rsid w:val="00ED543F"/>
    <w:rsid w:val="00ED5D53"/>
    <w:rsid w:val="00ED5E58"/>
    <w:rsid w:val="00ED5F10"/>
    <w:rsid w:val="00ED5FCC"/>
    <w:rsid w:val="00ED6622"/>
    <w:rsid w:val="00ED67E7"/>
    <w:rsid w:val="00ED6C48"/>
    <w:rsid w:val="00ED77B2"/>
    <w:rsid w:val="00ED7B83"/>
    <w:rsid w:val="00ED7C31"/>
    <w:rsid w:val="00EE07B2"/>
    <w:rsid w:val="00EE0C60"/>
    <w:rsid w:val="00EE1492"/>
    <w:rsid w:val="00EE177D"/>
    <w:rsid w:val="00EE1A8E"/>
    <w:rsid w:val="00EE1DFC"/>
    <w:rsid w:val="00EE1F76"/>
    <w:rsid w:val="00EE2421"/>
    <w:rsid w:val="00EE25BA"/>
    <w:rsid w:val="00EE25CE"/>
    <w:rsid w:val="00EE2977"/>
    <w:rsid w:val="00EE2CEB"/>
    <w:rsid w:val="00EE3008"/>
    <w:rsid w:val="00EE3051"/>
    <w:rsid w:val="00EE361E"/>
    <w:rsid w:val="00EE3BF7"/>
    <w:rsid w:val="00EE4470"/>
    <w:rsid w:val="00EE4B40"/>
    <w:rsid w:val="00EE4C97"/>
    <w:rsid w:val="00EE4CA1"/>
    <w:rsid w:val="00EE4D29"/>
    <w:rsid w:val="00EE559A"/>
    <w:rsid w:val="00EE55CE"/>
    <w:rsid w:val="00EE59F0"/>
    <w:rsid w:val="00EE5CD4"/>
    <w:rsid w:val="00EE5ED9"/>
    <w:rsid w:val="00EE64F9"/>
    <w:rsid w:val="00EE68AA"/>
    <w:rsid w:val="00EE6B15"/>
    <w:rsid w:val="00EE7100"/>
    <w:rsid w:val="00EE7667"/>
    <w:rsid w:val="00EE78E9"/>
    <w:rsid w:val="00EE7B9C"/>
    <w:rsid w:val="00EE7E76"/>
    <w:rsid w:val="00EF0492"/>
    <w:rsid w:val="00EF04E6"/>
    <w:rsid w:val="00EF06A9"/>
    <w:rsid w:val="00EF09B4"/>
    <w:rsid w:val="00EF0ACE"/>
    <w:rsid w:val="00EF0BFA"/>
    <w:rsid w:val="00EF0E34"/>
    <w:rsid w:val="00EF10B4"/>
    <w:rsid w:val="00EF115A"/>
    <w:rsid w:val="00EF1249"/>
    <w:rsid w:val="00EF19DC"/>
    <w:rsid w:val="00EF1B06"/>
    <w:rsid w:val="00EF1C64"/>
    <w:rsid w:val="00EF1CC9"/>
    <w:rsid w:val="00EF20A3"/>
    <w:rsid w:val="00EF288E"/>
    <w:rsid w:val="00EF28D7"/>
    <w:rsid w:val="00EF2EE5"/>
    <w:rsid w:val="00EF2F93"/>
    <w:rsid w:val="00EF33AB"/>
    <w:rsid w:val="00EF340C"/>
    <w:rsid w:val="00EF344C"/>
    <w:rsid w:val="00EF360B"/>
    <w:rsid w:val="00EF36AD"/>
    <w:rsid w:val="00EF3768"/>
    <w:rsid w:val="00EF3C04"/>
    <w:rsid w:val="00EF406D"/>
    <w:rsid w:val="00EF41C8"/>
    <w:rsid w:val="00EF4B7C"/>
    <w:rsid w:val="00EF4C08"/>
    <w:rsid w:val="00EF4E5B"/>
    <w:rsid w:val="00EF5117"/>
    <w:rsid w:val="00EF5614"/>
    <w:rsid w:val="00EF5D4C"/>
    <w:rsid w:val="00EF5D7B"/>
    <w:rsid w:val="00EF60E6"/>
    <w:rsid w:val="00EF6209"/>
    <w:rsid w:val="00EF6236"/>
    <w:rsid w:val="00EF62E7"/>
    <w:rsid w:val="00EF642C"/>
    <w:rsid w:val="00EF6721"/>
    <w:rsid w:val="00EF6B0A"/>
    <w:rsid w:val="00EF73BC"/>
    <w:rsid w:val="00EF7415"/>
    <w:rsid w:val="00EF7658"/>
    <w:rsid w:val="00EF79B8"/>
    <w:rsid w:val="00EF7CF3"/>
    <w:rsid w:val="00F002B4"/>
    <w:rsid w:val="00F0035C"/>
    <w:rsid w:val="00F00409"/>
    <w:rsid w:val="00F00763"/>
    <w:rsid w:val="00F011A8"/>
    <w:rsid w:val="00F0129C"/>
    <w:rsid w:val="00F01622"/>
    <w:rsid w:val="00F017CC"/>
    <w:rsid w:val="00F018F2"/>
    <w:rsid w:val="00F01906"/>
    <w:rsid w:val="00F01A73"/>
    <w:rsid w:val="00F01D65"/>
    <w:rsid w:val="00F01E0F"/>
    <w:rsid w:val="00F02148"/>
    <w:rsid w:val="00F0258E"/>
    <w:rsid w:val="00F02678"/>
    <w:rsid w:val="00F02CD9"/>
    <w:rsid w:val="00F02F94"/>
    <w:rsid w:val="00F02FDD"/>
    <w:rsid w:val="00F0314D"/>
    <w:rsid w:val="00F03D81"/>
    <w:rsid w:val="00F03FAB"/>
    <w:rsid w:val="00F04267"/>
    <w:rsid w:val="00F04EB6"/>
    <w:rsid w:val="00F04F0C"/>
    <w:rsid w:val="00F04FB7"/>
    <w:rsid w:val="00F05545"/>
    <w:rsid w:val="00F0610E"/>
    <w:rsid w:val="00F06137"/>
    <w:rsid w:val="00F06245"/>
    <w:rsid w:val="00F0656D"/>
    <w:rsid w:val="00F0699E"/>
    <w:rsid w:val="00F06C4D"/>
    <w:rsid w:val="00F06D90"/>
    <w:rsid w:val="00F07972"/>
    <w:rsid w:val="00F1005C"/>
    <w:rsid w:val="00F1008B"/>
    <w:rsid w:val="00F100D8"/>
    <w:rsid w:val="00F102BF"/>
    <w:rsid w:val="00F1088E"/>
    <w:rsid w:val="00F10CBE"/>
    <w:rsid w:val="00F11688"/>
    <w:rsid w:val="00F11795"/>
    <w:rsid w:val="00F12070"/>
    <w:rsid w:val="00F124A8"/>
    <w:rsid w:val="00F1277F"/>
    <w:rsid w:val="00F13049"/>
    <w:rsid w:val="00F1323F"/>
    <w:rsid w:val="00F135A7"/>
    <w:rsid w:val="00F13B0F"/>
    <w:rsid w:val="00F13C4E"/>
    <w:rsid w:val="00F1410F"/>
    <w:rsid w:val="00F142FE"/>
    <w:rsid w:val="00F143C8"/>
    <w:rsid w:val="00F147A1"/>
    <w:rsid w:val="00F147FD"/>
    <w:rsid w:val="00F14926"/>
    <w:rsid w:val="00F14950"/>
    <w:rsid w:val="00F14977"/>
    <w:rsid w:val="00F14B5C"/>
    <w:rsid w:val="00F14B80"/>
    <w:rsid w:val="00F15403"/>
    <w:rsid w:val="00F158D8"/>
    <w:rsid w:val="00F15C5B"/>
    <w:rsid w:val="00F15EFF"/>
    <w:rsid w:val="00F15F65"/>
    <w:rsid w:val="00F16110"/>
    <w:rsid w:val="00F163F3"/>
    <w:rsid w:val="00F167E4"/>
    <w:rsid w:val="00F16D61"/>
    <w:rsid w:val="00F170C4"/>
    <w:rsid w:val="00F17265"/>
    <w:rsid w:val="00F174CB"/>
    <w:rsid w:val="00F175C6"/>
    <w:rsid w:val="00F175E4"/>
    <w:rsid w:val="00F17A61"/>
    <w:rsid w:val="00F17DAE"/>
    <w:rsid w:val="00F17DDE"/>
    <w:rsid w:val="00F20050"/>
    <w:rsid w:val="00F20262"/>
    <w:rsid w:val="00F204F0"/>
    <w:rsid w:val="00F20804"/>
    <w:rsid w:val="00F20A40"/>
    <w:rsid w:val="00F20D0F"/>
    <w:rsid w:val="00F21252"/>
    <w:rsid w:val="00F21260"/>
    <w:rsid w:val="00F21692"/>
    <w:rsid w:val="00F21922"/>
    <w:rsid w:val="00F21B87"/>
    <w:rsid w:val="00F21DCC"/>
    <w:rsid w:val="00F21F15"/>
    <w:rsid w:val="00F2226C"/>
    <w:rsid w:val="00F22436"/>
    <w:rsid w:val="00F22694"/>
    <w:rsid w:val="00F22728"/>
    <w:rsid w:val="00F22AFA"/>
    <w:rsid w:val="00F23006"/>
    <w:rsid w:val="00F23311"/>
    <w:rsid w:val="00F237AB"/>
    <w:rsid w:val="00F237C1"/>
    <w:rsid w:val="00F24897"/>
    <w:rsid w:val="00F24B3B"/>
    <w:rsid w:val="00F24C45"/>
    <w:rsid w:val="00F24D89"/>
    <w:rsid w:val="00F2506C"/>
    <w:rsid w:val="00F250C3"/>
    <w:rsid w:val="00F25550"/>
    <w:rsid w:val="00F2575C"/>
    <w:rsid w:val="00F25992"/>
    <w:rsid w:val="00F25A5C"/>
    <w:rsid w:val="00F25FE2"/>
    <w:rsid w:val="00F269E9"/>
    <w:rsid w:val="00F26AED"/>
    <w:rsid w:val="00F26BEC"/>
    <w:rsid w:val="00F26DB8"/>
    <w:rsid w:val="00F26DF8"/>
    <w:rsid w:val="00F26E20"/>
    <w:rsid w:val="00F26F45"/>
    <w:rsid w:val="00F27182"/>
    <w:rsid w:val="00F271FB"/>
    <w:rsid w:val="00F27A05"/>
    <w:rsid w:val="00F27B5D"/>
    <w:rsid w:val="00F27E39"/>
    <w:rsid w:val="00F30330"/>
    <w:rsid w:val="00F30353"/>
    <w:rsid w:val="00F3054C"/>
    <w:rsid w:val="00F30A13"/>
    <w:rsid w:val="00F30CC9"/>
    <w:rsid w:val="00F30CE6"/>
    <w:rsid w:val="00F30D82"/>
    <w:rsid w:val="00F30DD4"/>
    <w:rsid w:val="00F3116A"/>
    <w:rsid w:val="00F31201"/>
    <w:rsid w:val="00F3133E"/>
    <w:rsid w:val="00F3167E"/>
    <w:rsid w:val="00F31F32"/>
    <w:rsid w:val="00F32729"/>
    <w:rsid w:val="00F328A9"/>
    <w:rsid w:val="00F32BDA"/>
    <w:rsid w:val="00F32C94"/>
    <w:rsid w:val="00F32D0F"/>
    <w:rsid w:val="00F32F60"/>
    <w:rsid w:val="00F3335E"/>
    <w:rsid w:val="00F33BA5"/>
    <w:rsid w:val="00F33DE3"/>
    <w:rsid w:val="00F3458A"/>
    <w:rsid w:val="00F3466D"/>
    <w:rsid w:val="00F34C4B"/>
    <w:rsid w:val="00F3518A"/>
    <w:rsid w:val="00F35316"/>
    <w:rsid w:val="00F36207"/>
    <w:rsid w:val="00F3627E"/>
    <w:rsid w:val="00F363A6"/>
    <w:rsid w:val="00F36623"/>
    <w:rsid w:val="00F36C15"/>
    <w:rsid w:val="00F36CDB"/>
    <w:rsid w:val="00F36F41"/>
    <w:rsid w:val="00F36FE8"/>
    <w:rsid w:val="00F370E1"/>
    <w:rsid w:val="00F37188"/>
    <w:rsid w:val="00F3764E"/>
    <w:rsid w:val="00F3765B"/>
    <w:rsid w:val="00F37D54"/>
    <w:rsid w:val="00F401CB"/>
    <w:rsid w:val="00F403CE"/>
    <w:rsid w:val="00F40551"/>
    <w:rsid w:val="00F40782"/>
    <w:rsid w:val="00F410B0"/>
    <w:rsid w:val="00F410FC"/>
    <w:rsid w:val="00F412D8"/>
    <w:rsid w:val="00F413D5"/>
    <w:rsid w:val="00F414CD"/>
    <w:rsid w:val="00F415FA"/>
    <w:rsid w:val="00F41B16"/>
    <w:rsid w:val="00F41C4C"/>
    <w:rsid w:val="00F4279C"/>
    <w:rsid w:val="00F428E9"/>
    <w:rsid w:val="00F42B28"/>
    <w:rsid w:val="00F43149"/>
    <w:rsid w:val="00F432BF"/>
    <w:rsid w:val="00F4344B"/>
    <w:rsid w:val="00F43ADC"/>
    <w:rsid w:val="00F43AE9"/>
    <w:rsid w:val="00F43D89"/>
    <w:rsid w:val="00F43F68"/>
    <w:rsid w:val="00F44341"/>
    <w:rsid w:val="00F4472C"/>
    <w:rsid w:val="00F454F8"/>
    <w:rsid w:val="00F455ED"/>
    <w:rsid w:val="00F4578D"/>
    <w:rsid w:val="00F458C5"/>
    <w:rsid w:val="00F4616B"/>
    <w:rsid w:val="00F461A4"/>
    <w:rsid w:val="00F46316"/>
    <w:rsid w:val="00F4632F"/>
    <w:rsid w:val="00F4671C"/>
    <w:rsid w:val="00F469FB"/>
    <w:rsid w:val="00F46D6D"/>
    <w:rsid w:val="00F473B2"/>
    <w:rsid w:val="00F476C1"/>
    <w:rsid w:val="00F47830"/>
    <w:rsid w:val="00F47A1D"/>
    <w:rsid w:val="00F47DA3"/>
    <w:rsid w:val="00F500E9"/>
    <w:rsid w:val="00F504B2"/>
    <w:rsid w:val="00F504B7"/>
    <w:rsid w:val="00F509CA"/>
    <w:rsid w:val="00F509D2"/>
    <w:rsid w:val="00F518B4"/>
    <w:rsid w:val="00F52371"/>
    <w:rsid w:val="00F52B87"/>
    <w:rsid w:val="00F52BBB"/>
    <w:rsid w:val="00F52CF3"/>
    <w:rsid w:val="00F531E7"/>
    <w:rsid w:val="00F53504"/>
    <w:rsid w:val="00F5366A"/>
    <w:rsid w:val="00F539D7"/>
    <w:rsid w:val="00F53CF0"/>
    <w:rsid w:val="00F53CF7"/>
    <w:rsid w:val="00F5453B"/>
    <w:rsid w:val="00F547DD"/>
    <w:rsid w:val="00F54904"/>
    <w:rsid w:val="00F54979"/>
    <w:rsid w:val="00F54B6F"/>
    <w:rsid w:val="00F55019"/>
    <w:rsid w:val="00F550E4"/>
    <w:rsid w:val="00F5516A"/>
    <w:rsid w:val="00F55221"/>
    <w:rsid w:val="00F55336"/>
    <w:rsid w:val="00F553C8"/>
    <w:rsid w:val="00F55432"/>
    <w:rsid w:val="00F55537"/>
    <w:rsid w:val="00F55E98"/>
    <w:rsid w:val="00F56D4E"/>
    <w:rsid w:val="00F56D83"/>
    <w:rsid w:val="00F56F20"/>
    <w:rsid w:val="00F57CE0"/>
    <w:rsid w:val="00F57F61"/>
    <w:rsid w:val="00F6002A"/>
    <w:rsid w:val="00F60559"/>
    <w:rsid w:val="00F6099A"/>
    <w:rsid w:val="00F60A1D"/>
    <w:rsid w:val="00F61420"/>
    <w:rsid w:val="00F616DA"/>
    <w:rsid w:val="00F61A55"/>
    <w:rsid w:val="00F61D73"/>
    <w:rsid w:val="00F62A50"/>
    <w:rsid w:val="00F62E1E"/>
    <w:rsid w:val="00F63593"/>
    <w:rsid w:val="00F635DA"/>
    <w:rsid w:val="00F63C26"/>
    <w:rsid w:val="00F6435F"/>
    <w:rsid w:val="00F6444B"/>
    <w:rsid w:val="00F6505F"/>
    <w:rsid w:val="00F65214"/>
    <w:rsid w:val="00F65355"/>
    <w:rsid w:val="00F659F9"/>
    <w:rsid w:val="00F65AAF"/>
    <w:rsid w:val="00F65BB8"/>
    <w:rsid w:val="00F65CBC"/>
    <w:rsid w:val="00F65E54"/>
    <w:rsid w:val="00F667D3"/>
    <w:rsid w:val="00F66B3D"/>
    <w:rsid w:val="00F6704F"/>
    <w:rsid w:val="00F67A06"/>
    <w:rsid w:val="00F67A2B"/>
    <w:rsid w:val="00F700BB"/>
    <w:rsid w:val="00F70281"/>
    <w:rsid w:val="00F70595"/>
    <w:rsid w:val="00F70D66"/>
    <w:rsid w:val="00F71816"/>
    <w:rsid w:val="00F71CC9"/>
    <w:rsid w:val="00F71E53"/>
    <w:rsid w:val="00F71F16"/>
    <w:rsid w:val="00F7273B"/>
    <w:rsid w:val="00F730B4"/>
    <w:rsid w:val="00F73527"/>
    <w:rsid w:val="00F73576"/>
    <w:rsid w:val="00F73AEA"/>
    <w:rsid w:val="00F74F57"/>
    <w:rsid w:val="00F75235"/>
    <w:rsid w:val="00F7542E"/>
    <w:rsid w:val="00F75884"/>
    <w:rsid w:val="00F75C71"/>
    <w:rsid w:val="00F75D8D"/>
    <w:rsid w:val="00F761A2"/>
    <w:rsid w:val="00F767B8"/>
    <w:rsid w:val="00F76A21"/>
    <w:rsid w:val="00F776AB"/>
    <w:rsid w:val="00F777EA"/>
    <w:rsid w:val="00F77A29"/>
    <w:rsid w:val="00F803B8"/>
    <w:rsid w:val="00F8044A"/>
    <w:rsid w:val="00F80871"/>
    <w:rsid w:val="00F8090A"/>
    <w:rsid w:val="00F811CD"/>
    <w:rsid w:val="00F8156F"/>
    <w:rsid w:val="00F81E74"/>
    <w:rsid w:val="00F81F37"/>
    <w:rsid w:val="00F8227D"/>
    <w:rsid w:val="00F830AE"/>
    <w:rsid w:val="00F83140"/>
    <w:rsid w:val="00F834C9"/>
    <w:rsid w:val="00F83D15"/>
    <w:rsid w:val="00F84194"/>
    <w:rsid w:val="00F8436D"/>
    <w:rsid w:val="00F84A64"/>
    <w:rsid w:val="00F85270"/>
    <w:rsid w:val="00F85396"/>
    <w:rsid w:val="00F85C27"/>
    <w:rsid w:val="00F86465"/>
    <w:rsid w:val="00F86929"/>
    <w:rsid w:val="00F86C0C"/>
    <w:rsid w:val="00F86CF1"/>
    <w:rsid w:val="00F86D18"/>
    <w:rsid w:val="00F8706D"/>
    <w:rsid w:val="00F87258"/>
    <w:rsid w:val="00F872EE"/>
    <w:rsid w:val="00F87D20"/>
    <w:rsid w:val="00F87D78"/>
    <w:rsid w:val="00F9000A"/>
    <w:rsid w:val="00F90AA1"/>
    <w:rsid w:val="00F90F9A"/>
    <w:rsid w:val="00F91167"/>
    <w:rsid w:val="00F91557"/>
    <w:rsid w:val="00F91B55"/>
    <w:rsid w:val="00F921AF"/>
    <w:rsid w:val="00F9220B"/>
    <w:rsid w:val="00F923AB"/>
    <w:rsid w:val="00F92446"/>
    <w:rsid w:val="00F925B2"/>
    <w:rsid w:val="00F9270F"/>
    <w:rsid w:val="00F92D24"/>
    <w:rsid w:val="00F92E9A"/>
    <w:rsid w:val="00F92FB5"/>
    <w:rsid w:val="00F9344F"/>
    <w:rsid w:val="00F93A8F"/>
    <w:rsid w:val="00F93AD7"/>
    <w:rsid w:val="00F93DA2"/>
    <w:rsid w:val="00F93F16"/>
    <w:rsid w:val="00F93F26"/>
    <w:rsid w:val="00F94076"/>
    <w:rsid w:val="00F94288"/>
    <w:rsid w:val="00F94910"/>
    <w:rsid w:val="00F94C39"/>
    <w:rsid w:val="00F95931"/>
    <w:rsid w:val="00F95EFD"/>
    <w:rsid w:val="00F966FF"/>
    <w:rsid w:val="00F96773"/>
    <w:rsid w:val="00F96EB7"/>
    <w:rsid w:val="00F9768F"/>
    <w:rsid w:val="00F977B6"/>
    <w:rsid w:val="00F97B78"/>
    <w:rsid w:val="00F97B94"/>
    <w:rsid w:val="00F97BFC"/>
    <w:rsid w:val="00FA01A3"/>
    <w:rsid w:val="00FA0662"/>
    <w:rsid w:val="00FA0B9A"/>
    <w:rsid w:val="00FA1032"/>
    <w:rsid w:val="00FA10CE"/>
    <w:rsid w:val="00FA128B"/>
    <w:rsid w:val="00FA1EE6"/>
    <w:rsid w:val="00FA2767"/>
    <w:rsid w:val="00FA2A05"/>
    <w:rsid w:val="00FA2DF3"/>
    <w:rsid w:val="00FA321B"/>
    <w:rsid w:val="00FA3686"/>
    <w:rsid w:val="00FA3B53"/>
    <w:rsid w:val="00FA3E20"/>
    <w:rsid w:val="00FA408C"/>
    <w:rsid w:val="00FA40B9"/>
    <w:rsid w:val="00FA4317"/>
    <w:rsid w:val="00FA43E9"/>
    <w:rsid w:val="00FA43EB"/>
    <w:rsid w:val="00FA49B7"/>
    <w:rsid w:val="00FA55F3"/>
    <w:rsid w:val="00FA580C"/>
    <w:rsid w:val="00FA5A5C"/>
    <w:rsid w:val="00FA5AEC"/>
    <w:rsid w:val="00FA5E57"/>
    <w:rsid w:val="00FA5F2E"/>
    <w:rsid w:val="00FA6124"/>
    <w:rsid w:val="00FA66A2"/>
    <w:rsid w:val="00FA6B9C"/>
    <w:rsid w:val="00FA6DB8"/>
    <w:rsid w:val="00FA782E"/>
    <w:rsid w:val="00FA78B6"/>
    <w:rsid w:val="00FA7DEC"/>
    <w:rsid w:val="00FA7E69"/>
    <w:rsid w:val="00FA7E6B"/>
    <w:rsid w:val="00FB05FB"/>
    <w:rsid w:val="00FB0BB6"/>
    <w:rsid w:val="00FB11F8"/>
    <w:rsid w:val="00FB143C"/>
    <w:rsid w:val="00FB15B5"/>
    <w:rsid w:val="00FB1927"/>
    <w:rsid w:val="00FB1B3B"/>
    <w:rsid w:val="00FB1B7D"/>
    <w:rsid w:val="00FB2057"/>
    <w:rsid w:val="00FB20BD"/>
    <w:rsid w:val="00FB23EF"/>
    <w:rsid w:val="00FB26CD"/>
    <w:rsid w:val="00FB3267"/>
    <w:rsid w:val="00FB337D"/>
    <w:rsid w:val="00FB3810"/>
    <w:rsid w:val="00FB4077"/>
    <w:rsid w:val="00FB487F"/>
    <w:rsid w:val="00FB5102"/>
    <w:rsid w:val="00FB5AAC"/>
    <w:rsid w:val="00FB624B"/>
    <w:rsid w:val="00FB62E4"/>
    <w:rsid w:val="00FB66D9"/>
    <w:rsid w:val="00FB6BBD"/>
    <w:rsid w:val="00FB736B"/>
    <w:rsid w:val="00FB796E"/>
    <w:rsid w:val="00FC014F"/>
    <w:rsid w:val="00FC07F6"/>
    <w:rsid w:val="00FC0B9D"/>
    <w:rsid w:val="00FC0DB9"/>
    <w:rsid w:val="00FC0DE9"/>
    <w:rsid w:val="00FC1158"/>
    <w:rsid w:val="00FC141B"/>
    <w:rsid w:val="00FC2389"/>
    <w:rsid w:val="00FC27AF"/>
    <w:rsid w:val="00FC2A73"/>
    <w:rsid w:val="00FC2B58"/>
    <w:rsid w:val="00FC2B8A"/>
    <w:rsid w:val="00FC2E58"/>
    <w:rsid w:val="00FC3290"/>
    <w:rsid w:val="00FC357E"/>
    <w:rsid w:val="00FC36D9"/>
    <w:rsid w:val="00FC3968"/>
    <w:rsid w:val="00FC3D3A"/>
    <w:rsid w:val="00FC3F08"/>
    <w:rsid w:val="00FC4200"/>
    <w:rsid w:val="00FC4805"/>
    <w:rsid w:val="00FC487E"/>
    <w:rsid w:val="00FC4892"/>
    <w:rsid w:val="00FC493E"/>
    <w:rsid w:val="00FC4972"/>
    <w:rsid w:val="00FC4A76"/>
    <w:rsid w:val="00FC4C03"/>
    <w:rsid w:val="00FC4D1B"/>
    <w:rsid w:val="00FC4D98"/>
    <w:rsid w:val="00FC4DC3"/>
    <w:rsid w:val="00FC55B8"/>
    <w:rsid w:val="00FC5A29"/>
    <w:rsid w:val="00FC5A34"/>
    <w:rsid w:val="00FC5D8B"/>
    <w:rsid w:val="00FC5FF2"/>
    <w:rsid w:val="00FC65B7"/>
    <w:rsid w:val="00FC6CF3"/>
    <w:rsid w:val="00FC6E49"/>
    <w:rsid w:val="00FC7386"/>
    <w:rsid w:val="00FC752E"/>
    <w:rsid w:val="00FC7785"/>
    <w:rsid w:val="00FC7911"/>
    <w:rsid w:val="00FC796D"/>
    <w:rsid w:val="00FC7BD1"/>
    <w:rsid w:val="00FD0069"/>
    <w:rsid w:val="00FD00E9"/>
    <w:rsid w:val="00FD03A8"/>
    <w:rsid w:val="00FD07AF"/>
    <w:rsid w:val="00FD0E7C"/>
    <w:rsid w:val="00FD0EE2"/>
    <w:rsid w:val="00FD102F"/>
    <w:rsid w:val="00FD129E"/>
    <w:rsid w:val="00FD17A4"/>
    <w:rsid w:val="00FD1921"/>
    <w:rsid w:val="00FD1B37"/>
    <w:rsid w:val="00FD2618"/>
    <w:rsid w:val="00FD2907"/>
    <w:rsid w:val="00FD2CD2"/>
    <w:rsid w:val="00FD35F4"/>
    <w:rsid w:val="00FD3919"/>
    <w:rsid w:val="00FD40B0"/>
    <w:rsid w:val="00FD4FA4"/>
    <w:rsid w:val="00FD5567"/>
    <w:rsid w:val="00FD576F"/>
    <w:rsid w:val="00FD58C6"/>
    <w:rsid w:val="00FD5F0A"/>
    <w:rsid w:val="00FD618A"/>
    <w:rsid w:val="00FD6587"/>
    <w:rsid w:val="00FD668D"/>
    <w:rsid w:val="00FD66B3"/>
    <w:rsid w:val="00FD66C1"/>
    <w:rsid w:val="00FD67A1"/>
    <w:rsid w:val="00FD6B51"/>
    <w:rsid w:val="00FD6EDA"/>
    <w:rsid w:val="00FD796D"/>
    <w:rsid w:val="00FD79AB"/>
    <w:rsid w:val="00FE07A5"/>
    <w:rsid w:val="00FE0F83"/>
    <w:rsid w:val="00FE1813"/>
    <w:rsid w:val="00FE1DD4"/>
    <w:rsid w:val="00FE1EB7"/>
    <w:rsid w:val="00FE1FB4"/>
    <w:rsid w:val="00FE241A"/>
    <w:rsid w:val="00FE290D"/>
    <w:rsid w:val="00FE2BCA"/>
    <w:rsid w:val="00FE2BFD"/>
    <w:rsid w:val="00FE31BD"/>
    <w:rsid w:val="00FE34CC"/>
    <w:rsid w:val="00FE3C7C"/>
    <w:rsid w:val="00FE3E21"/>
    <w:rsid w:val="00FE456C"/>
    <w:rsid w:val="00FE48C8"/>
    <w:rsid w:val="00FE4B4B"/>
    <w:rsid w:val="00FE5085"/>
    <w:rsid w:val="00FE56AC"/>
    <w:rsid w:val="00FE5D99"/>
    <w:rsid w:val="00FE5DD4"/>
    <w:rsid w:val="00FE6224"/>
    <w:rsid w:val="00FE6688"/>
    <w:rsid w:val="00FE66D4"/>
    <w:rsid w:val="00FE674B"/>
    <w:rsid w:val="00FE6921"/>
    <w:rsid w:val="00FE6DE7"/>
    <w:rsid w:val="00FE780D"/>
    <w:rsid w:val="00FE7B15"/>
    <w:rsid w:val="00FE7BB8"/>
    <w:rsid w:val="00FF073A"/>
    <w:rsid w:val="00FF1191"/>
    <w:rsid w:val="00FF13B2"/>
    <w:rsid w:val="00FF14AB"/>
    <w:rsid w:val="00FF152B"/>
    <w:rsid w:val="00FF17BB"/>
    <w:rsid w:val="00FF1938"/>
    <w:rsid w:val="00FF1E48"/>
    <w:rsid w:val="00FF1FE9"/>
    <w:rsid w:val="00FF20A7"/>
    <w:rsid w:val="00FF28AD"/>
    <w:rsid w:val="00FF31FD"/>
    <w:rsid w:val="00FF3289"/>
    <w:rsid w:val="00FF3547"/>
    <w:rsid w:val="00FF471A"/>
    <w:rsid w:val="00FF4D3A"/>
    <w:rsid w:val="00FF4F1A"/>
    <w:rsid w:val="00FF4F56"/>
    <w:rsid w:val="00FF4FE6"/>
    <w:rsid w:val="00FF508B"/>
    <w:rsid w:val="00FF51A0"/>
    <w:rsid w:val="00FF5365"/>
    <w:rsid w:val="00FF546C"/>
    <w:rsid w:val="00FF5600"/>
    <w:rsid w:val="00FF5A3F"/>
    <w:rsid w:val="00FF5B47"/>
    <w:rsid w:val="00FF5CEC"/>
    <w:rsid w:val="00FF5CEF"/>
    <w:rsid w:val="00FF5E77"/>
    <w:rsid w:val="00FF5F43"/>
    <w:rsid w:val="00FF6CF0"/>
    <w:rsid w:val="00FF6D45"/>
    <w:rsid w:val="00FF6F01"/>
    <w:rsid w:val="00FF6F5E"/>
    <w:rsid w:val="00FF71BE"/>
    <w:rsid w:val="00FF72B7"/>
    <w:rsid w:val="00FF7317"/>
    <w:rsid w:val="00FF74B5"/>
    <w:rsid w:val="00FF7A47"/>
    <w:rsid w:val="00FF7F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white" stroke="f">
      <v:fill color="white" on="f"/>
      <v:stroke on="f"/>
    </o:shapedefaults>
    <o:shapelayout v:ext="edit">
      <o:idmap v:ext="edit" data="1"/>
    </o:shapelayout>
  </w:shapeDefaults>
  <w:decimalSymbol w:val="."/>
  <w:listSeparator w:val=","/>
  <w14:docId w14:val="780EAD23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 w:qFormat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99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 w:qFormat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</w:latentStyles>
  <w:style w:type="paragraph" w:default="1" w:styleId="a2">
    <w:name w:val="Normal"/>
    <w:qFormat/>
    <w:rsid w:val="00E7395D"/>
    <w:pPr>
      <w:widowControl w:val="0"/>
      <w:spacing w:line="360" w:lineRule="auto"/>
      <w:ind w:firstLineChars="200" w:firstLine="480"/>
      <w:jc w:val="both"/>
      <w:textAlignment w:val="baseline"/>
    </w:pPr>
    <w:rPr>
      <w:sz w:val="24"/>
      <w:szCs w:val="24"/>
    </w:rPr>
  </w:style>
  <w:style w:type="paragraph" w:styleId="10">
    <w:name w:val="heading 1"/>
    <w:aliases w:val="章,H1,Heading 0,h11,heading 1TOC,标准章,1. heading 1,PIM 1,h1,Title1,Level 1 Topic Heading,1st level,Section Head,l1,第*部分,第A章,H11,H12,H111,H13,H112,1,H14,H15,H16,H17,&amp;3,List level 1,标书1,heading 1,Header 1,Header1,SAHeading 1,Head1,Heading apps,123321"/>
    <w:next w:val="a2"/>
    <w:link w:val="11"/>
    <w:autoRedefine/>
    <w:qFormat/>
    <w:rsid w:val="001D2583"/>
    <w:pPr>
      <w:keepNext/>
      <w:keepLines/>
      <w:numPr>
        <w:numId w:val="6"/>
      </w:numPr>
      <w:tabs>
        <w:tab w:val="clear" w:pos="2642"/>
      </w:tabs>
      <w:spacing w:beforeLines="100" w:before="240" w:afterLines="100" w:after="240" w:line="360" w:lineRule="auto"/>
      <w:ind w:left="0"/>
      <w:outlineLvl w:val="0"/>
    </w:pPr>
    <w:rPr>
      <w:b/>
      <w:bCs/>
      <w:sz w:val="32"/>
      <w:szCs w:val="32"/>
      <w:lang w:val="en-GB"/>
    </w:rPr>
  </w:style>
  <w:style w:type="paragraph" w:styleId="2">
    <w:name w:val="heading 2"/>
    <w:aliases w:val="节,H2 Char Char Char Char,h2,Heading 2 Hidden,Heading 2 CCBS,heading 2,第一章 标题 2,（一）,PIM2,H2,Titre3,HD2,sect 1.2,H21,sect 1.21,H22,sect 1.22,H211,sect 1.211,H23,sect 1.23,H212,sect 1.212,DO,Titre B,heading 2TOC,1.1  heading 2,h:2,h:2app,A,Header 2,2"/>
    <w:next w:val="a2"/>
    <w:link w:val="20"/>
    <w:autoRedefine/>
    <w:qFormat/>
    <w:rsid w:val="007D4A1E"/>
    <w:pPr>
      <w:keepNext/>
      <w:keepLines/>
      <w:widowControl w:val="0"/>
      <w:numPr>
        <w:ilvl w:val="1"/>
        <w:numId w:val="6"/>
      </w:numPr>
      <w:tabs>
        <w:tab w:val="clear" w:pos="1021"/>
      </w:tabs>
      <w:adjustRightInd w:val="0"/>
      <w:spacing w:before="240" w:after="240"/>
      <w:ind w:left="0" w:firstLine="454"/>
      <w:textAlignment w:val="baseline"/>
      <w:outlineLvl w:val="1"/>
    </w:pPr>
    <w:rPr>
      <w:b/>
      <w:bCs/>
      <w:sz w:val="28"/>
      <w:szCs w:val="28"/>
      <w:lang w:val="en-GB"/>
    </w:rPr>
  </w:style>
  <w:style w:type="paragraph" w:styleId="3">
    <w:name w:val="heading 3"/>
    <w:aliases w:val="条,1.1.1.标题 3,H3,Bold Head,bh,h3,Heading 3 - old,Level 3 Head,level_3,PIM 3,sect1.2.3,prop3,3,3heading,heading 3,Heading 31,l3,CT,3rd level,sect1.2.31,sect1.2.32,sect1.2.311,sect1.2.33,sect1.2.312,Title3,Map,H31,BOD 0,Titre C,Level 3 Topic Heading,b"/>
    <w:next w:val="a2"/>
    <w:link w:val="30"/>
    <w:autoRedefine/>
    <w:qFormat/>
    <w:rsid w:val="005B3EDD"/>
    <w:pPr>
      <w:keepNext/>
      <w:keepLines/>
      <w:numPr>
        <w:ilvl w:val="2"/>
        <w:numId w:val="6"/>
      </w:numPr>
      <w:adjustRightInd w:val="0"/>
      <w:spacing w:before="120" w:after="120" w:line="360" w:lineRule="auto"/>
      <w:jc w:val="both"/>
      <w:textAlignment w:val="baseline"/>
      <w:outlineLvl w:val="2"/>
    </w:pPr>
    <w:rPr>
      <w:rFonts w:eastAsia="黑体"/>
      <w:b/>
      <w:sz w:val="24"/>
      <w:szCs w:val="28"/>
    </w:rPr>
  </w:style>
  <w:style w:type="paragraph" w:styleId="4">
    <w:name w:val="heading 4"/>
    <w:aliases w:val="款,bullet,bl,bb,heading 4,h4,H4,Ref Heading 1,rh1,Heading sql,1.1.1.1 Heading 4,PIM 4,sect 1.2.3.4,4,4heading,L4,4th level,sect 1.2.3.41,Ref Heading 11,rh11,sect 1.2.3.42,Ref Heading 12,rh12,sect 1.2.3.411,Ref Heading 111,rh111,sect 1.2.3.43,rh13,I4"/>
    <w:next w:val="a2"/>
    <w:link w:val="40"/>
    <w:autoRedefine/>
    <w:qFormat/>
    <w:rsid w:val="00570CCF"/>
    <w:pPr>
      <w:keepNext/>
      <w:keepLines/>
      <w:numPr>
        <w:ilvl w:val="3"/>
        <w:numId w:val="6"/>
      </w:numPr>
      <w:adjustRightInd w:val="0"/>
      <w:spacing w:before="120" w:after="120" w:line="360" w:lineRule="auto"/>
      <w:jc w:val="both"/>
      <w:textAlignment w:val="baseline"/>
      <w:outlineLvl w:val="3"/>
    </w:pPr>
    <w:rPr>
      <w:sz w:val="24"/>
      <w:szCs w:val="24"/>
      <w:lang w:val="en-GB"/>
    </w:rPr>
  </w:style>
  <w:style w:type="paragraph" w:styleId="5">
    <w:name w:val="heading 5"/>
    <w:aliases w:val="项,H5,TITRE 5,h5,h51,heading 51,h52,heading 52,h53,heading 53,dash,ds,dd,Roman list,PIM 5,ITT t5,PA Pico Section,Roman list1,Roman list2,Roman list11,Roman list3,Roman list12,Roman list21,Roman list111,Appendix A  Heading 5,Block Label,heading 5"/>
    <w:next w:val="a2"/>
    <w:link w:val="50"/>
    <w:autoRedefine/>
    <w:qFormat/>
    <w:rsid w:val="00756366"/>
    <w:pPr>
      <w:widowControl w:val="0"/>
      <w:numPr>
        <w:ilvl w:val="4"/>
        <w:numId w:val="6"/>
      </w:numPr>
      <w:adjustRightInd w:val="0"/>
      <w:spacing w:before="120" w:after="120" w:line="360" w:lineRule="auto"/>
      <w:jc w:val="both"/>
      <w:textAlignment w:val="baseline"/>
      <w:outlineLvl w:val="4"/>
    </w:pPr>
    <w:rPr>
      <w:bCs/>
      <w:sz w:val="24"/>
      <w:szCs w:val="24"/>
    </w:rPr>
  </w:style>
  <w:style w:type="paragraph" w:styleId="6">
    <w:name w:val="heading 6"/>
    <w:aliases w:val="目,Alt+6,L6,H6,PIM 6,Bullet list,BOD 4,正文六级标题,标题 6(ALT+6),第五层条,Legal Level 1.,ITT t6,PA Appendix,Bullet list1,Bullet list2,Bullet list11,Bullet list3,Bullet list12,Bullet list21,Bullet list111,Bullet lis,heading 6,Appendix,T1,h6,h61,heading 61"/>
    <w:next w:val="a2"/>
    <w:link w:val="60"/>
    <w:autoRedefine/>
    <w:qFormat/>
    <w:rsid w:val="009E4EE8"/>
    <w:pPr>
      <w:widowControl w:val="0"/>
      <w:numPr>
        <w:ilvl w:val="5"/>
        <w:numId w:val="6"/>
      </w:numPr>
      <w:spacing w:line="360" w:lineRule="auto"/>
      <w:jc w:val="both"/>
      <w:outlineLvl w:val="5"/>
    </w:pPr>
    <w:rPr>
      <w:snapToGrid w:val="0"/>
      <w:sz w:val="24"/>
      <w:szCs w:val="24"/>
    </w:rPr>
  </w:style>
  <w:style w:type="paragraph" w:styleId="7">
    <w:name w:val="heading 7"/>
    <w:aliases w:val="Alt+7,sdf,letter list,不用,PIM 7,ITT t7,PA Appendix Major,req3,lettered list,letter list1,lettered list1,letter list2,lettered list2,letter list11,lettered list11,letter list3,lettered list3,letter list12,lettered list12,letter list21,lettered list21"/>
    <w:next w:val="a2"/>
    <w:autoRedefine/>
    <w:qFormat/>
    <w:rsid w:val="009E4EE8"/>
    <w:pPr>
      <w:widowControl w:val="0"/>
      <w:numPr>
        <w:ilvl w:val="6"/>
        <w:numId w:val="6"/>
      </w:numPr>
      <w:spacing w:line="360" w:lineRule="auto"/>
      <w:jc w:val="both"/>
      <w:textAlignment w:val="baseline"/>
      <w:outlineLvl w:val="6"/>
    </w:pPr>
    <w:rPr>
      <w:sz w:val="24"/>
      <w:szCs w:val="24"/>
    </w:rPr>
  </w:style>
  <w:style w:type="paragraph" w:styleId="8">
    <w:name w:val="heading 8"/>
    <w:aliases w:val="插表名,ALT+8,ITT t8,PA Appendix Minor,action,8,r,requirement,req2,Reference List,action1,action2,action11,action3,action4,action5,action6,action7,action12,action21,action111,action31,action8,action13,action22,action112,action32,action9,heading 8"/>
    <w:next w:val="a2"/>
    <w:link w:val="80"/>
    <w:autoRedefine/>
    <w:qFormat/>
    <w:rsid w:val="002326EB"/>
    <w:pPr>
      <w:keepNext/>
      <w:keepLines/>
      <w:numPr>
        <w:ilvl w:val="7"/>
        <w:numId w:val="6"/>
      </w:numPr>
      <w:adjustRightInd w:val="0"/>
      <w:spacing w:line="360" w:lineRule="auto"/>
      <w:jc w:val="center"/>
      <w:textAlignment w:val="baseline"/>
      <w:outlineLvl w:val="7"/>
    </w:pPr>
    <w:rPr>
      <w:rFonts w:eastAsia="黑体"/>
      <w:sz w:val="24"/>
      <w:szCs w:val="24"/>
      <w:lang w:val="en-GB"/>
    </w:rPr>
  </w:style>
  <w:style w:type="paragraph" w:styleId="9">
    <w:name w:val="heading 9"/>
    <w:aliases w:val="插图名,ALT+9,PIM 9,ITT t9,progress,App Heading,Titre 10,9,rb,req bullet,req1,progress1,progress2,progress11,progress3,progress4,progress5,progress6,progress7,progress12,progress21,progress111,progress31,progress8,progress13,heading 9, progress,huh,不用9"/>
    <w:next w:val="a2"/>
    <w:link w:val="90"/>
    <w:autoRedefine/>
    <w:qFormat/>
    <w:rsid w:val="008D1E38"/>
    <w:pPr>
      <w:numPr>
        <w:ilvl w:val="8"/>
        <w:numId w:val="6"/>
      </w:numPr>
      <w:spacing w:line="360" w:lineRule="auto"/>
      <w:ind w:left="482"/>
      <w:jc w:val="center"/>
      <w:outlineLvl w:val="8"/>
    </w:pPr>
    <w:rPr>
      <w:rFonts w:eastAsia="黑体"/>
      <w:sz w:val="24"/>
      <w:szCs w:val="24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paragraph" w:customStyle="1" w:styleId="a6">
    <w:name w:val="报告正文"/>
    <w:basedOn w:val="a2"/>
    <w:link w:val="Char"/>
    <w:rsid w:val="0080562E"/>
    <w:pPr>
      <w:widowControl/>
      <w:overflowPunct w:val="0"/>
      <w:autoSpaceDE w:val="0"/>
      <w:autoSpaceDN w:val="0"/>
      <w:adjustRightInd w:val="0"/>
      <w:spacing w:after="80"/>
      <w:ind w:left="570"/>
    </w:pPr>
    <w:rPr>
      <w:szCs w:val="20"/>
    </w:rPr>
  </w:style>
  <w:style w:type="paragraph" w:customStyle="1" w:styleId="Char0">
    <w:name w:val="Char"/>
    <w:basedOn w:val="a7"/>
    <w:rsid w:val="00FC0DE9"/>
    <w:pPr>
      <w:adjustRightInd w:val="0"/>
      <w:spacing w:line="436" w:lineRule="exact"/>
      <w:ind w:left="357"/>
      <w:jc w:val="left"/>
      <w:outlineLvl w:val="3"/>
    </w:pPr>
    <w:rPr>
      <w:rFonts w:ascii="Tahoma" w:eastAsia="华文细黑" w:hAnsi="Tahoma"/>
      <w:b/>
      <w:sz w:val="24"/>
    </w:rPr>
  </w:style>
  <w:style w:type="paragraph" w:styleId="a7">
    <w:name w:val="Document Map"/>
    <w:basedOn w:val="a2"/>
    <w:rsid w:val="008D1E38"/>
    <w:pPr>
      <w:shd w:val="clear" w:color="auto" w:fill="000080"/>
    </w:pPr>
    <w:rPr>
      <w:sz w:val="21"/>
    </w:rPr>
  </w:style>
  <w:style w:type="paragraph" w:customStyle="1" w:styleId="21">
    <w:name w:val="样式 小四 首行缩进:  2 字符"/>
    <w:basedOn w:val="a2"/>
    <w:rsid w:val="0080562E"/>
    <w:pPr>
      <w:spacing w:line="300" w:lineRule="auto"/>
    </w:pPr>
    <w:rPr>
      <w:szCs w:val="20"/>
    </w:rPr>
  </w:style>
  <w:style w:type="paragraph" w:styleId="TOC2">
    <w:name w:val="toc 2"/>
    <w:aliases w:val="目录 21,节目录"/>
    <w:next w:val="a2"/>
    <w:autoRedefine/>
    <w:uiPriority w:val="39"/>
    <w:qFormat/>
    <w:rsid w:val="009727DF"/>
    <w:pPr>
      <w:widowControl w:val="0"/>
      <w:tabs>
        <w:tab w:val="left" w:pos="851"/>
        <w:tab w:val="left" w:pos="1134"/>
        <w:tab w:val="right" w:leader="dot" w:pos="9354"/>
      </w:tabs>
      <w:spacing w:line="360" w:lineRule="auto"/>
      <w:ind w:firstLineChars="200" w:firstLine="480"/>
      <w:textAlignment w:val="baseline"/>
    </w:pPr>
    <w:rPr>
      <w:rFonts w:eastAsia="黑体"/>
      <w:smallCaps/>
      <w:noProof/>
      <w:sz w:val="24"/>
    </w:rPr>
  </w:style>
  <w:style w:type="paragraph" w:styleId="TOC1">
    <w:name w:val="toc 1"/>
    <w:aliases w:val="文档目录"/>
    <w:next w:val="a2"/>
    <w:autoRedefine/>
    <w:uiPriority w:val="39"/>
    <w:qFormat/>
    <w:rsid w:val="00B563E0"/>
    <w:pPr>
      <w:widowControl w:val="0"/>
      <w:tabs>
        <w:tab w:val="left" w:pos="567"/>
        <w:tab w:val="left" w:pos="993"/>
        <w:tab w:val="right" w:leader="dot" w:pos="9354"/>
      </w:tabs>
      <w:spacing w:line="360" w:lineRule="auto"/>
      <w:textAlignment w:val="baseline"/>
    </w:pPr>
    <w:rPr>
      <w:rFonts w:eastAsia="黑体"/>
      <w:bCs/>
      <w:smallCaps/>
      <w:noProof/>
      <w:sz w:val="28"/>
    </w:rPr>
  </w:style>
  <w:style w:type="paragraph" w:styleId="TOC3">
    <w:name w:val="toc 3"/>
    <w:aliases w:val="条目录"/>
    <w:next w:val="a2"/>
    <w:autoRedefine/>
    <w:uiPriority w:val="39"/>
    <w:qFormat/>
    <w:rsid w:val="00C95AB4"/>
    <w:pPr>
      <w:widowControl w:val="0"/>
      <w:tabs>
        <w:tab w:val="left" w:pos="1418"/>
        <w:tab w:val="left" w:pos="1560"/>
        <w:tab w:val="right" w:leader="dot" w:pos="9356"/>
      </w:tabs>
      <w:spacing w:line="360" w:lineRule="auto"/>
      <w:ind w:leftChars="100" w:left="240" w:right="-2" w:firstLineChars="254" w:firstLine="610"/>
      <w:jc w:val="both"/>
      <w:textAlignment w:val="baseline"/>
    </w:pPr>
    <w:rPr>
      <w:iCs/>
      <w:noProof/>
      <w:snapToGrid w:val="0"/>
      <w:sz w:val="24"/>
    </w:rPr>
  </w:style>
  <w:style w:type="character" w:customStyle="1" w:styleId="PIM2C">
    <w:name w:val="PIM2 C"/>
    <w:rsid w:val="0080562E"/>
    <w:rPr>
      <w:rFonts w:eastAsia="宋体"/>
      <w:b/>
      <w:sz w:val="28"/>
      <w:lang w:val="en-GB" w:eastAsia="zh-CN" w:bidi="ar-SA"/>
    </w:rPr>
  </w:style>
  <w:style w:type="paragraph" w:customStyle="1" w:styleId="a8">
    <w:name w:val="图例"/>
    <w:basedOn w:val="a2"/>
    <w:rsid w:val="0080562E"/>
  </w:style>
  <w:style w:type="paragraph" w:styleId="a9">
    <w:name w:val="caption"/>
    <w:basedOn w:val="a2"/>
    <w:next w:val="a2"/>
    <w:uiPriority w:val="35"/>
    <w:qFormat/>
    <w:rsid w:val="0080562E"/>
    <w:pPr>
      <w:framePr w:w="9136" w:h="14039" w:hSpace="180" w:wrap="auto" w:vAnchor="text" w:hAnchor="page" w:x="1621" w:y="-5"/>
      <w:adjustRightInd w:val="0"/>
      <w:snapToGrid w:val="0"/>
      <w:ind w:firstLine="200"/>
      <w:jc w:val="center"/>
    </w:pPr>
    <w:rPr>
      <w:b/>
      <w:szCs w:val="20"/>
    </w:rPr>
  </w:style>
  <w:style w:type="paragraph" w:styleId="aa">
    <w:name w:val="Date"/>
    <w:basedOn w:val="a2"/>
    <w:next w:val="a2"/>
    <w:rsid w:val="0080562E"/>
    <w:pPr>
      <w:ind w:leftChars="2500" w:left="100" w:firstLine="200"/>
    </w:pPr>
    <w:rPr>
      <w:szCs w:val="20"/>
    </w:rPr>
  </w:style>
  <w:style w:type="paragraph" w:customStyle="1" w:styleId="AltX">
    <w:name w:val="Alt+X"/>
    <w:aliases w:val="mr正文缩进,正文非缩进,表正文,Normal Indent（正文缩进）,段1,正文不缩进,正文-段前3磅,正文（首行缩进）,正文缩进William,特点,ALT+Z,Normal Indent,正文对齐,bt,body text,特点 Char,水上软件,中文正文,图表标题,正文缩进 Char,±íÕýÎÄ,ÕýÎÄ·ÇËõ½ø,四号,正文缩进（首行缩进两字）,正文1,ändrad,缩进,正文缩进1,正文缩进2,正文顶格,Alt+C,强调文字,正文缩1,Body Text(ch)"/>
    <w:basedOn w:val="a2"/>
    <w:next w:val="ab"/>
    <w:rsid w:val="0080562E"/>
    <w:pPr>
      <w:spacing w:line="0" w:lineRule="atLeast"/>
      <w:jc w:val="left"/>
    </w:pPr>
    <w:rPr>
      <w:rFonts w:ascii="仿宋_GB2312" w:eastAsia="仿宋_GB2312"/>
      <w:sz w:val="30"/>
      <w:szCs w:val="20"/>
    </w:rPr>
  </w:style>
  <w:style w:type="paragraph" w:styleId="ab">
    <w:name w:val="Body Text"/>
    <w:basedOn w:val="a2"/>
    <w:link w:val="ac"/>
    <w:rsid w:val="0080562E"/>
    <w:pPr>
      <w:spacing w:after="120"/>
    </w:pPr>
  </w:style>
  <w:style w:type="paragraph" w:customStyle="1" w:styleId="xl23">
    <w:name w:val="xl23"/>
    <w:basedOn w:val="a2"/>
    <w:rsid w:val="0080562E"/>
    <w:pPr>
      <w:widowControl/>
      <w:spacing w:before="100" w:beforeAutospacing="1" w:after="100" w:afterAutospacing="1"/>
      <w:jc w:val="right"/>
    </w:pPr>
    <w:rPr>
      <w:rFonts w:eastAsia="Arial Unicode MS"/>
      <w:sz w:val="20"/>
      <w:szCs w:val="20"/>
    </w:rPr>
  </w:style>
  <w:style w:type="paragraph" w:customStyle="1" w:styleId="ad">
    <w:name w:val="表格"/>
    <w:basedOn w:val="a2"/>
    <w:link w:val="Char1"/>
    <w:rsid w:val="0080562E"/>
    <w:pPr>
      <w:overflowPunct w:val="0"/>
      <w:autoSpaceDE w:val="0"/>
      <w:autoSpaceDN w:val="0"/>
      <w:adjustRightInd w:val="0"/>
      <w:spacing w:line="0" w:lineRule="atLeast"/>
      <w:jc w:val="center"/>
    </w:pPr>
    <w:rPr>
      <w:rFonts w:ascii="宋体"/>
      <w:szCs w:val="20"/>
    </w:rPr>
  </w:style>
  <w:style w:type="paragraph" w:customStyle="1" w:styleId="ae">
    <w:name w:val="表格文字"/>
    <w:basedOn w:val="a2"/>
    <w:rsid w:val="0080562E"/>
    <w:pPr>
      <w:autoSpaceDE w:val="0"/>
      <w:autoSpaceDN w:val="0"/>
      <w:adjustRightInd w:val="0"/>
      <w:jc w:val="center"/>
    </w:pPr>
    <w:rPr>
      <w:szCs w:val="20"/>
    </w:rPr>
  </w:style>
  <w:style w:type="paragraph" w:customStyle="1" w:styleId="AltT">
    <w:name w:val="表格，Alt+T"/>
    <w:basedOn w:val="a2"/>
    <w:rsid w:val="0080562E"/>
    <w:pPr>
      <w:overflowPunct w:val="0"/>
      <w:autoSpaceDE w:val="0"/>
      <w:autoSpaceDN w:val="0"/>
      <w:adjustRightInd w:val="0"/>
      <w:spacing w:line="0" w:lineRule="atLeast"/>
      <w:jc w:val="left"/>
    </w:pPr>
    <w:rPr>
      <w:rFonts w:ascii="宋体"/>
      <w:szCs w:val="20"/>
    </w:rPr>
  </w:style>
  <w:style w:type="paragraph" w:customStyle="1" w:styleId="af">
    <w:name w:val="表格内容"/>
    <w:basedOn w:val="a2"/>
    <w:link w:val="Char2"/>
    <w:rsid w:val="0080562E"/>
    <w:pPr>
      <w:widowControl/>
      <w:autoSpaceDE w:val="0"/>
      <w:autoSpaceDN w:val="0"/>
      <w:adjustRightInd w:val="0"/>
      <w:spacing w:before="60" w:line="300" w:lineRule="auto"/>
      <w:ind w:left="-142"/>
      <w:jc w:val="center"/>
      <w:textAlignment w:val="bottom"/>
    </w:pPr>
    <w:rPr>
      <w:rFonts w:eastAsia="仿宋_GB2312"/>
    </w:rPr>
  </w:style>
  <w:style w:type="character" w:styleId="af0">
    <w:name w:val="page number"/>
    <w:basedOn w:val="a3"/>
    <w:qFormat/>
    <w:rsid w:val="008D1E38"/>
  </w:style>
  <w:style w:type="character" w:styleId="af1">
    <w:name w:val="Hyperlink"/>
    <w:uiPriority w:val="99"/>
    <w:unhideWhenUsed/>
    <w:rsid w:val="00712B6A"/>
    <w:rPr>
      <w:color w:val="0000FF"/>
      <w:u w:val="single"/>
    </w:rPr>
  </w:style>
  <w:style w:type="paragraph" w:styleId="af2">
    <w:name w:val="header"/>
    <w:basedOn w:val="a2"/>
    <w:link w:val="af3"/>
    <w:qFormat/>
    <w:rsid w:val="00B2361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customStyle="1" w:styleId="1H11heading1Alt1h1Huvudrubrikh11h12h13h">
    <w:name w:val="样式 标题 1章H11. heading 1标准章Alt+1h1Huvudrubrikh11h12h13h..."/>
    <w:basedOn w:val="10"/>
    <w:autoRedefine/>
    <w:rsid w:val="00C850E8"/>
    <w:pPr>
      <w:numPr>
        <w:numId w:val="0"/>
      </w:numPr>
      <w:tabs>
        <w:tab w:val="num" w:pos="432"/>
      </w:tabs>
      <w:ind w:left="432" w:hangingChars="200" w:hanging="432"/>
    </w:pPr>
    <w:rPr>
      <w:bCs w:val="0"/>
    </w:rPr>
  </w:style>
  <w:style w:type="paragraph" w:customStyle="1" w:styleId="1H1h11stlevelSectionHeadl1Level1TopicHeadingb1">
    <w:name w:val="样式 标题 1H1h11st levelSection Headl1Level 1 Topic Headingb1..."/>
    <w:basedOn w:val="10"/>
    <w:rsid w:val="0080562E"/>
    <w:pPr>
      <w:keepNext w:val="0"/>
      <w:keepLines w:val="0"/>
      <w:numPr>
        <w:numId w:val="0"/>
      </w:numPr>
      <w:tabs>
        <w:tab w:val="num" w:pos="1320"/>
      </w:tabs>
      <w:snapToGrid w:val="0"/>
      <w:ind w:hangingChars="200" w:hanging="200"/>
    </w:pPr>
    <w:rPr>
      <w:bCs w:val="0"/>
      <w:sz w:val="36"/>
      <w:szCs w:val="36"/>
    </w:rPr>
  </w:style>
  <w:style w:type="paragraph" w:customStyle="1" w:styleId="22">
    <w:name w:val="样式 标题 2 +"/>
    <w:basedOn w:val="2"/>
    <w:autoRedefine/>
    <w:rsid w:val="0080562E"/>
    <w:pPr>
      <w:numPr>
        <w:ilvl w:val="0"/>
        <w:numId w:val="0"/>
      </w:numPr>
      <w:tabs>
        <w:tab w:val="num" w:pos="284"/>
        <w:tab w:val="num" w:pos="840"/>
      </w:tabs>
      <w:adjustRightInd/>
      <w:spacing w:before="260" w:after="260" w:line="416" w:lineRule="auto"/>
      <w:textAlignment w:val="auto"/>
    </w:pPr>
    <w:rPr>
      <w:sz w:val="32"/>
      <w:szCs w:val="32"/>
      <w:lang w:val="en-US"/>
    </w:rPr>
  </w:style>
  <w:style w:type="paragraph" w:customStyle="1" w:styleId="51">
    <w:name w:val="表格正文（5号）"/>
    <w:autoRedefine/>
    <w:rsid w:val="0080562E"/>
    <w:pPr>
      <w:tabs>
        <w:tab w:val="left" w:pos="1316"/>
      </w:tabs>
      <w:adjustRightInd w:val="0"/>
      <w:snapToGrid w:val="0"/>
      <w:ind w:leftChars="-2" w:left="-4" w:firstLine="2"/>
      <w:jc w:val="both"/>
    </w:pPr>
    <w:rPr>
      <w:kern w:val="2"/>
      <w:sz w:val="21"/>
    </w:rPr>
  </w:style>
  <w:style w:type="paragraph" w:customStyle="1" w:styleId="41">
    <w:name w:val="样式 标题 4"/>
    <w:basedOn w:val="4"/>
    <w:rsid w:val="0080562E"/>
    <w:pPr>
      <w:widowControl w:val="0"/>
      <w:numPr>
        <w:ilvl w:val="0"/>
        <w:numId w:val="0"/>
      </w:numPr>
      <w:tabs>
        <w:tab w:val="num" w:pos="360"/>
        <w:tab w:val="left" w:pos="900"/>
      </w:tabs>
      <w:adjustRightInd/>
      <w:spacing w:before="140" w:after="140" w:line="300" w:lineRule="auto"/>
      <w:textAlignment w:val="auto"/>
    </w:pPr>
    <w:rPr>
      <w:rFonts w:eastAsia="黑体"/>
      <w:bCs/>
      <w:sz w:val="28"/>
      <w:szCs w:val="28"/>
    </w:rPr>
  </w:style>
  <w:style w:type="paragraph" w:customStyle="1" w:styleId="12">
    <w:name w:val="样式 标题 1"/>
    <w:basedOn w:val="10"/>
    <w:rsid w:val="0080562E"/>
    <w:pPr>
      <w:keepNext w:val="0"/>
      <w:keepLines w:val="0"/>
      <w:pageBreakBefore/>
      <w:numPr>
        <w:numId w:val="0"/>
      </w:numPr>
      <w:tabs>
        <w:tab w:val="num" w:pos="360"/>
      </w:tabs>
      <w:snapToGrid w:val="0"/>
      <w:spacing w:line="300" w:lineRule="auto"/>
    </w:pPr>
    <w:rPr>
      <w:bCs w:val="0"/>
      <w:sz w:val="36"/>
      <w:szCs w:val="36"/>
    </w:rPr>
  </w:style>
  <w:style w:type="paragraph" w:customStyle="1" w:styleId="31">
    <w:name w:val="样式 标题 3"/>
    <w:basedOn w:val="3"/>
    <w:rsid w:val="0080562E"/>
    <w:pPr>
      <w:widowControl w:val="0"/>
      <w:numPr>
        <w:ilvl w:val="0"/>
        <w:numId w:val="0"/>
      </w:numPr>
      <w:tabs>
        <w:tab w:val="num" w:pos="360"/>
        <w:tab w:val="left" w:pos="540"/>
      </w:tabs>
      <w:adjustRightInd/>
      <w:spacing w:before="140" w:after="140" w:line="300" w:lineRule="auto"/>
      <w:textAlignment w:val="auto"/>
    </w:pPr>
    <w:rPr>
      <w:rFonts w:eastAsia="宋体"/>
      <w:bCs/>
      <w:sz w:val="32"/>
      <w:szCs w:val="32"/>
    </w:rPr>
  </w:style>
  <w:style w:type="character" w:customStyle="1" w:styleId="3Char">
    <w:name w:val="样式 标题 3 + Char"/>
    <w:rsid w:val="007E2CCA"/>
    <w:rPr>
      <w:rFonts w:eastAsia="宋体"/>
      <w:b/>
      <w:bCs/>
      <w:kern w:val="2"/>
      <w:sz w:val="32"/>
      <w:szCs w:val="32"/>
      <w:lang w:val="en-US" w:eastAsia="zh-CN" w:bidi="ar-SA"/>
    </w:rPr>
  </w:style>
  <w:style w:type="paragraph" w:customStyle="1" w:styleId="af4">
    <w:name w:val="文档正文(首行缩进）"/>
    <w:basedOn w:val="a2"/>
    <w:rsid w:val="0080562E"/>
    <w:pPr>
      <w:adjustRightInd w:val="0"/>
      <w:spacing w:line="288" w:lineRule="auto"/>
      <w:ind w:firstLine="454"/>
    </w:pPr>
    <w:rPr>
      <w:szCs w:val="20"/>
    </w:rPr>
  </w:style>
  <w:style w:type="paragraph" w:customStyle="1" w:styleId="af5">
    <w:name w:val="移动五期"/>
    <w:basedOn w:val="a2"/>
    <w:rsid w:val="0080562E"/>
    <w:pPr>
      <w:ind w:firstLine="454"/>
    </w:pPr>
    <w:rPr>
      <w:rFonts w:ascii="宋体"/>
      <w:szCs w:val="20"/>
    </w:rPr>
  </w:style>
  <w:style w:type="character" w:customStyle="1" w:styleId="2Char">
    <w:name w:val="样式 标题 2 + Char"/>
    <w:rsid w:val="007E2CCA"/>
    <w:rPr>
      <w:rFonts w:ascii="Arial" w:eastAsia="黑体" w:hAnsi="Arial"/>
      <w:b/>
      <w:bCs/>
      <w:kern w:val="2"/>
      <w:sz w:val="32"/>
      <w:szCs w:val="32"/>
      <w:lang w:val="en-US" w:eastAsia="zh-CN" w:bidi="ar-SA"/>
    </w:rPr>
  </w:style>
  <w:style w:type="paragraph" w:customStyle="1" w:styleId="af6">
    <w:name w:val="表格正文"/>
    <w:aliases w:val="Alt+B"/>
    <w:basedOn w:val="a2"/>
    <w:rsid w:val="0080562E"/>
    <w:pPr>
      <w:adjustRightInd w:val="0"/>
      <w:snapToGrid w:val="0"/>
      <w:spacing w:before="60" w:after="60"/>
      <w:jc w:val="center"/>
    </w:pPr>
    <w:rPr>
      <w:szCs w:val="20"/>
    </w:rPr>
  </w:style>
  <w:style w:type="paragraph" w:customStyle="1" w:styleId="42">
    <w:name w:val="表格正文（4号）"/>
    <w:basedOn w:val="a2"/>
    <w:autoRedefine/>
    <w:rsid w:val="0080562E"/>
    <w:pPr>
      <w:adjustRightInd w:val="0"/>
      <w:spacing w:line="312" w:lineRule="auto"/>
      <w:jc w:val="center"/>
    </w:pPr>
    <w:rPr>
      <w:b/>
    </w:rPr>
  </w:style>
  <w:style w:type="paragraph" w:customStyle="1" w:styleId="af7">
    <w:name w:val="首行缩进"/>
    <w:basedOn w:val="a2"/>
    <w:autoRedefine/>
    <w:rsid w:val="0080562E"/>
    <w:pPr>
      <w:spacing w:line="312" w:lineRule="auto"/>
      <w:ind w:firstLine="482"/>
    </w:pPr>
    <w:rPr>
      <w:color w:val="000000"/>
      <w:szCs w:val="20"/>
    </w:rPr>
  </w:style>
  <w:style w:type="character" w:customStyle="1" w:styleId="3Char1">
    <w:name w:val="样式 标题 3 + Char1"/>
    <w:rsid w:val="007E2CCA"/>
    <w:rPr>
      <w:rFonts w:eastAsia="宋体"/>
      <w:b/>
      <w:bCs/>
      <w:kern w:val="2"/>
      <w:sz w:val="32"/>
      <w:szCs w:val="32"/>
      <w:lang w:val="en-US" w:eastAsia="zh-CN" w:bidi="ar-SA"/>
    </w:rPr>
  </w:style>
  <w:style w:type="character" w:customStyle="1" w:styleId="pt9">
    <w:name w:val="pt9"/>
    <w:basedOn w:val="a3"/>
    <w:rsid w:val="0080562E"/>
  </w:style>
  <w:style w:type="paragraph" w:customStyle="1" w:styleId="225">
    <w:name w:val="样式 宋体 首行缩进:  2.25 字符"/>
    <w:basedOn w:val="a2"/>
    <w:autoRedefine/>
    <w:rsid w:val="0080562E"/>
    <w:pPr>
      <w:adjustRightInd w:val="0"/>
      <w:spacing w:line="300" w:lineRule="auto"/>
    </w:pPr>
    <w:rPr>
      <w:rFonts w:ascii="宋体" w:hAnsi="宋体"/>
      <w:szCs w:val="20"/>
    </w:rPr>
  </w:style>
  <w:style w:type="paragraph" w:customStyle="1" w:styleId="085">
    <w:name w:val="样式 小四 首行缩进:  0.85 厘米"/>
    <w:basedOn w:val="a2"/>
    <w:autoRedefine/>
    <w:rsid w:val="0080562E"/>
    <w:pPr>
      <w:spacing w:line="300" w:lineRule="auto"/>
      <w:jc w:val="center"/>
    </w:pPr>
    <w:rPr>
      <w:rFonts w:cs="宋体"/>
      <w:szCs w:val="20"/>
    </w:rPr>
  </w:style>
  <w:style w:type="character" w:customStyle="1" w:styleId="2Char0">
    <w:name w:val="样式 小四 首行缩进:  2 字符 Char"/>
    <w:rsid w:val="0080562E"/>
    <w:rPr>
      <w:rFonts w:eastAsia="宋体" w:cs="宋体"/>
      <w:kern w:val="2"/>
      <w:sz w:val="24"/>
      <w:lang w:val="en-US" w:eastAsia="zh-CN" w:bidi="ar-SA"/>
    </w:rPr>
  </w:style>
  <w:style w:type="paragraph" w:customStyle="1" w:styleId="af8">
    <w:name w:val="表格标题(居中)"/>
    <w:link w:val="Char3"/>
    <w:autoRedefine/>
    <w:rsid w:val="0080562E"/>
    <w:pPr>
      <w:keepNext/>
      <w:adjustRightInd w:val="0"/>
      <w:snapToGrid w:val="0"/>
      <w:spacing w:line="300" w:lineRule="auto"/>
      <w:jc w:val="center"/>
    </w:pPr>
    <w:rPr>
      <w:rFonts w:eastAsia="黑体"/>
      <w:color w:val="FF0000"/>
      <w:kern w:val="2"/>
      <w:sz w:val="24"/>
    </w:rPr>
  </w:style>
  <w:style w:type="paragraph" w:customStyle="1" w:styleId="af9">
    <w:name w:val="表格样式"/>
    <w:basedOn w:val="a2"/>
    <w:link w:val="CharChar"/>
    <w:qFormat/>
    <w:rsid w:val="004E3633"/>
    <w:pPr>
      <w:widowControl/>
      <w:spacing w:line="240" w:lineRule="auto"/>
      <w:ind w:firstLineChars="0" w:firstLine="0"/>
      <w:jc w:val="center"/>
      <w:textAlignment w:val="center"/>
    </w:pPr>
  </w:style>
  <w:style w:type="paragraph" w:customStyle="1" w:styleId="xl34">
    <w:name w:val="xl34"/>
    <w:basedOn w:val="a2"/>
    <w:rsid w:val="0080562E"/>
    <w:pPr>
      <w:widowControl/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宋体" w:hAnsi="宋体"/>
    </w:rPr>
  </w:style>
  <w:style w:type="paragraph" w:customStyle="1" w:styleId="afa">
    <w:name w:val="正文(首行缩进）"/>
    <w:basedOn w:val="a2"/>
    <w:rsid w:val="0080562E"/>
    <w:pPr>
      <w:adjustRightInd w:val="0"/>
      <w:snapToGrid w:val="0"/>
      <w:spacing w:line="288" w:lineRule="auto"/>
      <w:ind w:firstLine="200"/>
      <w:jc w:val="left"/>
    </w:pPr>
    <w:rPr>
      <w:rFonts w:ascii="宋体" w:hAnsi="宋体"/>
    </w:rPr>
  </w:style>
  <w:style w:type="paragraph" w:customStyle="1" w:styleId="afb">
    <w:name w:val="封面标题"/>
    <w:rsid w:val="0080562E"/>
    <w:pPr>
      <w:spacing w:line="360" w:lineRule="auto"/>
      <w:jc w:val="center"/>
    </w:pPr>
    <w:rPr>
      <w:b/>
      <w:color w:val="000000"/>
      <w:sz w:val="44"/>
    </w:rPr>
  </w:style>
  <w:style w:type="paragraph" w:customStyle="1" w:styleId="Char4">
    <w:name w:val="表格(五号) Char"/>
    <w:basedOn w:val="a2"/>
    <w:rsid w:val="0080562E"/>
    <w:pPr>
      <w:adjustRightInd w:val="0"/>
      <w:snapToGrid w:val="0"/>
      <w:spacing w:before="60" w:after="60"/>
      <w:ind w:left="11"/>
      <w:jc w:val="center"/>
    </w:pPr>
    <w:rPr>
      <w:noProof/>
    </w:rPr>
  </w:style>
  <w:style w:type="character" w:customStyle="1" w:styleId="CharChar0">
    <w:name w:val="表格(五号) Char Char"/>
    <w:rsid w:val="0080562E"/>
    <w:rPr>
      <w:rFonts w:eastAsia="宋体"/>
      <w:noProof/>
      <w:kern w:val="2"/>
      <w:sz w:val="21"/>
      <w:szCs w:val="24"/>
      <w:lang w:val="en-US" w:eastAsia="zh-CN" w:bidi="ar-SA"/>
    </w:rPr>
  </w:style>
  <w:style w:type="paragraph" w:customStyle="1" w:styleId="13">
    <w:name w:val="样式1"/>
    <w:basedOn w:val="4"/>
    <w:rsid w:val="0080562E"/>
    <w:pPr>
      <w:widowControl w:val="0"/>
      <w:numPr>
        <w:ilvl w:val="0"/>
        <w:numId w:val="0"/>
      </w:numPr>
      <w:tabs>
        <w:tab w:val="num" w:pos="1620"/>
      </w:tabs>
      <w:snapToGrid w:val="0"/>
      <w:spacing w:before="100" w:after="100" w:line="312" w:lineRule="auto"/>
      <w:ind w:leftChars="600" w:left="1620" w:hangingChars="200" w:hanging="360"/>
      <w:textAlignment w:val="auto"/>
    </w:pPr>
    <w:rPr>
      <w:rFonts w:ascii="宋体" w:hAnsi="宋体"/>
      <w:b/>
      <w:bCs/>
      <w:kern w:val="2"/>
    </w:rPr>
  </w:style>
  <w:style w:type="paragraph" w:customStyle="1" w:styleId="afc">
    <w:name w:val="文档正文"/>
    <w:basedOn w:val="a2"/>
    <w:link w:val="Char10"/>
    <w:rsid w:val="0080562E"/>
    <w:pPr>
      <w:adjustRightInd w:val="0"/>
      <w:spacing w:line="480" w:lineRule="atLeast"/>
      <w:ind w:firstLine="567"/>
    </w:pPr>
    <w:rPr>
      <w:rFonts w:ascii="仿宋_GB2312" w:eastAsia="仿宋_GB2312"/>
      <w:szCs w:val="20"/>
    </w:rPr>
  </w:style>
  <w:style w:type="paragraph" w:customStyle="1" w:styleId="afd">
    <w:name w:val="封面落款"/>
    <w:basedOn w:val="a2"/>
    <w:rsid w:val="0080562E"/>
    <w:pPr>
      <w:adjustRightInd w:val="0"/>
      <w:spacing w:line="300" w:lineRule="auto"/>
      <w:jc w:val="center"/>
    </w:pPr>
    <w:rPr>
      <w:spacing w:val="10"/>
      <w:sz w:val="30"/>
      <w:szCs w:val="20"/>
    </w:rPr>
  </w:style>
  <w:style w:type="paragraph" w:customStyle="1" w:styleId="0">
    <w:name w:val="目录0"/>
    <w:basedOn w:val="TOC1"/>
    <w:autoRedefine/>
    <w:rsid w:val="0080562E"/>
    <w:pPr>
      <w:widowControl/>
      <w:tabs>
        <w:tab w:val="right" w:leader="middleDot" w:pos="8931"/>
      </w:tabs>
      <w:spacing w:before="120" w:line="300" w:lineRule="auto"/>
      <w:jc w:val="center"/>
    </w:pPr>
    <w:rPr>
      <w:b/>
      <w:caps/>
      <w:color w:val="000000"/>
      <w:sz w:val="32"/>
      <w:szCs w:val="28"/>
    </w:rPr>
  </w:style>
  <w:style w:type="paragraph" w:customStyle="1" w:styleId="afe">
    <w:name w:val="插图说明"/>
    <w:basedOn w:val="a2"/>
    <w:rsid w:val="0080562E"/>
    <w:pPr>
      <w:adjustRightInd w:val="0"/>
      <w:spacing w:after="240"/>
      <w:jc w:val="center"/>
    </w:pPr>
    <w:rPr>
      <w:rFonts w:eastAsia="黑体"/>
      <w:szCs w:val="20"/>
    </w:rPr>
  </w:style>
  <w:style w:type="paragraph" w:customStyle="1" w:styleId="font5">
    <w:name w:val="font5"/>
    <w:basedOn w:val="a2"/>
    <w:rsid w:val="0080562E"/>
    <w:pPr>
      <w:widowControl/>
      <w:spacing w:before="100" w:beforeAutospacing="1" w:after="100" w:afterAutospacing="1"/>
      <w:jc w:val="left"/>
    </w:pPr>
    <w:rPr>
      <w:rFonts w:ascii="宋体" w:hAnsi="宋体" w:hint="eastAsia"/>
    </w:rPr>
  </w:style>
  <w:style w:type="paragraph" w:customStyle="1" w:styleId="font6">
    <w:name w:val="font6"/>
    <w:basedOn w:val="a2"/>
    <w:rsid w:val="0080562E"/>
    <w:pPr>
      <w:widowControl/>
      <w:spacing w:before="100" w:beforeAutospacing="1" w:after="100" w:afterAutospacing="1"/>
      <w:jc w:val="left"/>
    </w:pPr>
    <w:rPr>
      <w:rFonts w:ascii="宋体" w:hAnsi="宋体" w:hint="eastAsia"/>
      <w:sz w:val="18"/>
      <w:szCs w:val="18"/>
    </w:rPr>
  </w:style>
  <w:style w:type="paragraph" w:customStyle="1" w:styleId="font7">
    <w:name w:val="font7"/>
    <w:basedOn w:val="a2"/>
    <w:rsid w:val="0080562E"/>
    <w:pPr>
      <w:widowControl/>
      <w:spacing w:before="100" w:beforeAutospacing="1" w:after="100" w:afterAutospacing="1"/>
      <w:jc w:val="left"/>
    </w:pPr>
  </w:style>
  <w:style w:type="paragraph" w:customStyle="1" w:styleId="xl29">
    <w:name w:val="xl29"/>
    <w:basedOn w:val="a2"/>
    <w:rsid w:val="0080562E"/>
    <w:pPr>
      <w:widowControl/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宋体" w:hAnsi="宋体"/>
    </w:rPr>
  </w:style>
  <w:style w:type="paragraph" w:customStyle="1" w:styleId="xl30">
    <w:name w:val="xl30"/>
    <w:basedOn w:val="a2"/>
    <w:rsid w:val="0080562E"/>
    <w:pPr>
      <w:widowControl/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宋体" w:hAnsi="宋体"/>
    </w:rPr>
  </w:style>
  <w:style w:type="paragraph" w:customStyle="1" w:styleId="xl31">
    <w:name w:val="xl31"/>
    <w:basedOn w:val="a2"/>
    <w:rsid w:val="0080562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宋体" w:hAnsi="宋体"/>
    </w:rPr>
  </w:style>
  <w:style w:type="paragraph" w:customStyle="1" w:styleId="xl32">
    <w:name w:val="xl32"/>
    <w:basedOn w:val="a2"/>
    <w:rsid w:val="0080562E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宋体" w:hAnsi="宋体"/>
    </w:rPr>
  </w:style>
  <w:style w:type="paragraph" w:customStyle="1" w:styleId="xl33">
    <w:name w:val="xl33"/>
    <w:basedOn w:val="a2"/>
    <w:rsid w:val="0080562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宋体" w:hAnsi="宋体"/>
    </w:rPr>
  </w:style>
  <w:style w:type="paragraph" w:customStyle="1" w:styleId="xl35">
    <w:name w:val="xl35"/>
    <w:basedOn w:val="a2"/>
    <w:rsid w:val="0080562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/>
      <w:jc w:val="left"/>
      <w:textAlignment w:val="center"/>
    </w:pPr>
    <w:rPr>
      <w:rFonts w:ascii="宋体" w:hAnsi="宋体"/>
    </w:rPr>
  </w:style>
  <w:style w:type="paragraph" w:customStyle="1" w:styleId="xl36">
    <w:name w:val="xl36"/>
    <w:basedOn w:val="a2"/>
    <w:rsid w:val="0080562E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宋体" w:hAnsi="宋体"/>
    </w:rPr>
  </w:style>
  <w:style w:type="paragraph" w:customStyle="1" w:styleId="xl37">
    <w:name w:val="xl37"/>
    <w:basedOn w:val="a2"/>
    <w:rsid w:val="0080562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宋体" w:hAnsi="宋体"/>
    </w:rPr>
  </w:style>
  <w:style w:type="paragraph" w:customStyle="1" w:styleId="xl38">
    <w:name w:val="xl38"/>
    <w:basedOn w:val="a2"/>
    <w:rsid w:val="0080562E"/>
    <w:pPr>
      <w:widowControl/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宋体" w:hAnsi="宋体"/>
      <w:b/>
      <w:bCs/>
    </w:rPr>
  </w:style>
  <w:style w:type="paragraph" w:customStyle="1" w:styleId="xl39">
    <w:name w:val="xl39"/>
    <w:basedOn w:val="a2"/>
    <w:rsid w:val="0080562E"/>
    <w:pPr>
      <w:widowControl/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宋体" w:hAnsi="宋体"/>
      <w:b/>
      <w:bCs/>
    </w:rPr>
  </w:style>
  <w:style w:type="paragraph" w:customStyle="1" w:styleId="xl40">
    <w:name w:val="xl40"/>
    <w:basedOn w:val="a2"/>
    <w:rsid w:val="0080562E"/>
    <w:pPr>
      <w:widowControl/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宋体" w:hAnsi="宋体"/>
    </w:rPr>
  </w:style>
  <w:style w:type="paragraph" w:customStyle="1" w:styleId="xl41">
    <w:name w:val="xl41"/>
    <w:basedOn w:val="a2"/>
    <w:rsid w:val="0080562E"/>
    <w:pPr>
      <w:widowControl/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宋体" w:hAnsi="宋体"/>
    </w:rPr>
  </w:style>
  <w:style w:type="paragraph" w:customStyle="1" w:styleId="xl42">
    <w:name w:val="xl42"/>
    <w:basedOn w:val="a2"/>
    <w:rsid w:val="0080562E"/>
    <w:pPr>
      <w:widowControl/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宋体" w:hAnsi="宋体"/>
    </w:rPr>
  </w:style>
  <w:style w:type="paragraph" w:customStyle="1" w:styleId="xl43">
    <w:name w:val="xl43"/>
    <w:basedOn w:val="a2"/>
    <w:rsid w:val="0080562E"/>
    <w:pPr>
      <w:widowControl/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宋体" w:hAnsi="宋体"/>
    </w:rPr>
  </w:style>
  <w:style w:type="paragraph" w:customStyle="1" w:styleId="xl44">
    <w:name w:val="xl44"/>
    <w:basedOn w:val="a2"/>
    <w:rsid w:val="0080562E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宋体" w:hAnsi="宋体"/>
    </w:rPr>
  </w:style>
  <w:style w:type="paragraph" w:customStyle="1" w:styleId="xl45">
    <w:name w:val="xl45"/>
    <w:basedOn w:val="a2"/>
    <w:rsid w:val="0080562E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宋体" w:hAnsi="宋体"/>
    </w:rPr>
  </w:style>
  <w:style w:type="paragraph" w:customStyle="1" w:styleId="xl46">
    <w:name w:val="xl46"/>
    <w:basedOn w:val="a2"/>
    <w:rsid w:val="0080562E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宋体" w:hAnsi="宋体"/>
    </w:rPr>
  </w:style>
  <w:style w:type="character" w:customStyle="1" w:styleId="pix91">
    <w:name w:val="pix91"/>
    <w:rsid w:val="0080562E"/>
    <w:rPr>
      <w:spacing w:val="375"/>
      <w:sz w:val="18"/>
      <w:szCs w:val="18"/>
    </w:rPr>
  </w:style>
  <w:style w:type="paragraph" w:styleId="23">
    <w:name w:val="List Bullet 2"/>
    <w:basedOn w:val="a2"/>
    <w:autoRedefine/>
    <w:rsid w:val="0080562E"/>
    <w:pPr>
      <w:tabs>
        <w:tab w:val="num" w:pos="1620"/>
      </w:tabs>
      <w:ind w:leftChars="600" w:left="1620" w:hanging="360"/>
    </w:pPr>
    <w:rPr>
      <w:rFonts w:ascii="宋体"/>
      <w:szCs w:val="20"/>
    </w:rPr>
  </w:style>
  <w:style w:type="paragraph" w:styleId="32">
    <w:name w:val="List Bullet 3"/>
    <w:basedOn w:val="a2"/>
    <w:autoRedefine/>
    <w:rsid w:val="0080562E"/>
    <w:pPr>
      <w:tabs>
        <w:tab w:val="num" w:pos="1620"/>
      </w:tabs>
      <w:ind w:leftChars="600" w:left="1620" w:hanging="360"/>
    </w:pPr>
    <w:rPr>
      <w:rFonts w:ascii="宋体"/>
      <w:szCs w:val="20"/>
    </w:rPr>
  </w:style>
  <w:style w:type="paragraph" w:styleId="43">
    <w:name w:val="List Bullet 4"/>
    <w:basedOn w:val="a2"/>
    <w:autoRedefine/>
    <w:rsid w:val="0080562E"/>
    <w:pPr>
      <w:tabs>
        <w:tab w:val="num" w:pos="1620"/>
      </w:tabs>
      <w:ind w:leftChars="600" w:left="1620" w:hanging="360"/>
    </w:pPr>
    <w:rPr>
      <w:rFonts w:ascii="宋体"/>
      <w:szCs w:val="20"/>
    </w:rPr>
  </w:style>
  <w:style w:type="character" w:customStyle="1" w:styleId="txt">
    <w:name w:val="txt"/>
    <w:basedOn w:val="a3"/>
    <w:rsid w:val="0080562E"/>
  </w:style>
  <w:style w:type="character" w:customStyle="1" w:styleId="unnamed21">
    <w:name w:val="unnamed21"/>
    <w:basedOn w:val="a3"/>
    <w:rsid w:val="0080562E"/>
  </w:style>
  <w:style w:type="paragraph" w:customStyle="1" w:styleId="xl24">
    <w:name w:val="xl24"/>
    <w:basedOn w:val="a2"/>
    <w:rsid w:val="0080562E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</w:rPr>
  </w:style>
  <w:style w:type="paragraph" w:customStyle="1" w:styleId="xl25">
    <w:name w:val="xl25"/>
    <w:basedOn w:val="a2"/>
    <w:rsid w:val="0080562E"/>
    <w:pPr>
      <w:widowControl/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</w:rPr>
  </w:style>
  <w:style w:type="paragraph" w:customStyle="1" w:styleId="xl26">
    <w:name w:val="xl26"/>
    <w:basedOn w:val="a2"/>
    <w:rsid w:val="0080562E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</w:rPr>
  </w:style>
  <w:style w:type="paragraph" w:customStyle="1" w:styleId="xl27">
    <w:name w:val="xl27"/>
    <w:basedOn w:val="a2"/>
    <w:rsid w:val="0080562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</w:rPr>
  </w:style>
  <w:style w:type="paragraph" w:customStyle="1" w:styleId="xl28">
    <w:name w:val="xl28"/>
    <w:basedOn w:val="a2"/>
    <w:rsid w:val="0080562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  <w:szCs w:val="21"/>
    </w:rPr>
  </w:style>
  <w:style w:type="paragraph" w:customStyle="1" w:styleId="Default">
    <w:name w:val="Default"/>
    <w:rsid w:val="0080562E"/>
    <w:pPr>
      <w:widowControl w:val="0"/>
      <w:autoSpaceDE w:val="0"/>
      <w:autoSpaceDN w:val="0"/>
      <w:adjustRightInd w:val="0"/>
    </w:pPr>
    <w:rPr>
      <w:rFonts w:ascii="ËÎÌå" w:hAnsi="ËÎÌå"/>
    </w:rPr>
  </w:style>
  <w:style w:type="paragraph" w:customStyle="1" w:styleId="aff">
    <w:name w:val="正文文档(首行缩进）"/>
    <w:basedOn w:val="a2"/>
    <w:rsid w:val="0080562E"/>
    <w:pPr>
      <w:adjustRightInd w:val="0"/>
      <w:spacing w:line="312" w:lineRule="auto"/>
      <w:ind w:firstLine="200"/>
    </w:pPr>
    <w:rPr>
      <w:szCs w:val="20"/>
    </w:rPr>
  </w:style>
  <w:style w:type="paragraph" w:customStyle="1" w:styleId="aff0">
    <w:name w:val="图标题"/>
    <w:autoRedefine/>
    <w:rsid w:val="0080562E"/>
    <w:pPr>
      <w:adjustRightInd w:val="0"/>
      <w:snapToGrid w:val="0"/>
      <w:spacing w:line="312" w:lineRule="auto"/>
      <w:jc w:val="center"/>
    </w:pPr>
    <w:rPr>
      <w:b/>
      <w:color w:val="000000"/>
      <w:kern w:val="2"/>
      <w:sz w:val="24"/>
    </w:rPr>
  </w:style>
  <w:style w:type="paragraph" w:customStyle="1" w:styleId="aff1">
    <w:name w:val="说明"/>
    <w:autoRedefine/>
    <w:rsid w:val="0080562E"/>
    <w:pPr>
      <w:adjustRightInd w:val="0"/>
      <w:snapToGrid w:val="0"/>
      <w:ind w:firstLine="200"/>
    </w:pPr>
    <w:rPr>
      <w:sz w:val="21"/>
    </w:rPr>
  </w:style>
  <w:style w:type="paragraph" w:customStyle="1" w:styleId="aff2">
    <w:name w:val="文档正文（首行不缩进）"/>
    <w:basedOn w:val="a2"/>
    <w:rsid w:val="0080562E"/>
    <w:pPr>
      <w:snapToGrid w:val="0"/>
      <w:spacing w:line="264" w:lineRule="auto"/>
      <w:jc w:val="left"/>
    </w:pPr>
    <w:rPr>
      <w:rFonts w:ascii="宋体" w:hAnsi="宋体"/>
    </w:rPr>
  </w:style>
  <w:style w:type="paragraph" w:customStyle="1" w:styleId="aff3">
    <w:name w:val="图文字"/>
    <w:rsid w:val="0080562E"/>
    <w:pPr>
      <w:adjustRightInd w:val="0"/>
      <w:snapToGrid w:val="0"/>
    </w:pPr>
  </w:style>
  <w:style w:type="character" w:customStyle="1" w:styleId="r1">
    <w:name w:val="r1"/>
    <w:rsid w:val="0080562E"/>
    <w:rPr>
      <w:spacing w:val="347"/>
      <w:sz w:val="23"/>
      <w:szCs w:val="23"/>
    </w:rPr>
  </w:style>
  <w:style w:type="paragraph" w:customStyle="1" w:styleId="w4">
    <w:name w:val="w4"/>
    <w:basedOn w:val="a2"/>
    <w:rsid w:val="0080562E"/>
    <w:pPr>
      <w:widowControl/>
      <w:spacing w:before="100" w:beforeAutospacing="1" w:after="100" w:afterAutospacing="1" w:line="336" w:lineRule="auto"/>
      <w:ind w:firstLine="360"/>
      <w:jc w:val="left"/>
    </w:pPr>
    <w:rPr>
      <w:rFonts w:eastAsia="Arial Unicode MS" w:cs="Arial Unicode MS"/>
      <w:color w:val="8A5E00"/>
      <w:sz w:val="18"/>
      <w:szCs w:val="18"/>
    </w:rPr>
  </w:style>
  <w:style w:type="paragraph" w:customStyle="1" w:styleId="w5">
    <w:name w:val="w5"/>
    <w:basedOn w:val="a2"/>
    <w:rsid w:val="0080562E"/>
    <w:pPr>
      <w:widowControl/>
      <w:spacing w:before="100" w:beforeAutospacing="1" w:after="100" w:afterAutospacing="1" w:line="336" w:lineRule="auto"/>
      <w:ind w:firstLine="360"/>
      <w:jc w:val="left"/>
    </w:pPr>
    <w:rPr>
      <w:rFonts w:eastAsia="Arial Unicode MS" w:cs="Arial Unicode MS"/>
      <w:color w:val="8A5E00"/>
      <w:sz w:val="18"/>
      <w:szCs w:val="18"/>
    </w:rPr>
  </w:style>
  <w:style w:type="character" w:customStyle="1" w:styleId="t141">
    <w:name w:val="t141"/>
    <w:rsid w:val="0080562E"/>
    <w:rPr>
      <w:spacing w:val="280"/>
    </w:rPr>
  </w:style>
  <w:style w:type="character" w:customStyle="1" w:styleId="1C">
    <w:name w:val="1. C"/>
    <w:rsid w:val="0080562E"/>
    <w:rPr>
      <w:rFonts w:eastAsia="宋体"/>
      <w:b/>
      <w:bCs/>
      <w:kern w:val="2"/>
      <w:sz w:val="32"/>
      <w:szCs w:val="32"/>
      <w:lang w:val="en-US" w:eastAsia="zh-CN" w:bidi="ar-SA"/>
    </w:rPr>
  </w:style>
  <w:style w:type="paragraph" w:customStyle="1" w:styleId="xl70">
    <w:name w:val="xl70"/>
    <w:basedOn w:val="a2"/>
    <w:rsid w:val="0080562E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hAnsi="Arial Unicode MS"/>
      <w:sz w:val="20"/>
      <w:szCs w:val="20"/>
    </w:rPr>
  </w:style>
  <w:style w:type="paragraph" w:customStyle="1" w:styleId="24">
    <w:name w:val="样式 标题 2"/>
    <w:basedOn w:val="22"/>
    <w:rsid w:val="0080562E"/>
    <w:pPr>
      <w:tabs>
        <w:tab w:val="clear" w:pos="284"/>
        <w:tab w:val="num" w:pos="360"/>
        <w:tab w:val="num" w:pos="389"/>
      </w:tabs>
      <w:spacing w:before="140" w:after="140" w:line="300" w:lineRule="auto"/>
    </w:pPr>
  </w:style>
  <w:style w:type="paragraph" w:customStyle="1" w:styleId="10175">
    <w:name w:val="样式 (符号) 宋体 10 磅 居中 首行缩进:  1.75 字符 行距: 单倍行距"/>
    <w:basedOn w:val="a2"/>
    <w:rsid w:val="0080562E"/>
    <w:pPr>
      <w:tabs>
        <w:tab w:val="left" w:pos="480"/>
      </w:tabs>
      <w:jc w:val="center"/>
    </w:pPr>
    <w:rPr>
      <w:rFonts w:ascii="宋体" w:hAnsi="宋体"/>
      <w:noProof/>
      <w:sz w:val="20"/>
      <w:szCs w:val="20"/>
    </w:rPr>
  </w:style>
  <w:style w:type="paragraph" w:customStyle="1" w:styleId="aff4">
    <w:name w:val="表格题头"/>
    <w:basedOn w:val="a2"/>
    <w:next w:val="a2"/>
    <w:autoRedefine/>
    <w:rsid w:val="0080562E"/>
    <w:pPr>
      <w:tabs>
        <w:tab w:val="left" w:pos="0"/>
      </w:tabs>
      <w:adjustRightInd w:val="0"/>
      <w:snapToGrid w:val="0"/>
      <w:spacing w:line="288" w:lineRule="auto"/>
      <w:ind w:rightChars="179" w:right="430"/>
      <w:jc w:val="center"/>
    </w:pPr>
    <w:rPr>
      <w:rFonts w:eastAsia="黑体"/>
      <w:snapToGrid w:val="0"/>
    </w:rPr>
  </w:style>
  <w:style w:type="paragraph" w:styleId="61">
    <w:name w:val="index 6"/>
    <w:basedOn w:val="a2"/>
    <w:next w:val="a2"/>
    <w:autoRedefine/>
    <w:semiHidden/>
    <w:rsid w:val="0080562E"/>
    <w:pPr>
      <w:ind w:leftChars="1000" w:left="1000"/>
    </w:pPr>
  </w:style>
  <w:style w:type="character" w:customStyle="1" w:styleId="af3">
    <w:name w:val="页眉 字符"/>
    <w:link w:val="af2"/>
    <w:rsid w:val="00B2361A"/>
    <w:rPr>
      <w:sz w:val="18"/>
      <w:szCs w:val="18"/>
    </w:rPr>
  </w:style>
  <w:style w:type="paragraph" w:styleId="33">
    <w:name w:val="Body Text Indent 3"/>
    <w:basedOn w:val="a2"/>
    <w:rsid w:val="0080562E"/>
    <w:pPr>
      <w:spacing w:after="120"/>
      <w:ind w:leftChars="200" w:left="420"/>
    </w:pPr>
    <w:rPr>
      <w:sz w:val="16"/>
      <w:szCs w:val="16"/>
    </w:rPr>
  </w:style>
  <w:style w:type="paragraph" w:styleId="aff5">
    <w:name w:val="Normal Indent"/>
    <w:aliases w:val=" ändrad,正文（首行缩进两字） Char Char Char Char,正文（首行缩进两字） Char Char,正文（首行缩进两字） Char Char Char Char Char Char Char,正文（首行缩进两字）,正文（首行缩进两字）＋行距：1.5倍行距,正文（首行缩进两字） Char,标题4,图号标注,Indent 1,正文缩进 Char1,正文缩进 Char Char,正文缩进 Char2 Char Char,正文缩进 Char Char1 Char Char,±"/>
    <w:basedOn w:val="a2"/>
    <w:link w:val="aff6"/>
    <w:uiPriority w:val="99"/>
    <w:rsid w:val="0080562E"/>
    <w:pPr>
      <w:ind w:firstLine="420"/>
    </w:pPr>
  </w:style>
  <w:style w:type="paragraph" w:styleId="aff7">
    <w:name w:val="Body Text Indent"/>
    <w:basedOn w:val="a2"/>
    <w:link w:val="aff8"/>
    <w:rsid w:val="0080562E"/>
    <w:pPr>
      <w:spacing w:after="120"/>
      <w:ind w:leftChars="200" w:left="420"/>
    </w:pPr>
  </w:style>
  <w:style w:type="paragraph" w:styleId="25">
    <w:name w:val="Body Text Indent 2"/>
    <w:basedOn w:val="a2"/>
    <w:rsid w:val="0080562E"/>
    <w:pPr>
      <w:spacing w:after="120" w:line="480" w:lineRule="auto"/>
      <w:ind w:leftChars="200" w:left="420"/>
    </w:pPr>
  </w:style>
  <w:style w:type="character" w:styleId="aff9">
    <w:name w:val="FollowedHyperlink"/>
    <w:uiPriority w:val="99"/>
    <w:rsid w:val="0080562E"/>
    <w:rPr>
      <w:color w:val="800080"/>
      <w:u w:val="single"/>
    </w:rPr>
  </w:style>
  <w:style w:type="paragraph" w:styleId="affa">
    <w:name w:val="Balloon Text"/>
    <w:basedOn w:val="a2"/>
    <w:link w:val="affb"/>
    <w:uiPriority w:val="99"/>
    <w:qFormat/>
    <w:rsid w:val="0080562E"/>
    <w:rPr>
      <w:sz w:val="18"/>
      <w:szCs w:val="18"/>
    </w:rPr>
  </w:style>
  <w:style w:type="paragraph" w:customStyle="1" w:styleId="Body">
    <w:name w:val="Body正文"/>
    <w:basedOn w:val="a2"/>
    <w:link w:val="BodyChar"/>
    <w:rsid w:val="00D93A28"/>
    <w:pPr>
      <w:spacing w:line="500" w:lineRule="exact"/>
      <w:ind w:firstLine="200"/>
      <w:jc w:val="left"/>
    </w:pPr>
    <w:rPr>
      <w:rFonts w:ascii="仿宋_GB2312" w:eastAsia="仿宋_GB2312" w:cs="宋体"/>
      <w:sz w:val="30"/>
      <w:szCs w:val="30"/>
    </w:rPr>
  </w:style>
  <w:style w:type="character" w:customStyle="1" w:styleId="BodyChar">
    <w:name w:val="Body正文 Char"/>
    <w:link w:val="Body"/>
    <w:rsid w:val="00D93A28"/>
    <w:rPr>
      <w:rFonts w:ascii="仿宋_GB2312" w:eastAsia="仿宋_GB2312" w:cs="宋体"/>
      <w:sz w:val="30"/>
      <w:szCs w:val="30"/>
      <w:lang w:val="en-US" w:eastAsia="zh-CN" w:bidi="ar-SA"/>
    </w:rPr>
  </w:style>
  <w:style w:type="table" w:styleId="affc">
    <w:name w:val="Table Elegant"/>
    <w:basedOn w:val="a4"/>
    <w:rsid w:val="00D93A28"/>
    <w:pPr>
      <w:widowControl w:val="0"/>
      <w:adjustRightInd w:val="0"/>
      <w:snapToGrid w:val="0"/>
      <w:jc w:val="center"/>
      <w:textAlignment w:val="center"/>
    </w:pPr>
    <w:rPr>
      <w:rFonts w:ascii="仿宋_GB2312" w:eastAsia="仿宋_GB2312"/>
      <w:sz w:val="24"/>
      <w:szCs w:val="28"/>
    </w:rPr>
    <w:tblPr>
      <w:jc w:val="center"/>
      <w:tblBorders>
        <w:top w:val="double" w:sz="4" w:space="0" w:color="auto"/>
        <w:left w:val="double" w:sz="4" w:space="0" w:color="auto"/>
        <w:bottom w:val="double" w:sz="4" w:space="0" w:color="auto"/>
        <w:right w:val="double" w:sz="4" w:space="0" w:color="auto"/>
        <w:insideH w:val="single" w:sz="2" w:space="0" w:color="auto"/>
        <w:insideV w:val="single" w:sz="2" w:space="0" w:color="auto"/>
      </w:tblBorders>
      <w:tblCellMar>
        <w:left w:w="28" w:type="dxa"/>
        <w:right w:w="28" w:type="dxa"/>
      </w:tblCellMar>
    </w:tblPr>
    <w:trPr>
      <w:jc w:val="center"/>
    </w:trPr>
    <w:tcPr>
      <w:shd w:val="clear" w:color="auto" w:fill="auto"/>
      <w:vAlign w:val="bottom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100">
    <w:name w:val="标题 10 表格样式"/>
    <w:basedOn w:val="a2"/>
    <w:link w:val="10Char"/>
    <w:autoRedefine/>
    <w:qFormat/>
    <w:rsid w:val="001A1E79"/>
    <w:pPr>
      <w:widowControl/>
      <w:spacing w:line="240" w:lineRule="auto"/>
      <w:ind w:firstLineChars="0" w:firstLine="0"/>
      <w:jc w:val="center"/>
      <w:textAlignment w:val="center"/>
    </w:pPr>
  </w:style>
  <w:style w:type="paragraph" w:styleId="affd">
    <w:name w:val="Plain Text"/>
    <w:basedOn w:val="a2"/>
    <w:rsid w:val="00D93A28"/>
    <w:rPr>
      <w:rFonts w:ascii="宋体" w:hAnsi="Courier New" w:cs="Courier New"/>
      <w:szCs w:val="21"/>
    </w:rPr>
  </w:style>
  <w:style w:type="character" w:customStyle="1" w:styleId="10Char">
    <w:name w:val="标题 10 表格样式 Char"/>
    <w:link w:val="100"/>
    <w:rsid w:val="001A1E79"/>
    <w:rPr>
      <w:sz w:val="24"/>
      <w:szCs w:val="24"/>
    </w:rPr>
  </w:style>
  <w:style w:type="paragraph" w:customStyle="1" w:styleId="GB231225">
    <w:name w:val="样式 仿宋_GB2312 小三 行距: 固定值 25 磅"/>
    <w:basedOn w:val="a2"/>
    <w:link w:val="GB231225Char"/>
    <w:semiHidden/>
    <w:rsid w:val="00D93A28"/>
    <w:pPr>
      <w:spacing w:line="500" w:lineRule="exact"/>
      <w:ind w:firstLine="600"/>
    </w:pPr>
    <w:rPr>
      <w:rFonts w:ascii="仿宋_GB2312" w:eastAsia="仿宋_GB2312" w:cs="宋体"/>
      <w:sz w:val="30"/>
      <w:szCs w:val="20"/>
    </w:rPr>
  </w:style>
  <w:style w:type="character" w:customStyle="1" w:styleId="GB231225Char">
    <w:name w:val="样式 仿宋_GB2312 小三 行距: 固定值 25 磅 Char"/>
    <w:link w:val="GB231225"/>
    <w:rsid w:val="00D93A28"/>
    <w:rPr>
      <w:rFonts w:ascii="仿宋_GB2312" w:eastAsia="仿宋_GB2312" w:cs="宋体"/>
      <w:kern w:val="2"/>
      <w:sz w:val="30"/>
      <w:lang w:val="en-US" w:eastAsia="zh-CN" w:bidi="ar-SA"/>
    </w:rPr>
  </w:style>
  <w:style w:type="paragraph" w:customStyle="1" w:styleId="sss">
    <w:name w:val="sss"/>
    <w:basedOn w:val="10"/>
    <w:autoRedefine/>
    <w:rsid w:val="003F7102"/>
    <w:pPr>
      <w:keepNext w:val="0"/>
      <w:pageBreakBefore/>
      <w:widowControl w:val="0"/>
      <w:numPr>
        <w:numId w:val="0"/>
      </w:numPr>
      <w:tabs>
        <w:tab w:val="num" w:pos="612"/>
      </w:tabs>
      <w:ind w:left="612" w:hanging="432"/>
    </w:pPr>
    <w:rPr>
      <w:bCs w:val="0"/>
    </w:rPr>
  </w:style>
  <w:style w:type="paragraph" w:customStyle="1" w:styleId="affe">
    <w:name w:val="图位"/>
    <w:basedOn w:val="Body"/>
    <w:next w:val="a2"/>
    <w:autoRedefine/>
    <w:rsid w:val="00A54B52"/>
    <w:pPr>
      <w:adjustRightInd w:val="0"/>
      <w:snapToGrid w:val="0"/>
      <w:spacing w:line="240" w:lineRule="auto"/>
      <w:ind w:firstLineChars="0" w:firstLine="0"/>
      <w:jc w:val="center"/>
    </w:pPr>
    <w:rPr>
      <w:sz w:val="28"/>
      <w:szCs w:val="28"/>
    </w:rPr>
  </w:style>
  <w:style w:type="paragraph" w:customStyle="1" w:styleId="-">
    <w:name w:val="列表项目符号-&gt;"/>
    <w:basedOn w:val="Body"/>
    <w:autoRedefine/>
    <w:rsid w:val="00A54B52"/>
    <w:pPr>
      <w:spacing w:line="360" w:lineRule="auto"/>
      <w:ind w:left="-400" w:firstLineChars="0" w:firstLine="600"/>
      <w:jc w:val="both"/>
    </w:pPr>
    <w:rPr>
      <w:rFonts w:eastAsia="宋体"/>
      <w:sz w:val="24"/>
    </w:rPr>
  </w:style>
  <w:style w:type="paragraph" w:customStyle="1" w:styleId="O">
    <w:name w:val="列表项目符号O"/>
    <w:basedOn w:val="a2"/>
    <w:autoRedefine/>
    <w:rsid w:val="00A54B52"/>
    <w:pPr>
      <w:ind w:left="-400" w:firstLine="600"/>
      <w:jc w:val="left"/>
    </w:pPr>
    <w:rPr>
      <w:rFonts w:ascii="宋体" w:cs="宋体"/>
      <w:szCs w:val="30"/>
    </w:rPr>
  </w:style>
  <w:style w:type="paragraph" w:customStyle="1" w:styleId="A0">
    <w:name w:val="列表编号A"/>
    <w:basedOn w:val="a2"/>
    <w:autoRedefine/>
    <w:rsid w:val="00A54B52"/>
    <w:pPr>
      <w:numPr>
        <w:ilvl w:val="8"/>
        <w:numId w:val="1"/>
      </w:numPr>
      <w:jc w:val="left"/>
    </w:pPr>
    <w:rPr>
      <w:rFonts w:ascii="宋体" w:cs="宋体"/>
      <w:szCs w:val="30"/>
    </w:rPr>
  </w:style>
  <w:style w:type="paragraph" w:customStyle="1" w:styleId="ParaCharCharCharCharCharCharCharCharCharCharCharCharCharChar">
    <w:name w:val="默认段落字体 Para Char Char Char Char Char Char Char Char Char Char Char Char Char Char"/>
    <w:basedOn w:val="a7"/>
    <w:autoRedefine/>
    <w:rsid w:val="00E86D03"/>
    <w:rPr>
      <w:rFonts w:ascii="Tahoma" w:hAnsi="Tahoma"/>
    </w:rPr>
  </w:style>
  <w:style w:type="paragraph" w:customStyle="1" w:styleId="afff">
    <w:name w:val="表格正文（小四）"/>
    <w:basedOn w:val="a2"/>
    <w:autoRedefine/>
    <w:rsid w:val="0043056D"/>
    <w:pPr>
      <w:autoSpaceDE w:val="0"/>
      <w:autoSpaceDN w:val="0"/>
      <w:adjustRightInd w:val="0"/>
      <w:snapToGrid w:val="0"/>
      <w:jc w:val="center"/>
    </w:pPr>
    <w:rPr>
      <w:rFonts w:ascii="楷体_GB2312"/>
      <w:snapToGrid w:val="0"/>
      <w:szCs w:val="20"/>
    </w:rPr>
  </w:style>
  <w:style w:type="numbering" w:styleId="1111110">
    <w:name w:val="Outline List 2"/>
    <w:basedOn w:val="a5"/>
    <w:rsid w:val="00FA49B7"/>
    <w:pPr>
      <w:numPr>
        <w:numId w:val="2"/>
      </w:numPr>
    </w:pPr>
  </w:style>
  <w:style w:type="character" w:customStyle="1" w:styleId="CharChar">
    <w:name w:val="表格样式 Char Char"/>
    <w:link w:val="af9"/>
    <w:rsid w:val="004E3633"/>
    <w:rPr>
      <w:sz w:val="24"/>
      <w:szCs w:val="24"/>
    </w:rPr>
  </w:style>
  <w:style w:type="character" w:customStyle="1" w:styleId="Char2">
    <w:name w:val="表格内容 Char"/>
    <w:link w:val="af"/>
    <w:rsid w:val="00FA49B7"/>
    <w:rPr>
      <w:rFonts w:eastAsia="仿宋_GB2312"/>
      <w:sz w:val="24"/>
      <w:szCs w:val="24"/>
      <w:lang w:val="en-US" w:eastAsia="zh-CN" w:bidi="ar-SA"/>
    </w:rPr>
  </w:style>
  <w:style w:type="character" w:customStyle="1" w:styleId="Char10">
    <w:name w:val="文档正文 Char1"/>
    <w:link w:val="afc"/>
    <w:rsid w:val="00FA49B7"/>
    <w:rPr>
      <w:rFonts w:ascii="仿宋_GB2312" w:eastAsia="仿宋_GB2312"/>
      <w:sz w:val="24"/>
      <w:lang w:val="en-US" w:eastAsia="zh-CN" w:bidi="ar-SA"/>
    </w:rPr>
  </w:style>
  <w:style w:type="paragraph" w:customStyle="1" w:styleId="1">
    <w:name w:val="列表编号1）"/>
    <w:basedOn w:val="a2"/>
    <w:autoRedefine/>
    <w:rsid w:val="00FA49B7"/>
    <w:pPr>
      <w:numPr>
        <w:ilvl w:val="6"/>
        <w:numId w:val="3"/>
      </w:numPr>
      <w:jc w:val="left"/>
    </w:pPr>
    <w:rPr>
      <w:rFonts w:ascii="宋体" w:cs="宋体"/>
      <w:noProof/>
      <w:szCs w:val="30"/>
    </w:rPr>
  </w:style>
  <w:style w:type="paragraph" w:customStyle="1" w:styleId="52">
    <w:name w:val="表格5号"/>
    <w:autoRedefine/>
    <w:rsid w:val="00FA49B7"/>
    <w:pPr>
      <w:widowControl w:val="0"/>
      <w:adjustRightInd w:val="0"/>
      <w:snapToGrid w:val="0"/>
      <w:spacing w:line="240" w:lineRule="exact"/>
      <w:jc w:val="center"/>
      <w:textAlignment w:val="center"/>
    </w:pPr>
    <w:rPr>
      <w:rFonts w:ascii="宋体" w:hAnsi="宋体" w:cs="宋体"/>
      <w:sz w:val="21"/>
      <w:szCs w:val="30"/>
    </w:rPr>
  </w:style>
  <w:style w:type="paragraph" w:customStyle="1" w:styleId="CharCharCharChar">
    <w:name w:val="Char Char Char Char"/>
    <w:basedOn w:val="a7"/>
    <w:autoRedefine/>
    <w:rsid w:val="00FA49B7"/>
    <w:rPr>
      <w:rFonts w:ascii="Tahoma" w:hAnsi="Tahoma"/>
    </w:rPr>
  </w:style>
  <w:style w:type="character" w:customStyle="1" w:styleId="Char1">
    <w:name w:val="表格 Char"/>
    <w:link w:val="ad"/>
    <w:rsid w:val="00FA49B7"/>
    <w:rPr>
      <w:rFonts w:ascii="宋体" w:eastAsia="宋体"/>
      <w:sz w:val="21"/>
      <w:lang w:val="en-US" w:eastAsia="zh-CN" w:bidi="ar-SA"/>
    </w:rPr>
  </w:style>
  <w:style w:type="paragraph" w:styleId="TOC4">
    <w:name w:val="toc 4"/>
    <w:aliases w:val="款目录"/>
    <w:next w:val="a2"/>
    <w:autoRedefine/>
    <w:uiPriority w:val="39"/>
    <w:qFormat/>
    <w:rsid w:val="008D1E38"/>
    <w:pPr>
      <w:widowControl w:val="0"/>
      <w:tabs>
        <w:tab w:val="right" w:leader="dot" w:pos="8494"/>
      </w:tabs>
      <w:spacing w:line="360" w:lineRule="auto"/>
      <w:ind w:firstLineChars="600" w:firstLine="600"/>
      <w:jc w:val="both"/>
      <w:textAlignment w:val="baseline"/>
    </w:pPr>
    <w:rPr>
      <w:noProof/>
      <w:snapToGrid w:val="0"/>
      <w:sz w:val="24"/>
      <w:szCs w:val="18"/>
    </w:rPr>
  </w:style>
  <w:style w:type="paragraph" w:styleId="TOC5">
    <w:name w:val="toc 5"/>
    <w:basedOn w:val="a2"/>
    <w:next w:val="a2"/>
    <w:autoRedefine/>
    <w:uiPriority w:val="39"/>
    <w:rsid w:val="008D1E38"/>
    <w:pPr>
      <w:spacing w:line="240" w:lineRule="auto"/>
      <w:ind w:leftChars="800" w:left="1680" w:firstLineChars="0" w:firstLine="0"/>
      <w:textAlignment w:val="auto"/>
    </w:pPr>
    <w:rPr>
      <w:kern w:val="2"/>
      <w:sz w:val="21"/>
    </w:rPr>
  </w:style>
  <w:style w:type="paragraph" w:styleId="TOC6">
    <w:name w:val="toc 6"/>
    <w:basedOn w:val="a2"/>
    <w:next w:val="a2"/>
    <w:autoRedefine/>
    <w:uiPriority w:val="39"/>
    <w:rsid w:val="008D1E38"/>
    <w:pPr>
      <w:spacing w:line="240" w:lineRule="auto"/>
      <w:ind w:leftChars="1000" w:left="2100" w:firstLineChars="0" w:firstLine="0"/>
      <w:textAlignment w:val="auto"/>
    </w:pPr>
    <w:rPr>
      <w:kern w:val="2"/>
      <w:sz w:val="21"/>
    </w:rPr>
  </w:style>
  <w:style w:type="paragraph" w:styleId="TOC7">
    <w:name w:val="toc 7"/>
    <w:basedOn w:val="a2"/>
    <w:next w:val="a2"/>
    <w:autoRedefine/>
    <w:uiPriority w:val="39"/>
    <w:rsid w:val="008D1E38"/>
    <w:pPr>
      <w:spacing w:line="240" w:lineRule="auto"/>
      <w:ind w:leftChars="1200" w:left="2520" w:firstLineChars="0" w:firstLine="0"/>
      <w:textAlignment w:val="auto"/>
    </w:pPr>
    <w:rPr>
      <w:kern w:val="2"/>
      <w:sz w:val="21"/>
    </w:rPr>
  </w:style>
  <w:style w:type="paragraph" w:styleId="TOC8">
    <w:name w:val="toc 8"/>
    <w:basedOn w:val="a2"/>
    <w:next w:val="a2"/>
    <w:autoRedefine/>
    <w:uiPriority w:val="39"/>
    <w:rsid w:val="008D1E38"/>
    <w:pPr>
      <w:spacing w:line="240" w:lineRule="auto"/>
      <w:ind w:leftChars="1400" w:left="2940" w:firstLineChars="0" w:firstLine="0"/>
      <w:textAlignment w:val="auto"/>
    </w:pPr>
    <w:rPr>
      <w:kern w:val="2"/>
      <w:sz w:val="21"/>
    </w:rPr>
  </w:style>
  <w:style w:type="paragraph" w:styleId="TOC9">
    <w:name w:val="toc 9"/>
    <w:basedOn w:val="a2"/>
    <w:next w:val="a2"/>
    <w:autoRedefine/>
    <w:uiPriority w:val="39"/>
    <w:rsid w:val="008D1E38"/>
    <w:pPr>
      <w:spacing w:line="240" w:lineRule="auto"/>
      <w:ind w:leftChars="1600" w:left="3360" w:firstLineChars="0" w:firstLine="0"/>
      <w:textAlignment w:val="auto"/>
    </w:pPr>
    <w:rPr>
      <w:kern w:val="2"/>
      <w:sz w:val="21"/>
    </w:rPr>
  </w:style>
  <w:style w:type="paragraph" w:customStyle="1" w:styleId="afff0">
    <w:name w:val="表格正文五号"/>
    <w:basedOn w:val="a2"/>
    <w:autoRedefine/>
    <w:rsid w:val="00FA49B7"/>
    <w:pPr>
      <w:adjustRightInd w:val="0"/>
      <w:snapToGrid w:val="0"/>
      <w:jc w:val="center"/>
    </w:pPr>
    <w:rPr>
      <w:rFonts w:ascii="宋体"/>
      <w:caps/>
      <w:snapToGrid w:val="0"/>
      <w:szCs w:val="20"/>
    </w:rPr>
  </w:style>
  <w:style w:type="table" w:customStyle="1" w:styleId="14">
    <w:name w:val="典雅型1"/>
    <w:basedOn w:val="a4"/>
    <w:next w:val="affc"/>
    <w:rsid w:val="00FA49B7"/>
    <w:pPr>
      <w:widowControl w:val="0"/>
      <w:adjustRightInd w:val="0"/>
      <w:spacing w:line="500" w:lineRule="exact"/>
      <w:jc w:val="center"/>
      <w:textAlignment w:val="baseline"/>
    </w:pPr>
    <w:rPr>
      <w:rFonts w:ascii="宋体" w:hAnsi="宋体" w:cs="宋体"/>
      <w:sz w:val="21"/>
    </w:rPr>
    <w:tblPr>
      <w:jc w:val="center"/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rPr>
      <w:jc w:val="center"/>
    </w:trPr>
    <w:tcPr>
      <w:shd w:val="clear" w:color="auto" w:fill="auto"/>
      <w:vAlign w:val="center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afff1">
    <w:name w:val="表格正文小四"/>
    <w:basedOn w:val="afff0"/>
    <w:rsid w:val="00FA49B7"/>
    <w:rPr>
      <w:caps w:val="0"/>
    </w:rPr>
  </w:style>
  <w:style w:type="character" w:customStyle="1" w:styleId="Char">
    <w:name w:val="报告正文 Char"/>
    <w:link w:val="a6"/>
    <w:rsid w:val="0096218A"/>
    <w:rPr>
      <w:rFonts w:eastAsia="宋体"/>
      <w:sz w:val="24"/>
      <w:lang w:val="en-US" w:eastAsia="zh-CN" w:bidi="ar-SA"/>
    </w:rPr>
  </w:style>
  <w:style w:type="paragraph" w:customStyle="1" w:styleId="ly">
    <w:name w:val="ly表格"/>
    <w:basedOn w:val="a2"/>
    <w:rsid w:val="0042648E"/>
    <w:pPr>
      <w:widowControl/>
      <w:jc w:val="center"/>
    </w:pPr>
    <w:rPr>
      <w:rFonts w:ascii="仿宋_GB2312" w:eastAsia="仿宋_GB2312" w:hAnsi="宋体" w:cs="宋体"/>
    </w:rPr>
  </w:style>
  <w:style w:type="character" w:customStyle="1" w:styleId="afff2">
    <w:name w:val="荧光笔蓝"/>
    <w:rsid w:val="00E46DC7"/>
    <w:rPr>
      <w:bdr w:val="none" w:sz="0" w:space="0" w:color="auto"/>
      <w:shd w:val="clear" w:color="auto" w:fill="00FFFF"/>
    </w:rPr>
  </w:style>
  <w:style w:type="paragraph" w:customStyle="1" w:styleId="CharCharCharCharCharCharChar">
    <w:name w:val="Char Char Char Char Char Char Char"/>
    <w:basedOn w:val="a2"/>
    <w:rsid w:val="008A77DF"/>
    <w:pPr>
      <w:tabs>
        <w:tab w:val="left" w:pos="4665"/>
        <w:tab w:val="left" w:pos="8970"/>
      </w:tabs>
      <w:ind w:firstLine="400"/>
    </w:pPr>
    <w:rPr>
      <w:rFonts w:ascii="Tahoma" w:hAnsi="Tahoma"/>
      <w:szCs w:val="20"/>
    </w:rPr>
  </w:style>
  <w:style w:type="character" w:customStyle="1" w:styleId="11">
    <w:name w:val="标题 1 字符"/>
    <w:aliases w:val="章 字符,H1 字符,Heading 0 字符,h11 字符,heading 1TOC 字符,标准章 字符,1. heading 1 字符,PIM 1 字符,h1 字符,Title1 字符,Level 1 Topic Heading 字符,1st level 字符,Section Head 字符,l1 字符,第*部分 字符,第A章 字符,H11 字符,H12 字符,H111 字符,H13 字符,H112 字符,1 字符,H14 字符,H15 字符,H16 字符,H17 字符,&amp;3 字符"/>
    <w:link w:val="10"/>
    <w:rsid w:val="001D2583"/>
    <w:rPr>
      <w:b/>
      <w:bCs/>
      <w:sz w:val="32"/>
      <w:szCs w:val="32"/>
      <w:lang w:val="en-GB"/>
    </w:rPr>
  </w:style>
  <w:style w:type="paragraph" w:customStyle="1" w:styleId="afff3">
    <w:name w:val="表格(五号)"/>
    <w:basedOn w:val="a2"/>
    <w:rsid w:val="004F28E4"/>
    <w:pPr>
      <w:adjustRightInd w:val="0"/>
      <w:snapToGrid w:val="0"/>
      <w:spacing w:before="60" w:after="60"/>
      <w:ind w:left="11"/>
      <w:jc w:val="center"/>
    </w:pPr>
    <w:rPr>
      <w:noProof/>
      <w:szCs w:val="20"/>
    </w:rPr>
  </w:style>
  <w:style w:type="paragraph" w:customStyle="1" w:styleId="afff4">
    <w:name w:val="图题"/>
    <w:basedOn w:val="a9"/>
    <w:next w:val="Body"/>
    <w:autoRedefine/>
    <w:rsid w:val="00EE4C97"/>
    <w:pPr>
      <w:framePr w:w="0" w:hRule="auto" w:hSpace="0" w:wrap="auto" w:vAnchor="margin" w:hAnchor="text" w:xAlign="left" w:yAlign="inline"/>
      <w:adjustRightInd/>
      <w:snapToGrid/>
      <w:spacing w:afterLines="50" w:line="240" w:lineRule="auto"/>
      <w:ind w:firstLineChars="0" w:firstLine="0"/>
    </w:pPr>
    <w:rPr>
      <w:rFonts w:ascii="仿宋_GB2312" w:eastAsia="黑体" w:hAnsi="Arial" w:cs="Arial"/>
      <w:color w:val="003366"/>
      <w:szCs w:val="28"/>
    </w:rPr>
  </w:style>
  <w:style w:type="paragraph" w:customStyle="1" w:styleId="CharCharCharChar2CharCharCharChar">
    <w:name w:val="Char Char Char Char2 Char Char Char Char"/>
    <w:basedOn w:val="a7"/>
    <w:autoRedefine/>
    <w:rsid w:val="00EC11EA"/>
    <w:rPr>
      <w:rFonts w:ascii="Tahoma" w:hAnsi="Tahoma"/>
    </w:rPr>
  </w:style>
  <w:style w:type="paragraph" w:customStyle="1" w:styleId="afff5">
    <w:name w:val="分发表"/>
    <w:autoRedefine/>
    <w:rsid w:val="00BF57EC"/>
    <w:pPr>
      <w:jc w:val="center"/>
    </w:pPr>
    <w:rPr>
      <w:rFonts w:ascii="宋体" w:hAnsi="宋体" w:cs="宋体"/>
      <w:sz w:val="24"/>
    </w:rPr>
  </w:style>
  <w:style w:type="paragraph" w:customStyle="1" w:styleId="afff6">
    <w:name w:val="分发表备注"/>
    <w:autoRedefine/>
    <w:rsid w:val="00BF57EC"/>
    <w:rPr>
      <w:rFonts w:ascii="黑体" w:eastAsia="黑体" w:hAnsi="新宋体" w:cs="宋体"/>
      <w:b/>
      <w:bCs/>
      <w:sz w:val="24"/>
    </w:rPr>
  </w:style>
  <w:style w:type="character" w:styleId="afff7">
    <w:name w:val="Emphasis"/>
    <w:uiPriority w:val="20"/>
    <w:qFormat/>
    <w:rsid w:val="003653E8"/>
    <w:rPr>
      <w:b w:val="0"/>
      <w:bCs w:val="0"/>
      <w:i w:val="0"/>
      <w:iCs w:val="0"/>
      <w:color w:val="CC0033"/>
    </w:rPr>
  </w:style>
  <w:style w:type="paragraph" w:customStyle="1" w:styleId="Char2CharCharCharCharCharCharCharCharChar1CharCharCharCharCharChar">
    <w:name w:val="Char2 Char Char Char Char Char Char Char Char Char1 Char Char Char Char Char Char"/>
    <w:basedOn w:val="a7"/>
    <w:autoRedefine/>
    <w:rsid w:val="00182320"/>
    <w:rPr>
      <w:rFonts w:ascii="Tahoma" w:hAnsi="Tahoma"/>
    </w:rPr>
  </w:style>
  <w:style w:type="character" w:customStyle="1" w:styleId="Char3">
    <w:name w:val="表格标题(居中) Char"/>
    <w:link w:val="af8"/>
    <w:rsid w:val="007B13EB"/>
    <w:rPr>
      <w:rFonts w:eastAsia="黑体"/>
      <w:color w:val="FF0000"/>
      <w:kern w:val="2"/>
      <w:sz w:val="24"/>
      <w:lang w:val="en-US" w:eastAsia="zh-CN" w:bidi="ar-SA"/>
    </w:rPr>
  </w:style>
  <w:style w:type="table" w:styleId="afff8">
    <w:name w:val="Table Grid"/>
    <w:basedOn w:val="a4"/>
    <w:uiPriority w:val="39"/>
    <w:qFormat/>
    <w:rsid w:val="008D1E38"/>
    <w:pPr>
      <w:widowControl w:val="0"/>
      <w:spacing w:line="360" w:lineRule="auto"/>
      <w:ind w:firstLineChars="200" w:firstLine="480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15">
    <w:name w:val="Table Subtle 1"/>
    <w:basedOn w:val="a4"/>
    <w:semiHidden/>
    <w:rsid w:val="00F415FA"/>
    <w:pPr>
      <w:widowControl w:val="0"/>
      <w:spacing w:line="360" w:lineRule="auto"/>
      <w:ind w:firstLineChars="200" w:firstLine="200"/>
      <w:textAlignment w:val="baseline"/>
    </w:pPr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86Alt8AppendixSubHeadtt1Figureheading88">
    <w:name w:val="样式 标题 8标题6Alt+8AppendixSubHeadtt1Figureheading 8不用8图名标题..."/>
    <w:basedOn w:val="8"/>
    <w:autoRedefine/>
    <w:rsid w:val="006A4DD6"/>
    <w:pPr>
      <w:numPr>
        <w:ilvl w:val="0"/>
        <w:numId w:val="0"/>
      </w:numPr>
      <w:spacing w:after="80"/>
      <w:ind w:firstLineChars="200" w:firstLine="200"/>
    </w:pPr>
    <w:rPr>
      <w:rFonts w:eastAsia="宋体" w:cs="宋体"/>
    </w:rPr>
  </w:style>
  <w:style w:type="paragraph" w:customStyle="1" w:styleId="86Alt8AppendixSubHeadtt1Figureheading881">
    <w:name w:val="样式 标题 8标题6Alt+8AppendixSubHeadtt1Figureheading 8不用8图名标题...1"/>
    <w:basedOn w:val="8"/>
    <w:next w:val="86Alt8AppendixSubHeadtt1Figureheading88"/>
    <w:autoRedefine/>
    <w:rsid w:val="00C850E8"/>
    <w:pPr>
      <w:numPr>
        <w:ilvl w:val="0"/>
        <w:numId w:val="0"/>
      </w:numPr>
      <w:spacing w:after="80"/>
      <w:ind w:firstLineChars="200" w:firstLine="200"/>
    </w:pPr>
    <w:rPr>
      <w:rFonts w:cs="宋体"/>
    </w:rPr>
  </w:style>
  <w:style w:type="paragraph" w:customStyle="1" w:styleId="86Alt8AppendixSubHeadtt1Figureheading880">
    <w:name w:val="样式 样式 标题 8标题6Alt+8AppendixSubHeadtt1Figureheading 8不用8图名标题... + ..."/>
    <w:basedOn w:val="a6"/>
    <w:next w:val="a6"/>
    <w:autoRedefine/>
    <w:rsid w:val="004137AE"/>
  </w:style>
  <w:style w:type="paragraph" w:customStyle="1" w:styleId="86Alt8AppendixSubHeadtt1Figureheading8810">
    <w:name w:val="样式 样式 标题 8标题6Alt+8AppendixSubHeadtt1Figureheading 8不用8图名标题... + ...1"/>
    <w:basedOn w:val="86Alt8AppendixSubHeadtt1Figureheading881"/>
    <w:next w:val="a6"/>
    <w:autoRedefine/>
    <w:rsid w:val="001A749E"/>
    <w:rPr>
      <w:rFonts w:eastAsia="宋体"/>
    </w:rPr>
  </w:style>
  <w:style w:type="paragraph" w:customStyle="1" w:styleId="a">
    <w:name w:val="表头名称"/>
    <w:basedOn w:val="a2"/>
    <w:next w:val="a2"/>
    <w:autoRedefine/>
    <w:rsid w:val="008D1E38"/>
    <w:pPr>
      <w:widowControl/>
      <w:numPr>
        <w:ilvl w:val="7"/>
        <w:numId w:val="4"/>
      </w:numPr>
      <w:overflowPunct w:val="0"/>
      <w:autoSpaceDE w:val="0"/>
      <w:autoSpaceDN w:val="0"/>
      <w:adjustRightInd w:val="0"/>
      <w:spacing w:after="80"/>
      <w:jc w:val="left"/>
      <w:outlineLvl w:val="7"/>
    </w:pPr>
    <w:rPr>
      <w:rFonts w:ascii="宋体" w:hAnsi="宋体"/>
      <w:szCs w:val="20"/>
    </w:rPr>
  </w:style>
  <w:style w:type="paragraph" w:styleId="afff9">
    <w:name w:val="footer"/>
    <w:aliases w:val="Alt+J"/>
    <w:basedOn w:val="a2"/>
    <w:link w:val="afffa"/>
    <w:qFormat/>
    <w:rsid w:val="00B2361A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character" w:customStyle="1" w:styleId="afffa">
    <w:name w:val="页脚 字符"/>
    <w:aliases w:val="Alt+J 字符"/>
    <w:link w:val="afff9"/>
    <w:rsid w:val="00B2361A"/>
    <w:rPr>
      <w:sz w:val="18"/>
      <w:szCs w:val="18"/>
    </w:rPr>
  </w:style>
  <w:style w:type="paragraph" w:styleId="afffb">
    <w:name w:val="Normal (Web)"/>
    <w:basedOn w:val="a2"/>
    <w:uiPriority w:val="99"/>
    <w:unhideWhenUsed/>
    <w:rsid w:val="00496F2C"/>
    <w:pPr>
      <w:widowControl/>
      <w:spacing w:before="100" w:beforeAutospacing="1" w:after="100" w:afterAutospacing="1" w:line="240" w:lineRule="auto"/>
      <w:ind w:firstLineChars="0" w:firstLine="0"/>
      <w:jc w:val="left"/>
      <w:textAlignment w:val="auto"/>
    </w:pPr>
    <w:rPr>
      <w:rFonts w:ascii="宋体" w:hAnsi="宋体" w:cs="宋体"/>
    </w:rPr>
  </w:style>
  <w:style w:type="paragraph" w:customStyle="1" w:styleId="ParaCharCharCharCharCharCharChar">
    <w:name w:val="默认段落字体 Para Char Char Char Char Char Char Char"/>
    <w:basedOn w:val="a7"/>
    <w:autoRedefine/>
    <w:rsid w:val="00B94E9F"/>
    <w:pPr>
      <w:adjustRightInd w:val="0"/>
      <w:spacing w:line="436" w:lineRule="exact"/>
      <w:ind w:left="357" w:firstLineChars="0" w:firstLine="0"/>
      <w:jc w:val="left"/>
      <w:textAlignment w:val="auto"/>
      <w:outlineLvl w:val="3"/>
    </w:pPr>
    <w:rPr>
      <w:rFonts w:ascii="Tahoma" w:hAnsi="Tahoma"/>
      <w:b/>
      <w:kern w:val="2"/>
      <w:sz w:val="24"/>
    </w:rPr>
  </w:style>
  <w:style w:type="paragraph" w:customStyle="1" w:styleId="afffc">
    <w:name w:val="表格内文字"/>
    <w:basedOn w:val="a2"/>
    <w:link w:val="Char5"/>
    <w:autoRedefine/>
    <w:rsid w:val="00D77FCA"/>
    <w:pPr>
      <w:keepLines/>
      <w:widowControl/>
      <w:spacing w:before="40" w:after="40" w:line="240" w:lineRule="auto"/>
      <w:ind w:firstLineChars="0" w:firstLine="0"/>
      <w:textAlignment w:val="top"/>
    </w:pPr>
    <w:rPr>
      <w:rFonts w:ascii="Arial" w:hAnsi="Arial"/>
      <w:kern w:val="2"/>
      <w:sz w:val="18"/>
      <w:szCs w:val="18"/>
    </w:rPr>
  </w:style>
  <w:style w:type="character" w:customStyle="1" w:styleId="ac">
    <w:name w:val="正文文本 字符"/>
    <w:link w:val="ab"/>
    <w:rsid w:val="00B81933"/>
    <w:rPr>
      <w:sz w:val="24"/>
      <w:szCs w:val="24"/>
    </w:rPr>
  </w:style>
  <w:style w:type="character" w:customStyle="1" w:styleId="aff8">
    <w:name w:val="正文文本缩进 字符"/>
    <w:link w:val="aff7"/>
    <w:rsid w:val="00B81933"/>
    <w:rPr>
      <w:sz w:val="24"/>
      <w:szCs w:val="24"/>
    </w:rPr>
  </w:style>
  <w:style w:type="character" w:customStyle="1" w:styleId="Char5">
    <w:name w:val="表格内文字 Char"/>
    <w:link w:val="afffc"/>
    <w:rsid w:val="00D77FCA"/>
    <w:rPr>
      <w:rFonts w:ascii="Arial" w:hAnsi="Arial"/>
      <w:kern w:val="2"/>
      <w:sz w:val="18"/>
      <w:szCs w:val="18"/>
    </w:rPr>
  </w:style>
  <w:style w:type="paragraph" w:customStyle="1" w:styleId="0064">
    <w:name w:val="样式 小五 加粗 居中 左侧:  0 厘米 首行缩进:  0.64 厘米"/>
    <w:basedOn w:val="a2"/>
    <w:rsid w:val="00FF7A47"/>
    <w:pPr>
      <w:adjustRightInd w:val="0"/>
      <w:snapToGrid w:val="0"/>
      <w:spacing w:line="336" w:lineRule="auto"/>
      <w:ind w:firstLineChars="0" w:firstLine="0"/>
      <w:jc w:val="center"/>
      <w:textAlignment w:val="auto"/>
    </w:pPr>
    <w:rPr>
      <w:rFonts w:cs="宋体"/>
      <w:b/>
      <w:bCs/>
      <w:kern w:val="2"/>
      <w:sz w:val="18"/>
      <w:szCs w:val="20"/>
    </w:rPr>
  </w:style>
  <w:style w:type="paragraph" w:customStyle="1" w:styleId="afffd">
    <w:name w:val="缺省文本"/>
    <w:basedOn w:val="a2"/>
    <w:uiPriority w:val="99"/>
    <w:rsid w:val="00FF7A47"/>
    <w:pPr>
      <w:autoSpaceDE w:val="0"/>
      <w:autoSpaceDN w:val="0"/>
      <w:adjustRightInd w:val="0"/>
      <w:spacing w:line="240" w:lineRule="auto"/>
      <w:ind w:firstLineChars="0" w:firstLine="0"/>
      <w:jc w:val="center"/>
      <w:textAlignment w:val="auto"/>
    </w:pPr>
    <w:rPr>
      <w:rFonts w:ascii="Arial" w:hAnsi="Arial"/>
      <w:sz w:val="18"/>
      <w:szCs w:val="20"/>
    </w:rPr>
  </w:style>
  <w:style w:type="paragraph" w:customStyle="1" w:styleId="ParaChar">
    <w:name w:val="默认段落字体 Para Char"/>
    <w:basedOn w:val="a2"/>
    <w:semiHidden/>
    <w:rsid w:val="00FF7A47"/>
    <w:pPr>
      <w:spacing w:line="240" w:lineRule="auto"/>
      <w:ind w:firstLineChars="0" w:firstLine="0"/>
      <w:textAlignment w:val="auto"/>
    </w:pPr>
    <w:rPr>
      <w:rFonts w:cs="Arial"/>
      <w:kern w:val="2"/>
      <w:sz w:val="21"/>
    </w:rPr>
  </w:style>
  <w:style w:type="character" w:customStyle="1" w:styleId="50">
    <w:name w:val="标题 5 字符"/>
    <w:aliases w:val="项 字符,H5 字符,TITRE 5 字符,h5 字符,h51 字符,heading 51 字符,h52 字符,heading 52 字符,h53 字符,heading 53 字符,dash 字符,ds 字符,dd 字符,Roman list 字符,PIM 5 字符,ITT t5 字符,PA Pico Section 字符,Roman list1 字符,Roman list2 字符,Roman list11 字符,Roman list3 字符,Roman list12 字符"/>
    <w:link w:val="5"/>
    <w:rsid w:val="00756366"/>
    <w:rPr>
      <w:bCs/>
      <w:sz w:val="24"/>
      <w:szCs w:val="24"/>
    </w:rPr>
  </w:style>
  <w:style w:type="paragraph" w:styleId="HTML">
    <w:name w:val="HTML Preformatted"/>
    <w:basedOn w:val="a2"/>
    <w:link w:val="HTML0"/>
    <w:uiPriority w:val="99"/>
    <w:unhideWhenUsed/>
    <w:rsid w:val="00FF7A47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  <w:ind w:firstLineChars="0" w:firstLine="0"/>
      <w:jc w:val="left"/>
      <w:textAlignment w:val="auto"/>
    </w:pPr>
    <w:rPr>
      <w:rFonts w:ascii="Arial" w:hAnsi="Arial" w:cs="Arial"/>
    </w:rPr>
  </w:style>
  <w:style w:type="character" w:customStyle="1" w:styleId="HTML0">
    <w:name w:val="HTML 预设格式 字符"/>
    <w:link w:val="HTML"/>
    <w:uiPriority w:val="99"/>
    <w:rsid w:val="00FF7A47"/>
    <w:rPr>
      <w:rFonts w:ascii="Arial" w:hAnsi="Arial" w:cs="Arial"/>
      <w:sz w:val="24"/>
      <w:szCs w:val="24"/>
    </w:rPr>
  </w:style>
  <w:style w:type="paragraph" w:customStyle="1" w:styleId="Pa2">
    <w:name w:val="Pa2"/>
    <w:basedOn w:val="Default"/>
    <w:next w:val="Default"/>
    <w:uiPriority w:val="99"/>
    <w:rsid w:val="00FF7A47"/>
    <w:pPr>
      <w:spacing w:line="241" w:lineRule="atLeast"/>
    </w:pPr>
    <w:rPr>
      <w:rFonts w:ascii="Futura Std Medium" w:eastAsia="Futura Std Medium" w:hAnsi="Times New Roman"/>
      <w:sz w:val="24"/>
      <w:szCs w:val="24"/>
    </w:rPr>
  </w:style>
  <w:style w:type="character" w:customStyle="1" w:styleId="A30">
    <w:name w:val="A3"/>
    <w:uiPriority w:val="99"/>
    <w:rsid w:val="00FF7A47"/>
    <w:rPr>
      <w:rFonts w:cs="Futura Std Medium"/>
      <w:color w:val="211D1E"/>
      <w:sz w:val="20"/>
      <w:szCs w:val="20"/>
    </w:rPr>
  </w:style>
  <w:style w:type="paragraph" w:styleId="afffe">
    <w:name w:val="endnote text"/>
    <w:basedOn w:val="a2"/>
    <w:link w:val="affff"/>
    <w:rsid w:val="00FF7A47"/>
    <w:pPr>
      <w:snapToGrid w:val="0"/>
      <w:jc w:val="left"/>
    </w:pPr>
  </w:style>
  <w:style w:type="character" w:customStyle="1" w:styleId="affff">
    <w:name w:val="尾注文本 字符"/>
    <w:link w:val="afffe"/>
    <w:rsid w:val="00FF7A47"/>
    <w:rPr>
      <w:sz w:val="24"/>
      <w:szCs w:val="24"/>
    </w:rPr>
  </w:style>
  <w:style w:type="paragraph" w:styleId="affff0">
    <w:name w:val="annotation text"/>
    <w:basedOn w:val="a2"/>
    <w:link w:val="affff1"/>
    <w:rsid w:val="00FF7A47"/>
    <w:pPr>
      <w:jc w:val="left"/>
    </w:pPr>
  </w:style>
  <w:style w:type="character" w:customStyle="1" w:styleId="affff1">
    <w:name w:val="批注文字 字符"/>
    <w:link w:val="affff0"/>
    <w:rsid w:val="00FF7A47"/>
    <w:rPr>
      <w:sz w:val="24"/>
      <w:szCs w:val="24"/>
    </w:rPr>
  </w:style>
  <w:style w:type="paragraph" w:styleId="affff2">
    <w:name w:val="List Paragraph"/>
    <w:basedOn w:val="a2"/>
    <w:uiPriority w:val="34"/>
    <w:qFormat/>
    <w:rsid w:val="00FF7A47"/>
    <w:pPr>
      <w:ind w:firstLine="420"/>
    </w:pPr>
  </w:style>
  <w:style w:type="character" w:styleId="affff3">
    <w:name w:val="Strong"/>
    <w:uiPriority w:val="22"/>
    <w:qFormat/>
    <w:rsid w:val="00FF7A47"/>
    <w:rPr>
      <w:b/>
      <w:bCs/>
    </w:rPr>
  </w:style>
  <w:style w:type="character" w:customStyle="1" w:styleId="90">
    <w:name w:val="标题 9 字符"/>
    <w:aliases w:val="插图名 字符,ALT+9 字符,PIM 9 字符,ITT t9 字符,progress 字符,App Heading 字符,Titre 10 字符,9 字符,rb 字符,req bullet 字符,req1 字符,progress1 字符,progress2 字符,progress11 字符,progress3 字符,progress4 字符,progress5 字符,progress6 字符,progress7 字符,progress12 字符,progress21 字符"/>
    <w:link w:val="9"/>
    <w:rsid w:val="00FF7A47"/>
    <w:rPr>
      <w:rFonts w:eastAsia="黑体"/>
      <w:sz w:val="24"/>
      <w:szCs w:val="24"/>
    </w:rPr>
  </w:style>
  <w:style w:type="paragraph" w:styleId="affff4">
    <w:name w:val="No Spacing"/>
    <w:link w:val="affff5"/>
    <w:uiPriority w:val="1"/>
    <w:rsid w:val="00FF7A47"/>
    <w:rPr>
      <w:rFonts w:ascii="Calibri" w:hAnsi="Calibri"/>
      <w:sz w:val="22"/>
      <w:szCs w:val="22"/>
    </w:rPr>
  </w:style>
  <w:style w:type="character" w:customStyle="1" w:styleId="affff5">
    <w:name w:val="无间隔 字符"/>
    <w:link w:val="affff4"/>
    <w:uiPriority w:val="1"/>
    <w:rsid w:val="00FF7A47"/>
    <w:rPr>
      <w:rFonts w:ascii="Calibri" w:hAnsi="Calibri"/>
      <w:sz w:val="22"/>
      <w:szCs w:val="22"/>
      <w:lang w:bidi="ar-SA"/>
    </w:rPr>
  </w:style>
  <w:style w:type="character" w:styleId="affff6">
    <w:name w:val="Placeholder Text"/>
    <w:uiPriority w:val="99"/>
    <w:semiHidden/>
    <w:rsid w:val="00FF7A47"/>
    <w:rPr>
      <w:color w:val="808080"/>
    </w:rPr>
  </w:style>
  <w:style w:type="paragraph" w:customStyle="1" w:styleId="xl63">
    <w:name w:val="xl63"/>
    <w:basedOn w:val="a2"/>
    <w:rsid w:val="00FF7A47"/>
    <w:pPr>
      <w:widowControl/>
      <w:shd w:val="clear" w:color="000000" w:fill="FFFF00"/>
      <w:spacing w:before="100" w:beforeAutospacing="1" w:after="100" w:afterAutospacing="1" w:line="240" w:lineRule="auto"/>
      <w:ind w:firstLineChars="0" w:firstLine="0"/>
      <w:jc w:val="left"/>
      <w:textAlignment w:val="auto"/>
    </w:pPr>
    <w:rPr>
      <w:rFonts w:ascii="宋体" w:hAnsi="宋体" w:cs="宋体"/>
    </w:rPr>
  </w:style>
  <w:style w:type="paragraph" w:styleId="a1">
    <w:name w:val="annotation subject"/>
    <w:basedOn w:val="affff0"/>
    <w:next w:val="affff0"/>
    <w:link w:val="affff7"/>
    <w:rsid w:val="00FF7A47"/>
    <w:pPr>
      <w:numPr>
        <w:numId w:val="5"/>
      </w:numPr>
      <w:spacing w:line="300" w:lineRule="auto"/>
      <w:ind w:left="0" w:firstLineChars="0" w:firstLine="561"/>
    </w:pPr>
    <w:rPr>
      <w:b/>
      <w:bCs/>
    </w:rPr>
  </w:style>
  <w:style w:type="character" w:customStyle="1" w:styleId="affff7">
    <w:name w:val="批注主题 字符"/>
    <w:link w:val="a1"/>
    <w:rsid w:val="00FF7A47"/>
    <w:rPr>
      <w:b/>
      <w:bCs/>
      <w:sz w:val="24"/>
      <w:szCs w:val="24"/>
    </w:rPr>
  </w:style>
  <w:style w:type="paragraph" w:styleId="affff8">
    <w:name w:val="table of figures"/>
    <w:basedOn w:val="a2"/>
    <w:next w:val="a2"/>
    <w:uiPriority w:val="99"/>
    <w:rsid w:val="00390570"/>
    <w:pPr>
      <w:tabs>
        <w:tab w:val="right" w:leader="dot" w:pos="8503"/>
      </w:tabs>
      <w:ind w:firstLineChars="0" w:firstLine="0"/>
      <w:jc w:val="left"/>
    </w:pPr>
    <w:rPr>
      <w:rFonts w:eastAsia="黑体"/>
      <w:smallCaps/>
      <w:szCs w:val="20"/>
    </w:rPr>
  </w:style>
  <w:style w:type="character" w:styleId="HTML1">
    <w:name w:val="HTML Variable"/>
    <w:rsid w:val="00FF7A47"/>
    <w:rPr>
      <w:i/>
      <w:iCs/>
    </w:rPr>
  </w:style>
  <w:style w:type="paragraph" w:customStyle="1" w:styleId="xl64">
    <w:name w:val="xl64"/>
    <w:basedOn w:val="a2"/>
    <w:rsid w:val="00FF7A4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0" w:firstLine="0"/>
      <w:jc w:val="left"/>
      <w:textAlignment w:val="auto"/>
    </w:pPr>
    <w:rPr>
      <w:rFonts w:ascii="宋体" w:hAnsi="宋体" w:cs="宋体"/>
    </w:rPr>
  </w:style>
  <w:style w:type="paragraph" w:customStyle="1" w:styleId="xl65">
    <w:name w:val="xl65"/>
    <w:basedOn w:val="a2"/>
    <w:rsid w:val="00FF7A4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0" w:firstLine="0"/>
      <w:jc w:val="left"/>
      <w:textAlignment w:val="auto"/>
    </w:pPr>
    <w:rPr>
      <w:rFonts w:ascii="宋体" w:hAnsi="宋体" w:cs="宋体"/>
    </w:rPr>
  </w:style>
  <w:style w:type="paragraph" w:customStyle="1" w:styleId="xl66">
    <w:name w:val="xl66"/>
    <w:basedOn w:val="a2"/>
    <w:rsid w:val="00FF7A4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0" w:firstLine="0"/>
      <w:jc w:val="left"/>
      <w:textAlignment w:val="auto"/>
    </w:pPr>
    <w:rPr>
      <w:rFonts w:ascii="宋体" w:hAnsi="宋体" w:cs="宋体"/>
    </w:rPr>
  </w:style>
  <w:style w:type="character" w:customStyle="1" w:styleId="30">
    <w:name w:val="标题 3 字符"/>
    <w:aliases w:val="条 字符,1.1.1.标题 3 字符,H3 字符,Bold Head 字符,bh 字符,h3 字符,Heading 3 - old 字符,Level 3 Head 字符,level_3 字符,PIM 3 字符,sect1.2.3 字符,prop3 字符,3 字符,3heading 字符,heading 3 字符,Heading 31 字符,l3 字符,CT 字符,3rd level 字符,sect1.2.31 字符,sect1.2.32 字符,sect1.2.311 字符,Map 字符"/>
    <w:link w:val="3"/>
    <w:rsid w:val="005B3EDD"/>
    <w:rPr>
      <w:rFonts w:eastAsia="黑体"/>
      <w:b/>
      <w:sz w:val="24"/>
      <w:szCs w:val="28"/>
    </w:rPr>
  </w:style>
  <w:style w:type="character" w:customStyle="1" w:styleId="40">
    <w:name w:val="标题 4 字符"/>
    <w:aliases w:val="款 字符,bullet 字符,bl 字符,bb 字符,heading 4 字符,h4 字符,H4 字符,Ref Heading 1 字符,rh1 字符,Heading sql 字符,1.1.1.1 Heading 4 字符,PIM 4 字符,sect 1.2.3.4 字符,4 字符,4heading 字符,L4 字符,4th level 字符,sect 1.2.3.41 字符,Ref Heading 11 字符,rh11 字符,sect 1.2.3.42 字符,rh12 字符"/>
    <w:link w:val="4"/>
    <w:rsid w:val="00570CCF"/>
    <w:rPr>
      <w:sz w:val="24"/>
      <w:szCs w:val="24"/>
      <w:lang w:val="en-GB"/>
    </w:rPr>
  </w:style>
  <w:style w:type="character" w:customStyle="1" w:styleId="60">
    <w:name w:val="标题 6 字符"/>
    <w:aliases w:val="目 字符,Alt+6 字符,L6 字符,H6 字符,PIM 6 字符,Bullet list 字符,BOD 4 字符,正文六级标题 字符,标题 6(ALT+6) 字符,第五层条 字符,Legal Level 1. 字符,ITT t6 字符,PA Appendix 字符,Bullet list1 字符,Bullet list2 字符,Bullet list11 字符,Bullet list3 字符,Bullet list12 字符,Bullet list21 字符,Appendix 字符"/>
    <w:link w:val="6"/>
    <w:rsid w:val="009E4EE8"/>
    <w:rPr>
      <w:snapToGrid w:val="0"/>
      <w:sz w:val="24"/>
      <w:szCs w:val="24"/>
    </w:rPr>
  </w:style>
  <w:style w:type="character" w:customStyle="1" w:styleId="80">
    <w:name w:val="标题 8 字符"/>
    <w:aliases w:val="插表名 字符,ALT+8 字符,ITT t8 字符,PA Appendix Minor 字符,action 字符,8 字符,r 字符,requirement 字符,req2 字符,Reference List 字符,action1 字符,action2 字符,action11 字符,action3 字符,action4 字符,action5 字符,action6 字符,action7 字符,action12 字符,action21 字符,action111 字符,action31 字符"/>
    <w:link w:val="8"/>
    <w:rsid w:val="002326EB"/>
    <w:rPr>
      <w:rFonts w:eastAsia="黑体"/>
      <w:sz w:val="24"/>
      <w:szCs w:val="24"/>
      <w:lang w:val="en-GB"/>
    </w:rPr>
  </w:style>
  <w:style w:type="character" w:customStyle="1" w:styleId="20">
    <w:name w:val="标题 2 字符"/>
    <w:aliases w:val="节 字符,H2 Char Char Char Char 字符,h2 字符,Heading 2 Hidden 字符,Heading 2 CCBS 字符,heading 2 字符,第一章 标题 2 字符,（一） 字符,PIM2 字符,H2 字符,Titre3 字符,HD2 字符,sect 1.2 字符,H21 字符,sect 1.21 字符,H22 字符,sect 1.22 字符,H211 字符,sect 1.211 字符,H23 字符,sect 1.23 字符,H212 字符,DO 字符"/>
    <w:link w:val="2"/>
    <w:rsid w:val="007D4A1E"/>
    <w:rPr>
      <w:b/>
      <w:bCs/>
      <w:sz w:val="28"/>
      <w:szCs w:val="28"/>
      <w:lang w:val="en-GB"/>
    </w:rPr>
  </w:style>
  <w:style w:type="paragraph" w:customStyle="1" w:styleId="34">
    <w:name w:val="样式 目录 3条目录 + 首行缩进:  4 字符"/>
    <w:basedOn w:val="TOC3"/>
    <w:qFormat/>
    <w:rsid w:val="004664A5"/>
    <w:rPr>
      <w:rFonts w:cs="宋体"/>
      <w:iCs w:val="0"/>
    </w:rPr>
  </w:style>
  <w:style w:type="paragraph" w:customStyle="1" w:styleId="1H1Heading0h11heading1TOC1heading1PIM1h">
    <w:name w:val="样式 标题 1章H1Heading 0h11heading 1TOC标准章1. heading 1PIM 1h..."/>
    <w:basedOn w:val="10"/>
    <w:autoRedefine/>
    <w:rsid w:val="00CC3A61"/>
    <w:rPr>
      <w:rFonts w:cs="宋体"/>
      <w:szCs w:val="20"/>
    </w:rPr>
  </w:style>
  <w:style w:type="character" w:customStyle="1" w:styleId="apple-converted-space">
    <w:name w:val="apple-converted-space"/>
    <w:basedOn w:val="a3"/>
    <w:rsid w:val="001E4713"/>
  </w:style>
  <w:style w:type="paragraph" w:styleId="affff9">
    <w:name w:val="footnote text"/>
    <w:basedOn w:val="a2"/>
    <w:link w:val="affffa"/>
    <w:semiHidden/>
    <w:unhideWhenUsed/>
    <w:rsid w:val="002545E4"/>
    <w:pPr>
      <w:snapToGrid w:val="0"/>
      <w:jc w:val="left"/>
    </w:pPr>
    <w:rPr>
      <w:sz w:val="18"/>
      <w:szCs w:val="18"/>
    </w:rPr>
  </w:style>
  <w:style w:type="character" w:customStyle="1" w:styleId="affffa">
    <w:name w:val="脚注文本 字符"/>
    <w:basedOn w:val="a3"/>
    <w:link w:val="affff9"/>
    <w:semiHidden/>
    <w:rsid w:val="002545E4"/>
    <w:rPr>
      <w:sz w:val="18"/>
      <w:szCs w:val="18"/>
    </w:rPr>
  </w:style>
  <w:style w:type="character" w:styleId="affffb">
    <w:name w:val="footnote reference"/>
    <w:basedOn w:val="a3"/>
    <w:semiHidden/>
    <w:unhideWhenUsed/>
    <w:rsid w:val="002545E4"/>
    <w:rPr>
      <w:vertAlign w:val="superscript"/>
    </w:rPr>
  </w:style>
  <w:style w:type="character" w:styleId="affffc">
    <w:name w:val="endnote reference"/>
    <w:basedOn w:val="a3"/>
    <w:semiHidden/>
    <w:unhideWhenUsed/>
    <w:rsid w:val="002545E4"/>
    <w:rPr>
      <w:vertAlign w:val="superscript"/>
    </w:rPr>
  </w:style>
  <w:style w:type="paragraph" w:customStyle="1" w:styleId="26">
    <w:name w:val="样式 表格正文（小四） + 首行缩进:  2 字符"/>
    <w:basedOn w:val="a2"/>
    <w:rsid w:val="00C918C6"/>
    <w:pPr>
      <w:autoSpaceDE w:val="0"/>
      <w:autoSpaceDN w:val="0"/>
      <w:adjustRightInd w:val="0"/>
      <w:snapToGrid w:val="0"/>
      <w:spacing w:line="240" w:lineRule="auto"/>
      <w:ind w:firstLineChars="0" w:firstLine="0"/>
      <w:jc w:val="center"/>
    </w:pPr>
    <w:rPr>
      <w:rFonts w:ascii="宋体" w:cs="宋体"/>
      <w:snapToGrid w:val="0"/>
      <w:szCs w:val="20"/>
    </w:rPr>
  </w:style>
  <w:style w:type="paragraph" w:customStyle="1" w:styleId="affffd">
    <w:name w:val="表格（小四号字）"/>
    <w:basedOn w:val="a2"/>
    <w:link w:val="Char6"/>
    <w:rsid w:val="009C5C45"/>
    <w:pPr>
      <w:keepNext/>
      <w:adjustRightInd w:val="0"/>
      <w:spacing w:before="20" w:after="20" w:line="240" w:lineRule="auto"/>
      <w:ind w:firstLineChars="0" w:firstLine="0"/>
      <w:jc w:val="center"/>
      <w:textAlignment w:val="center"/>
    </w:pPr>
  </w:style>
  <w:style w:type="character" w:customStyle="1" w:styleId="Char6">
    <w:name w:val="表格（小四号字） Char"/>
    <w:link w:val="affffd"/>
    <w:rsid w:val="009C5C45"/>
    <w:rPr>
      <w:sz w:val="24"/>
      <w:szCs w:val="24"/>
    </w:rPr>
  </w:style>
  <w:style w:type="paragraph" w:customStyle="1" w:styleId="xl67">
    <w:name w:val="xl67"/>
    <w:basedOn w:val="a2"/>
    <w:rsid w:val="009C5C4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0" w:firstLine="0"/>
      <w:jc w:val="center"/>
      <w:textAlignment w:val="auto"/>
    </w:pPr>
    <w:rPr>
      <w:rFonts w:ascii="Trebuchet MS" w:hAnsi="Trebuchet MS" w:cs="宋体"/>
      <w:sz w:val="20"/>
      <w:szCs w:val="20"/>
    </w:rPr>
  </w:style>
  <w:style w:type="paragraph" w:customStyle="1" w:styleId="xl68">
    <w:name w:val="xl68"/>
    <w:basedOn w:val="a2"/>
    <w:rsid w:val="009C5C4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0" w:firstLine="0"/>
      <w:jc w:val="left"/>
      <w:textAlignment w:val="auto"/>
    </w:pPr>
    <w:rPr>
      <w:rFonts w:ascii="宋体" w:hAnsi="宋体" w:cs="宋体"/>
      <w:sz w:val="20"/>
      <w:szCs w:val="20"/>
    </w:rPr>
  </w:style>
  <w:style w:type="paragraph" w:customStyle="1" w:styleId="xl69">
    <w:name w:val="xl69"/>
    <w:basedOn w:val="a2"/>
    <w:rsid w:val="009C5C45"/>
    <w:pPr>
      <w:widowControl/>
      <w:spacing w:before="100" w:beforeAutospacing="1" w:after="100" w:afterAutospacing="1" w:line="240" w:lineRule="auto"/>
      <w:ind w:firstLineChars="0" w:firstLine="0"/>
      <w:jc w:val="left"/>
      <w:textAlignment w:val="auto"/>
    </w:pPr>
    <w:rPr>
      <w:rFonts w:ascii="Trebuchet MS" w:hAnsi="Trebuchet MS" w:cs="宋体"/>
      <w:sz w:val="20"/>
      <w:szCs w:val="20"/>
    </w:rPr>
  </w:style>
  <w:style w:type="paragraph" w:customStyle="1" w:styleId="xl71">
    <w:name w:val="xl71"/>
    <w:basedOn w:val="a2"/>
    <w:rsid w:val="009C5C4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0" w:firstLine="0"/>
      <w:jc w:val="left"/>
      <w:textAlignment w:val="top"/>
    </w:pPr>
    <w:rPr>
      <w:rFonts w:ascii="Trebuchet MS" w:hAnsi="Trebuchet MS" w:cs="宋体"/>
      <w:sz w:val="20"/>
      <w:szCs w:val="20"/>
    </w:rPr>
  </w:style>
  <w:style w:type="paragraph" w:customStyle="1" w:styleId="xl72">
    <w:name w:val="xl72"/>
    <w:basedOn w:val="a2"/>
    <w:rsid w:val="009C5C45"/>
    <w:pPr>
      <w:widowControl/>
      <w:spacing w:before="100" w:beforeAutospacing="1" w:after="100" w:afterAutospacing="1" w:line="240" w:lineRule="auto"/>
      <w:ind w:firstLineChars="0" w:firstLine="0"/>
      <w:jc w:val="left"/>
      <w:textAlignment w:val="auto"/>
    </w:pPr>
    <w:rPr>
      <w:rFonts w:ascii="Trebuchet MS" w:hAnsi="Trebuchet MS" w:cs="宋体"/>
      <w:sz w:val="20"/>
      <w:szCs w:val="20"/>
    </w:rPr>
  </w:style>
  <w:style w:type="paragraph" w:customStyle="1" w:styleId="xl73">
    <w:name w:val="xl73"/>
    <w:basedOn w:val="a2"/>
    <w:rsid w:val="009C5C4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0" w:firstLine="0"/>
      <w:jc w:val="left"/>
      <w:textAlignment w:val="auto"/>
    </w:pPr>
    <w:rPr>
      <w:rFonts w:ascii="Trebuchet MS" w:hAnsi="Trebuchet MS" w:cs="宋体"/>
      <w:sz w:val="20"/>
      <w:szCs w:val="20"/>
    </w:rPr>
  </w:style>
  <w:style w:type="paragraph" w:customStyle="1" w:styleId="xl74">
    <w:name w:val="xl74"/>
    <w:basedOn w:val="a2"/>
    <w:rsid w:val="009C5C45"/>
    <w:pPr>
      <w:widowControl/>
      <w:spacing w:before="100" w:beforeAutospacing="1" w:after="100" w:afterAutospacing="1" w:line="240" w:lineRule="auto"/>
      <w:ind w:firstLineChars="0" w:firstLine="0"/>
      <w:jc w:val="left"/>
      <w:textAlignment w:val="top"/>
    </w:pPr>
    <w:rPr>
      <w:rFonts w:ascii="Trebuchet MS" w:hAnsi="Trebuchet MS" w:cs="宋体"/>
      <w:sz w:val="20"/>
      <w:szCs w:val="20"/>
    </w:rPr>
  </w:style>
  <w:style w:type="paragraph" w:customStyle="1" w:styleId="xl75">
    <w:name w:val="xl75"/>
    <w:basedOn w:val="a2"/>
    <w:rsid w:val="009C5C4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0" w:firstLine="0"/>
      <w:jc w:val="left"/>
      <w:textAlignment w:val="auto"/>
    </w:pPr>
    <w:rPr>
      <w:rFonts w:ascii="宋体" w:hAnsi="宋体" w:cs="宋体"/>
      <w:sz w:val="20"/>
      <w:szCs w:val="20"/>
    </w:rPr>
  </w:style>
  <w:style w:type="paragraph" w:customStyle="1" w:styleId="xl76">
    <w:name w:val="xl76"/>
    <w:basedOn w:val="a2"/>
    <w:rsid w:val="009C5C4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0" w:firstLine="0"/>
      <w:jc w:val="left"/>
      <w:textAlignment w:val="auto"/>
    </w:pPr>
    <w:rPr>
      <w:rFonts w:ascii="Trebuchet MS" w:hAnsi="Trebuchet MS" w:cs="宋体"/>
      <w:sz w:val="20"/>
      <w:szCs w:val="20"/>
    </w:rPr>
  </w:style>
  <w:style w:type="paragraph" w:customStyle="1" w:styleId="xl77">
    <w:name w:val="xl77"/>
    <w:basedOn w:val="a2"/>
    <w:rsid w:val="009C5C4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ind w:firstLineChars="0" w:firstLine="0"/>
      <w:jc w:val="left"/>
      <w:textAlignment w:val="auto"/>
    </w:pPr>
    <w:rPr>
      <w:rFonts w:ascii="Trebuchet MS" w:hAnsi="Trebuchet MS" w:cs="宋体"/>
      <w:sz w:val="20"/>
      <w:szCs w:val="20"/>
    </w:rPr>
  </w:style>
  <w:style w:type="paragraph" w:customStyle="1" w:styleId="xl78">
    <w:name w:val="xl78"/>
    <w:basedOn w:val="a2"/>
    <w:rsid w:val="009C5C45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0" w:firstLine="0"/>
      <w:jc w:val="left"/>
      <w:textAlignment w:val="auto"/>
    </w:pPr>
    <w:rPr>
      <w:rFonts w:ascii="Trebuchet MS" w:hAnsi="Trebuchet MS" w:cs="宋体"/>
      <w:sz w:val="20"/>
      <w:szCs w:val="20"/>
    </w:rPr>
  </w:style>
  <w:style w:type="paragraph" w:customStyle="1" w:styleId="xl79">
    <w:name w:val="xl79"/>
    <w:basedOn w:val="a2"/>
    <w:rsid w:val="009C5C45"/>
    <w:pPr>
      <w:widowControl/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0" w:firstLine="0"/>
      <w:jc w:val="left"/>
      <w:textAlignment w:val="auto"/>
    </w:pPr>
    <w:rPr>
      <w:rFonts w:ascii="Trebuchet MS" w:hAnsi="Trebuchet MS" w:cs="宋体"/>
      <w:sz w:val="20"/>
      <w:szCs w:val="20"/>
    </w:rPr>
  </w:style>
  <w:style w:type="paragraph" w:customStyle="1" w:styleId="xl80">
    <w:name w:val="xl80"/>
    <w:basedOn w:val="a2"/>
    <w:rsid w:val="009C5C45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0" w:firstLine="0"/>
      <w:jc w:val="left"/>
      <w:textAlignment w:val="auto"/>
    </w:pPr>
    <w:rPr>
      <w:rFonts w:ascii="Trebuchet MS" w:hAnsi="Trebuchet MS" w:cs="宋体"/>
      <w:sz w:val="20"/>
      <w:szCs w:val="20"/>
    </w:rPr>
  </w:style>
  <w:style w:type="paragraph" w:customStyle="1" w:styleId="xl81">
    <w:name w:val="xl81"/>
    <w:basedOn w:val="a2"/>
    <w:rsid w:val="009C5C45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Chars="0" w:firstLine="0"/>
      <w:jc w:val="left"/>
      <w:textAlignment w:val="auto"/>
    </w:pPr>
    <w:rPr>
      <w:rFonts w:ascii="Trebuchet MS" w:hAnsi="Trebuchet MS" w:cs="宋体"/>
      <w:sz w:val="20"/>
      <w:szCs w:val="20"/>
    </w:rPr>
  </w:style>
  <w:style w:type="paragraph" w:customStyle="1" w:styleId="xl82">
    <w:name w:val="xl82"/>
    <w:basedOn w:val="a2"/>
    <w:rsid w:val="009C5C45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99CCFF"/>
      <w:spacing w:before="100" w:beforeAutospacing="1" w:after="100" w:afterAutospacing="1" w:line="240" w:lineRule="auto"/>
      <w:ind w:firstLineChars="0" w:firstLine="0"/>
      <w:jc w:val="left"/>
      <w:textAlignment w:val="auto"/>
    </w:pPr>
    <w:rPr>
      <w:rFonts w:ascii="Trebuchet MS" w:hAnsi="Trebuchet MS" w:cs="宋体"/>
      <w:sz w:val="20"/>
      <w:szCs w:val="20"/>
    </w:rPr>
  </w:style>
  <w:style w:type="paragraph" w:customStyle="1" w:styleId="xl83">
    <w:name w:val="xl83"/>
    <w:basedOn w:val="a2"/>
    <w:rsid w:val="009C5C45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ind w:firstLineChars="0" w:firstLine="0"/>
      <w:jc w:val="left"/>
      <w:textAlignment w:val="auto"/>
    </w:pPr>
    <w:rPr>
      <w:rFonts w:ascii="Trebuchet MS" w:hAnsi="Trebuchet MS" w:cs="宋体"/>
      <w:sz w:val="20"/>
      <w:szCs w:val="20"/>
    </w:rPr>
  </w:style>
  <w:style w:type="paragraph" w:customStyle="1" w:styleId="xl84">
    <w:name w:val="xl84"/>
    <w:basedOn w:val="a2"/>
    <w:rsid w:val="009C5C45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Chars="0" w:firstLine="0"/>
      <w:jc w:val="left"/>
      <w:textAlignment w:val="auto"/>
    </w:pPr>
    <w:rPr>
      <w:rFonts w:ascii="宋体" w:hAnsi="宋体" w:cs="宋体"/>
      <w:sz w:val="20"/>
      <w:szCs w:val="20"/>
    </w:rPr>
  </w:style>
  <w:style w:type="paragraph" w:customStyle="1" w:styleId="xl85">
    <w:name w:val="xl85"/>
    <w:basedOn w:val="a2"/>
    <w:rsid w:val="009C5C4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ind w:firstLineChars="0" w:firstLine="0"/>
      <w:jc w:val="left"/>
      <w:textAlignment w:val="auto"/>
    </w:pPr>
    <w:rPr>
      <w:rFonts w:ascii="Trebuchet MS" w:hAnsi="Trebuchet MS" w:cs="宋体"/>
      <w:sz w:val="20"/>
      <w:szCs w:val="20"/>
    </w:rPr>
  </w:style>
  <w:style w:type="paragraph" w:customStyle="1" w:styleId="xl86">
    <w:name w:val="xl86"/>
    <w:basedOn w:val="a2"/>
    <w:rsid w:val="009C5C45"/>
    <w:pPr>
      <w:widowControl/>
      <w:pBdr>
        <w:top w:val="single" w:sz="4" w:space="0" w:color="auto"/>
      </w:pBdr>
      <w:spacing w:before="100" w:beforeAutospacing="1" w:after="100" w:afterAutospacing="1" w:line="240" w:lineRule="auto"/>
      <w:ind w:firstLineChars="0" w:firstLine="0"/>
      <w:jc w:val="left"/>
      <w:textAlignment w:val="auto"/>
    </w:pPr>
    <w:rPr>
      <w:rFonts w:ascii="Trebuchet MS" w:hAnsi="Trebuchet MS" w:cs="宋体"/>
      <w:sz w:val="20"/>
      <w:szCs w:val="20"/>
    </w:rPr>
  </w:style>
  <w:style w:type="paragraph" w:customStyle="1" w:styleId="xl87">
    <w:name w:val="xl87"/>
    <w:basedOn w:val="a2"/>
    <w:rsid w:val="009C5C45"/>
    <w:pPr>
      <w:widowControl/>
      <w:pBdr>
        <w:right w:val="single" w:sz="4" w:space="0" w:color="auto"/>
      </w:pBdr>
      <w:spacing w:before="100" w:beforeAutospacing="1" w:after="100" w:afterAutospacing="1" w:line="240" w:lineRule="auto"/>
      <w:ind w:firstLineChars="0" w:firstLine="0"/>
      <w:jc w:val="left"/>
      <w:textAlignment w:val="auto"/>
    </w:pPr>
    <w:rPr>
      <w:rFonts w:ascii="Trebuchet MS" w:hAnsi="Trebuchet MS" w:cs="宋体"/>
      <w:sz w:val="20"/>
      <w:szCs w:val="20"/>
    </w:rPr>
  </w:style>
  <w:style w:type="paragraph" w:customStyle="1" w:styleId="xl88">
    <w:name w:val="xl88"/>
    <w:basedOn w:val="a2"/>
    <w:rsid w:val="009C5C45"/>
    <w:pPr>
      <w:widowControl/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0" w:firstLine="0"/>
      <w:jc w:val="left"/>
      <w:textAlignment w:val="auto"/>
    </w:pPr>
    <w:rPr>
      <w:rFonts w:ascii="Trebuchet MS" w:hAnsi="Trebuchet MS" w:cs="宋体"/>
      <w:sz w:val="20"/>
      <w:szCs w:val="20"/>
    </w:rPr>
  </w:style>
  <w:style w:type="paragraph" w:customStyle="1" w:styleId="xl89">
    <w:name w:val="xl89"/>
    <w:basedOn w:val="a2"/>
    <w:rsid w:val="009C5C45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99CCFF"/>
      <w:spacing w:before="100" w:beforeAutospacing="1" w:after="100" w:afterAutospacing="1" w:line="240" w:lineRule="auto"/>
      <w:ind w:firstLineChars="0" w:firstLine="0"/>
      <w:jc w:val="left"/>
      <w:textAlignment w:val="auto"/>
    </w:pPr>
    <w:rPr>
      <w:rFonts w:ascii="Trebuchet MS" w:hAnsi="Trebuchet MS" w:cs="宋体"/>
      <w:sz w:val="20"/>
      <w:szCs w:val="20"/>
    </w:rPr>
  </w:style>
  <w:style w:type="paragraph" w:customStyle="1" w:styleId="xl90">
    <w:name w:val="xl90"/>
    <w:basedOn w:val="a2"/>
    <w:rsid w:val="009C5C45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ind w:firstLineChars="0" w:firstLine="0"/>
      <w:jc w:val="left"/>
      <w:textAlignment w:val="auto"/>
    </w:pPr>
    <w:rPr>
      <w:rFonts w:ascii="Trebuchet MS" w:hAnsi="Trebuchet MS" w:cs="宋体"/>
      <w:sz w:val="20"/>
      <w:szCs w:val="20"/>
    </w:rPr>
  </w:style>
  <w:style w:type="paragraph" w:customStyle="1" w:styleId="font8">
    <w:name w:val="font8"/>
    <w:basedOn w:val="a2"/>
    <w:rsid w:val="009C5C45"/>
    <w:pPr>
      <w:widowControl/>
      <w:spacing w:before="100" w:beforeAutospacing="1" w:after="100" w:afterAutospacing="1" w:line="240" w:lineRule="auto"/>
      <w:ind w:firstLineChars="0" w:firstLine="0"/>
      <w:jc w:val="left"/>
      <w:textAlignment w:val="auto"/>
    </w:pPr>
    <w:rPr>
      <w:rFonts w:ascii="Trebuchet MS" w:hAnsi="Trebuchet MS" w:cs="宋体"/>
      <w:sz w:val="20"/>
      <w:szCs w:val="20"/>
    </w:rPr>
  </w:style>
  <w:style w:type="paragraph" w:customStyle="1" w:styleId="font9">
    <w:name w:val="font9"/>
    <w:basedOn w:val="a2"/>
    <w:rsid w:val="009C5C45"/>
    <w:pPr>
      <w:widowControl/>
      <w:spacing w:before="100" w:beforeAutospacing="1" w:after="100" w:afterAutospacing="1" w:line="240" w:lineRule="auto"/>
      <w:ind w:firstLineChars="0" w:firstLine="0"/>
      <w:jc w:val="left"/>
      <w:textAlignment w:val="auto"/>
    </w:pPr>
    <w:rPr>
      <w:rFonts w:ascii="宋体" w:hAnsi="宋体" w:cs="宋体"/>
      <w:sz w:val="20"/>
      <w:szCs w:val="20"/>
    </w:rPr>
  </w:style>
  <w:style w:type="paragraph" w:customStyle="1" w:styleId="affffe">
    <w:name w:val="表格文本"/>
    <w:basedOn w:val="a2"/>
    <w:qFormat/>
    <w:rsid w:val="004B41FD"/>
    <w:pPr>
      <w:tabs>
        <w:tab w:val="decimal" w:pos="0"/>
        <w:tab w:val="left" w:pos="425"/>
      </w:tabs>
      <w:autoSpaceDE w:val="0"/>
      <w:autoSpaceDN w:val="0"/>
      <w:ind w:firstLineChars="0" w:firstLine="0"/>
      <w:textAlignment w:val="auto"/>
    </w:pPr>
    <w:rPr>
      <w:szCs w:val="20"/>
    </w:rPr>
  </w:style>
  <w:style w:type="paragraph" w:customStyle="1" w:styleId="afffff">
    <w:name w:val="样式 表格文本 + 五号"/>
    <w:basedOn w:val="affffe"/>
    <w:qFormat/>
    <w:rsid w:val="00165507"/>
    <w:pPr>
      <w:spacing w:line="240" w:lineRule="auto"/>
    </w:pPr>
    <w:rPr>
      <w:sz w:val="21"/>
    </w:rPr>
  </w:style>
  <w:style w:type="character" w:customStyle="1" w:styleId="affb">
    <w:name w:val="批注框文本 字符"/>
    <w:basedOn w:val="a3"/>
    <w:link w:val="affa"/>
    <w:uiPriority w:val="99"/>
    <w:qFormat/>
    <w:rsid w:val="00165507"/>
    <w:rPr>
      <w:sz w:val="18"/>
      <w:szCs w:val="18"/>
    </w:rPr>
  </w:style>
  <w:style w:type="paragraph" w:customStyle="1" w:styleId="16">
    <w:name w:val="列出段落1"/>
    <w:basedOn w:val="a2"/>
    <w:uiPriority w:val="34"/>
    <w:qFormat/>
    <w:rsid w:val="00165507"/>
    <w:pPr>
      <w:spacing w:line="400" w:lineRule="exact"/>
      <w:ind w:firstLine="420"/>
      <w:textAlignment w:val="auto"/>
    </w:pPr>
    <w:rPr>
      <w:kern w:val="2"/>
    </w:rPr>
  </w:style>
  <w:style w:type="paragraph" w:customStyle="1" w:styleId="QB">
    <w:name w:val="QB表内文字"/>
    <w:basedOn w:val="afffff0"/>
    <w:qFormat/>
    <w:rsid w:val="00165507"/>
    <w:pPr>
      <w:widowControl w:val="0"/>
      <w:ind w:firstLineChars="0" w:firstLine="0"/>
    </w:pPr>
    <w:rPr>
      <w:rFonts w:ascii="宋体"/>
    </w:rPr>
  </w:style>
  <w:style w:type="paragraph" w:customStyle="1" w:styleId="afffff0">
    <w:name w:val="段"/>
    <w:qFormat/>
    <w:rsid w:val="00165507"/>
    <w:pPr>
      <w:autoSpaceDE w:val="0"/>
      <w:autoSpaceDN w:val="0"/>
      <w:ind w:firstLineChars="200" w:firstLine="200"/>
      <w:jc w:val="both"/>
    </w:pPr>
    <w:rPr>
      <w:sz w:val="21"/>
    </w:rPr>
  </w:style>
  <w:style w:type="numbering" w:styleId="111111">
    <w:name w:val="Outline List 1"/>
    <w:basedOn w:val="a5"/>
    <w:rsid w:val="007D4A1E"/>
    <w:pPr>
      <w:numPr>
        <w:numId w:val="7"/>
      </w:numPr>
    </w:pPr>
  </w:style>
  <w:style w:type="paragraph" w:customStyle="1" w:styleId="exp-content-list">
    <w:name w:val="exp-content-list"/>
    <w:basedOn w:val="a2"/>
    <w:rsid w:val="00517F6B"/>
    <w:pPr>
      <w:widowControl/>
      <w:spacing w:before="100" w:beforeAutospacing="1" w:after="100" w:afterAutospacing="1" w:line="240" w:lineRule="auto"/>
      <w:ind w:firstLineChars="0" w:firstLine="0"/>
      <w:jc w:val="left"/>
      <w:textAlignment w:val="auto"/>
    </w:pPr>
    <w:rPr>
      <w:rFonts w:ascii="宋体" w:hAnsi="宋体" w:cs="宋体"/>
    </w:rPr>
  </w:style>
  <w:style w:type="character" w:customStyle="1" w:styleId="enter-step-btn2">
    <w:name w:val="enter-step-btn2"/>
    <w:basedOn w:val="a3"/>
    <w:rsid w:val="00517F6B"/>
    <w:rPr>
      <w:rFonts w:ascii="微软雅黑" w:eastAsia="微软雅黑" w:hAnsi="微软雅黑" w:hint="eastAsia"/>
      <w:strike w:val="0"/>
      <w:dstrike w:val="0"/>
      <w:vanish/>
      <w:webHidden w:val="0"/>
      <w:color w:val="FFFFFF"/>
      <w:sz w:val="24"/>
      <w:szCs w:val="24"/>
      <w:u w:val="none"/>
      <w:effect w:val="none"/>
      <w:specVanish w:val="0"/>
    </w:rPr>
  </w:style>
  <w:style w:type="paragraph" w:styleId="27">
    <w:name w:val="Body Text 2"/>
    <w:basedOn w:val="a2"/>
    <w:link w:val="28"/>
    <w:semiHidden/>
    <w:unhideWhenUsed/>
    <w:rsid w:val="00A465EE"/>
    <w:pPr>
      <w:spacing w:after="120" w:line="480" w:lineRule="auto"/>
    </w:pPr>
  </w:style>
  <w:style w:type="character" w:customStyle="1" w:styleId="28">
    <w:name w:val="正文文本 2 字符"/>
    <w:basedOn w:val="a3"/>
    <w:link w:val="27"/>
    <w:semiHidden/>
    <w:rsid w:val="00A465EE"/>
    <w:rPr>
      <w:sz w:val="24"/>
      <w:szCs w:val="24"/>
    </w:rPr>
  </w:style>
  <w:style w:type="character" w:customStyle="1" w:styleId="aff6">
    <w:name w:val="正文缩进 字符"/>
    <w:aliases w:val=" ändrad 字符,正文（首行缩进两字） Char Char Char Char 字符,正文（首行缩进两字） Char Char 字符,正文（首行缩进两字） Char Char Char Char Char Char Char 字符,正文（首行缩进两字） 字符,正文（首行缩进两字）＋行距：1.5倍行距 字符,正文（首行缩进两字） Char 字符,标题4 字符,图号标注 字符,Indent 1 字符,正文缩进 Char1 字符,正文缩进 Char Char 字符,± 字符"/>
    <w:basedOn w:val="a3"/>
    <w:link w:val="aff5"/>
    <w:uiPriority w:val="99"/>
    <w:rsid w:val="00A465EE"/>
    <w:rPr>
      <w:sz w:val="24"/>
      <w:szCs w:val="24"/>
    </w:rPr>
  </w:style>
  <w:style w:type="character" w:styleId="afffff1">
    <w:name w:val="Unresolved Mention"/>
    <w:basedOn w:val="a3"/>
    <w:rsid w:val="00D764B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08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9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0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4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6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89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68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0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18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99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63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79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23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00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2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68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45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3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8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9201182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813568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624798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584966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863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98857">
          <w:marLeft w:val="10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70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05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11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8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77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20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3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4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48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04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75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1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02270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26522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2511971">
          <w:marLeft w:val="10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514060">
          <w:marLeft w:val="10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959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77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1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76374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42236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755901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610735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026802">
          <w:marLeft w:val="46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00301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181219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735325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949262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401412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083316">
          <w:marLeft w:val="46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155385">
          <w:marLeft w:val="46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913704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886093">
          <w:marLeft w:val="46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18961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227597">
          <w:marLeft w:val="10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23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46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8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05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212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64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64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92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88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89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5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678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179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7736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3422921">
          <w:marLeft w:val="10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777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111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363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30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993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66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4839389">
          <w:marLeft w:val="288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630911">
          <w:marLeft w:val="288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822417">
          <w:marLeft w:val="288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103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81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846801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39976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221934">
          <w:marLeft w:val="10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744765">
          <w:marLeft w:val="10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0642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26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08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27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96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999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600510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751573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332615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578543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0204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322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67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6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377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07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154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304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8511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278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59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6545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0350">
              <w:marLeft w:val="0"/>
              <w:marRight w:val="0"/>
              <w:marTop w:val="67"/>
              <w:marBottom w:val="0"/>
              <w:divBdr>
                <w:top w:val="single" w:sz="6" w:space="0" w:color="76C4F5"/>
                <w:left w:val="single" w:sz="6" w:space="0" w:color="76C4F5"/>
                <w:bottom w:val="single" w:sz="6" w:space="0" w:color="76C4F5"/>
                <w:right w:val="single" w:sz="6" w:space="0" w:color="76C4F5"/>
              </w:divBdr>
              <w:divsChild>
                <w:div w:id="2081245810">
                  <w:marLeft w:val="301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6112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833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100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47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354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572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009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914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63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523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642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67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845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77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119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42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71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37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8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0701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75927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363053">
          <w:marLeft w:val="10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080031">
          <w:marLeft w:val="10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367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95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46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7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04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792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7271170">
          <w:marLeft w:val="288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492292">
          <w:marLeft w:val="288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566773">
          <w:marLeft w:val="288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105789">
          <w:marLeft w:val="288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2356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3355564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20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228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21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03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54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87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835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84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59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140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4058946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972999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0459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092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940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014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21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868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177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52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677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343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419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156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17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7531398">
          <w:marLeft w:val="259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15798">
          <w:marLeft w:val="259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503329">
          <w:marLeft w:val="259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248307">
          <w:marLeft w:val="259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3101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69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51121">
          <w:marLeft w:val="46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64599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647982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688831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808523">
          <w:marLeft w:val="10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254881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568512">
          <w:marLeft w:val="10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223916">
          <w:marLeft w:val="46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828791">
          <w:marLeft w:val="46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420235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270358">
          <w:marLeft w:val="46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487547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892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59368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77384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422419">
          <w:marLeft w:val="46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503810">
          <w:marLeft w:val="46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932547">
          <w:marLeft w:val="46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021399">
          <w:marLeft w:val="46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109832">
          <w:marLeft w:val="10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552679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309419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578638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968132">
          <w:marLeft w:val="10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126356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3904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0611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29306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405524">
          <w:marLeft w:val="10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726533">
          <w:marLeft w:val="10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509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51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567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256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88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35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661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835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492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80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259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1765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5647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049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0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87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570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76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69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781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481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74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13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36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231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07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515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042664">
          <w:marLeft w:val="112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933695">
          <w:marLeft w:val="288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953722">
          <w:marLeft w:val="112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795569">
          <w:marLeft w:val="112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704621">
          <w:marLeft w:val="112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469699">
          <w:marLeft w:val="288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714552">
          <w:marLeft w:val="112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840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173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796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426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900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74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2678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693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786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696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385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954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359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86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193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0566783">
          <w:marLeft w:val="446"/>
          <w:marRight w:val="0"/>
          <w:marTop w:val="15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5273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40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26267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66511">
          <w:marLeft w:val="46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72123">
          <w:marLeft w:val="10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570995">
          <w:marLeft w:val="46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706024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924807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802348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941491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543799">
          <w:marLeft w:val="46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090918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470370">
          <w:marLeft w:val="10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986763">
          <w:marLeft w:val="10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316699">
          <w:marLeft w:val="46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585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505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544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927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3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19611">
          <w:marLeft w:val="46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860879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934103">
          <w:marLeft w:val="46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030365">
          <w:marLeft w:val="46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575111">
          <w:marLeft w:val="10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921877">
          <w:marLeft w:val="46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360469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365677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510060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287010">
          <w:marLeft w:val="10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499489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67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98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45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355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675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257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64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255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36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534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26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8668992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735842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994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26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06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45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696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8766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213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093067">
                      <w:marLeft w:val="167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3773318">
                          <w:marLeft w:val="0"/>
                          <w:marRight w:val="0"/>
                          <w:marTop w:val="0"/>
                          <w:marBottom w:val="167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816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7845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632228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05270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292843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557872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8383519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301366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4446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08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419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65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246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9389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4320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4120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2746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0057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47637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407753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64624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739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24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3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72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571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28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636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021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49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499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7723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496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978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83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437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27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502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940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753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52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104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82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83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686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9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600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851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0019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4075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04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12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76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773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038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207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86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524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449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63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877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037621">
          <w:marLeft w:val="10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7493217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004834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775127">
          <w:marLeft w:val="46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617149">
          <w:marLeft w:val="46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132184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984696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596691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634957">
          <w:marLeft w:val="10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759567">
          <w:marLeft w:val="10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935901">
          <w:marLeft w:val="46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336653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81825">
          <w:marLeft w:val="46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2298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047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29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539038">
          <w:marLeft w:val="10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4925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23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36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358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556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19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660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4092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897125">
              <w:marLeft w:val="0"/>
              <w:marRight w:val="0"/>
              <w:marTop w:val="67"/>
              <w:marBottom w:val="0"/>
              <w:divBdr>
                <w:top w:val="single" w:sz="6" w:space="0" w:color="76C4F5"/>
                <w:left w:val="single" w:sz="6" w:space="0" w:color="76C4F5"/>
                <w:bottom w:val="single" w:sz="6" w:space="0" w:color="76C4F5"/>
                <w:right w:val="single" w:sz="6" w:space="0" w:color="76C4F5"/>
              </w:divBdr>
              <w:divsChild>
                <w:div w:id="1736901208">
                  <w:marLeft w:val="301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2831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762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873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16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81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791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420573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302520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139755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545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5393780">
          <w:marLeft w:val="446"/>
          <w:marRight w:val="0"/>
          <w:marTop w:val="15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6495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7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97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912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61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1873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9091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62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688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199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901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328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66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94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2805626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811662">
          <w:marLeft w:val="10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975869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565801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620574">
          <w:marLeft w:val="46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240850">
          <w:marLeft w:val="10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037647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598271">
          <w:marLeft w:val="46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640364">
          <w:marLeft w:val="46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659161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1138">
          <w:marLeft w:val="10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517556">
          <w:marLeft w:val="46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282102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2300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18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8141408">
          <w:marLeft w:val="302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607207">
          <w:marLeft w:val="302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060052">
          <w:marLeft w:val="302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246886">
          <w:marLeft w:val="302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003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402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28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747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35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8913408">
          <w:marLeft w:val="461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425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531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544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832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1466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748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634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408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24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24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992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841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89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544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778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55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291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17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34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010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66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33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2394157">
          <w:marLeft w:val="432"/>
          <w:marRight w:val="0"/>
          <w:marTop w:val="16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195719">
          <w:marLeft w:val="446"/>
          <w:marRight w:val="0"/>
          <w:marTop w:val="15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6726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919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20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598181">
          <w:marLeft w:val="10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33895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238915">
          <w:marLeft w:val="10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271908">
          <w:marLeft w:val="46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075225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711714">
          <w:marLeft w:val="46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204191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844554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736018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650556">
          <w:marLeft w:val="46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292931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4946941">
          <w:marLeft w:val="46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8596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067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72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72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338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23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93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44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532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653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474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32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845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274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12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863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581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28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75439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580261">
          <w:marLeft w:val="10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56557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504028">
          <w:marLeft w:val="10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6355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361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157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176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989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536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79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54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564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18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877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265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09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522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728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1933773">
          <w:marLeft w:val="446"/>
          <w:marRight w:val="0"/>
          <w:marTop w:val="15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624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635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68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576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388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79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690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979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677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504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941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0749186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642037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070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217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01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364670">
          <w:marLeft w:val="10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9980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18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648621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6777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468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16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72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886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97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089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066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857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313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3155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0248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83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149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3793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082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0159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6187767">
                      <w:marLeft w:val="167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176938">
                          <w:marLeft w:val="0"/>
                          <w:marRight w:val="0"/>
                          <w:marTop w:val="0"/>
                          <w:marBottom w:val="167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4178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3596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345443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30901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4997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734481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293854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649901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0439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787619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22549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495995">
          <w:marLeft w:val="10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436749">
          <w:marLeft w:val="10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106891">
          <w:marLeft w:val="46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723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8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566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907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12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8866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417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4272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611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6089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411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673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489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729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57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819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91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955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470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28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562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30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827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42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291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1911744">
          <w:marLeft w:val="80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528507">
          <w:marLeft w:val="80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616559">
          <w:marLeft w:val="80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573004">
          <w:marLeft w:val="80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605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639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36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76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613383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535152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4968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926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41269">
              <w:marLeft w:val="0"/>
              <w:marRight w:val="0"/>
              <w:marTop w:val="54"/>
              <w:marBottom w:val="0"/>
              <w:divBdr>
                <w:top w:val="single" w:sz="6" w:space="0" w:color="76C4F5"/>
                <w:left w:val="single" w:sz="6" w:space="0" w:color="76C4F5"/>
                <w:bottom w:val="single" w:sz="6" w:space="0" w:color="76C4F5"/>
                <w:right w:val="single" w:sz="6" w:space="0" w:color="76C4F5"/>
              </w:divBdr>
              <w:divsChild>
                <w:div w:id="530916776">
                  <w:marLeft w:val="245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86930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589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93807">
          <w:marLeft w:val="10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1592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4324423">
          <w:marLeft w:val="80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178743">
          <w:marLeft w:val="80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728299">
          <w:marLeft w:val="80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424929">
          <w:marLeft w:val="80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675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4479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1150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461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435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54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58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79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341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73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67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8639811">
          <w:marLeft w:val="10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027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014326">
          <w:marLeft w:val="10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3655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122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19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47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4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198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719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5158200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581871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429143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34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80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88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444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69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0067084">
          <w:marLeft w:val="46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438397">
          <w:marLeft w:val="46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689642">
          <w:marLeft w:val="10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973308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353942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722526">
          <w:marLeft w:val="10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287050">
          <w:marLeft w:val="46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366370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517440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691574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315326">
          <w:marLeft w:val="10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424898">
          <w:marLeft w:val="46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335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70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040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551622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233082">
          <w:marLeft w:val="10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642010">
          <w:marLeft w:val="10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20876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jpeg"/><Relationship Id="rId117" Type="http://schemas.openxmlformats.org/officeDocument/2006/relationships/image" Target="media/image93.jpeg"/><Relationship Id="rId21" Type="http://schemas.openxmlformats.org/officeDocument/2006/relationships/image" Target="media/image7.jpeg"/><Relationship Id="rId42" Type="http://schemas.openxmlformats.org/officeDocument/2006/relationships/image" Target="media/image28.png"/><Relationship Id="rId47" Type="http://schemas.openxmlformats.org/officeDocument/2006/relationships/image" Target="media/image33.PNG"/><Relationship Id="rId63" Type="http://schemas.openxmlformats.org/officeDocument/2006/relationships/image" Target="media/image49.png"/><Relationship Id="rId68" Type="http://schemas.openxmlformats.org/officeDocument/2006/relationships/image" Target="media/image54.png"/><Relationship Id="rId84" Type="http://schemas.openxmlformats.org/officeDocument/2006/relationships/image" Target="media/image70.png"/><Relationship Id="rId89" Type="http://schemas.openxmlformats.org/officeDocument/2006/relationships/image" Target="media/image75.png"/><Relationship Id="rId112" Type="http://schemas.openxmlformats.org/officeDocument/2006/relationships/image" Target="media/image88.png"/><Relationship Id="rId16" Type="http://schemas.openxmlformats.org/officeDocument/2006/relationships/image" Target="media/image2.tiff"/><Relationship Id="rId107" Type="http://schemas.openxmlformats.org/officeDocument/2006/relationships/hyperlink" Target="http://jingyan.baidu.com/album/27fa7326e71d8946f9271f5c.html?picindex=6" TargetMode="External"/><Relationship Id="rId11" Type="http://schemas.openxmlformats.org/officeDocument/2006/relationships/footer" Target="footer2.xml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53" Type="http://schemas.openxmlformats.org/officeDocument/2006/relationships/image" Target="media/image39.png"/><Relationship Id="rId58" Type="http://schemas.openxmlformats.org/officeDocument/2006/relationships/image" Target="media/image44.png"/><Relationship Id="rId74" Type="http://schemas.openxmlformats.org/officeDocument/2006/relationships/image" Target="media/image60.png"/><Relationship Id="rId79" Type="http://schemas.openxmlformats.org/officeDocument/2006/relationships/image" Target="media/image65.png"/><Relationship Id="rId102" Type="http://schemas.openxmlformats.org/officeDocument/2006/relationships/image" Target="media/image83.png"/><Relationship Id="rId5" Type="http://schemas.openxmlformats.org/officeDocument/2006/relationships/webSettings" Target="webSettings.xml"/><Relationship Id="rId61" Type="http://schemas.openxmlformats.org/officeDocument/2006/relationships/image" Target="media/image47.PNG"/><Relationship Id="rId82" Type="http://schemas.openxmlformats.org/officeDocument/2006/relationships/image" Target="media/image68.png"/><Relationship Id="rId90" Type="http://schemas.openxmlformats.org/officeDocument/2006/relationships/image" Target="media/image76.png"/><Relationship Id="rId95" Type="http://schemas.openxmlformats.org/officeDocument/2006/relationships/image" Target="media/image79.jpeg"/><Relationship Id="rId19" Type="http://schemas.openxmlformats.org/officeDocument/2006/relationships/image" Target="media/image5.png"/><Relationship Id="rId14" Type="http://schemas.openxmlformats.org/officeDocument/2006/relationships/footer" Target="footer4.xml"/><Relationship Id="rId22" Type="http://schemas.openxmlformats.org/officeDocument/2006/relationships/image" Target="media/image8.jp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21.png"/><Relationship Id="rId43" Type="http://schemas.openxmlformats.org/officeDocument/2006/relationships/image" Target="media/image29.png"/><Relationship Id="rId48" Type="http://schemas.openxmlformats.org/officeDocument/2006/relationships/image" Target="media/image34.png"/><Relationship Id="rId56" Type="http://schemas.openxmlformats.org/officeDocument/2006/relationships/image" Target="media/image42.png"/><Relationship Id="rId64" Type="http://schemas.openxmlformats.org/officeDocument/2006/relationships/image" Target="media/image50.png"/><Relationship Id="rId69" Type="http://schemas.openxmlformats.org/officeDocument/2006/relationships/image" Target="media/image55.png"/><Relationship Id="rId77" Type="http://schemas.openxmlformats.org/officeDocument/2006/relationships/image" Target="media/image63.png"/><Relationship Id="rId100" Type="http://schemas.openxmlformats.org/officeDocument/2006/relationships/image" Target="media/image82.png"/><Relationship Id="rId105" Type="http://schemas.openxmlformats.org/officeDocument/2006/relationships/hyperlink" Target="http://jingyan.baidu.com/album/27fa7326e71d8946f9271f5c.html?picindex=5" TargetMode="External"/><Relationship Id="rId113" Type="http://schemas.openxmlformats.org/officeDocument/2006/relationships/image" Target="media/image89.png"/><Relationship Id="rId118" Type="http://schemas.openxmlformats.org/officeDocument/2006/relationships/hyperlink" Target="http://vodcdn.ainemo.com/vodfiles/sharefiles/20197/ME90&#30828;&#24674;&#22797;&#25805;&#20316;&#25351;&#21335;.mp4" TargetMode="External"/><Relationship Id="rId8" Type="http://schemas.openxmlformats.org/officeDocument/2006/relationships/header" Target="header1.xml"/><Relationship Id="rId51" Type="http://schemas.openxmlformats.org/officeDocument/2006/relationships/image" Target="media/image37.png"/><Relationship Id="rId72" Type="http://schemas.openxmlformats.org/officeDocument/2006/relationships/image" Target="media/image58.png"/><Relationship Id="rId80" Type="http://schemas.openxmlformats.org/officeDocument/2006/relationships/image" Target="media/image66.png"/><Relationship Id="rId85" Type="http://schemas.openxmlformats.org/officeDocument/2006/relationships/image" Target="media/image71.png"/><Relationship Id="rId93" Type="http://schemas.openxmlformats.org/officeDocument/2006/relationships/image" Target="media/image78.jpeg"/><Relationship Id="rId98" Type="http://schemas.openxmlformats.org/officeDocument/2006/relationships/image" Target="media/image81.png"/><Relationship Id="rId121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header" Target="header3.xml"/><Relationship Id="rId17" Type="http://schemas.openxmlformats.org/officeDocument/2006/relationships/image" Target="media/image3.png"/><Relationship Id="rId25" Type="http://schemas.openxmlformats.org/officeDocument/2006/relationships/image" Target="media/image11.png"/><Relationship Id="rId33" Type="http://schemas.openxmlformats.org/officeDocument/2006/relationships/image" Target="media/image19.png"/><Relationship Id="rId38" Type="http://schemas.openxmlformats.org/officeDocument/2006/relationships/image" Target="media/image24.png"/><Relationship Id="rId46" Type="http://schemas.openxmlformats.org/officeDocument/2006/relationships/image" Target="media/image32.PNG"/><Relationship Id="rId59" Type="http://schemas.openxmlformats.org/officeDocument/2006/relationships/image" Target="media/image45.PNG"/><Relationship Id="rId67" Type="http://schemas.openxmlformats.org/officeDocument/2006/relationships/image" Target="media/image53.png"/><Relationship Id="rId103" Type="http://schemas.openxmlformats.org/officeDocument/2006/relationships/hyperlink" Target="http://jingyan.baidu.com/album/27fa7326e71d8946f9271f5c.html?picindex=4" TargetMode="External"/><Relationship Id="rId108" Type="http://schemas.openxmlformats.org/officeDocument/2006/relationships/image" Target="media/image86.png"/><Relationship Id="rId116" Type="http://schemas.openxmlformats.org/officeDocument/2006/relationships/image" Target="media/image92.png"/><Relationship Id="rId20" Type="http://schemas.openxmlformats.org/officeDocument/2006/relationships/image" Target="media/image6.png"/><Relationship Id="rId41" Type="http://schemas.openxmlformats.org/officeDocument/2006/relationships/image" Target="media/image27.png"/><Relationship Id="rId54" Type="http://schemas.openxmlformats.org/officeDocument/2006/relationships/image" Target="media/image40.png"/><Relationship Id="rId62" Type="http://schemas.openxmlformats.org/officeDocument/2006/relationships/image" Target="media/image48.png"/><Relationship Id="rId70" Type="http://schemas.openxmlformats.org/officeDocument/2006/relationships/image" Target="media/image56.png"/><Relationship Id="rId75" Type="http://schemas.openxmlformats.org/officeDocument/2006/relationships/image" Target="media/image61.png"/><Relationship Id="rId83" Type="http://schemas.openxmlformats.org/officeDocument/2006/relationships/image" Target="media/image69.png"/><Relationship Id="rId88" Type="http://schemas.openxmlformats.org/officeDocument/2006/relationships/image" Target="media/image74.png"/><Relationship Id="rId91" Type="http://schemas.openxmlformats.org/officeDocument/2006/relationships/image" Target="media/image77.png"/><Relationship Id="rId96" Type="http://schemas.openxmlformats.org/officeDocument/2006/relationships/hyperlink" Target="http://jingyan.baidu.com/album/b7001fe1a196c80e7282dda0.html?picindex=6" TargetMode="External"/><Relationship Id="rId111" Type="http://schemas.openxmlformats.org/officeDocument/2006/relationships/hyperlink" Target="http://jingyan.baidu.com/album/27fa7326e71d8946f9271f5c.html?picindex=8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1.tiff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36" Type="http://schemas.openxmlformats.org/officeDocument/2006/relationships/image" Target="media/image22.png"/><Relationship Id="rId49" Type="http://schemas.openxmlformats.org/officeDocument/2006/relationships/image" Target="media/image35.png"/><Relationship Id="rId57" Type="http://schemas.openxmlformats.org/officeDocument/2006/relationships/image" Target="media/image43.png"/><Relationship Id="rId106" Type="http://schemas.openxmlformats.org/officeDocument/2006/relationships/image" Target="media/image85.png"/><Relationship Id="rId114" Type="http://schemas.openxmlformats.org/officeDocument/2006/relationships/image" Target="media/image90.png"/><Relationship Id="rId119" Type="http://schemas.openxmlformats.org/officeDocument/2006/relationships/header" Target="header4.xml"/><Relationship Id="rId10" Type="http://schemas.openxmlformats.org/officeDocument/2006/relationships/footer" Target="footer1.xml"/><Relationship Id="rId31" Type="http://schemas.openxmlformats.org/officeDocument/2006/relationships/image" Target="media/image17.png"/><Relationship Id="rId44" Type="http://schemas.openxmlformats.org/officeDocument/2006/relationships/image" Target="media/image30.png"/><Relationship Id="rId52" Type="http://schemas.openxmlformats.org/officeDocument/2006/relationships/image" Target="media/image38.png"/><Relationship Id="rId60" Type="http://schemas.openxmlformats.org/officeDocument/2006/relationships/image" Target="media/image46.png"/><Relationship Id="rId65" Type="http://schemas.openxmlformats.org/officeDocument/2006/relationships/image" Target="media/image51.png"/><Relationship Id="rId73" Type="http://schemas.openxmlformats.org/officeDocument/2006/relationships/image" Target="media/image59.png"/><Relationship Id="rId78" Type="http://schemas.openxmlformats.org/officeDocument/2006/relationships/image" Target="media/image64.png"/><Relationship Id="rId81" Type="http://schemas.openxmlformats.org/officeDocument/2006/relationships/image" Target="media/image67.png"/><Relationship Id="rId86" Type="http://schemas.openxmlformats.org/officeDocument/2006/relationships/image" Target="media/image72.png"/><Relationship Id="rId94" Type="http://schemas.openxmlformats.org/officeDocument/2006/relationships/hyperlink" Target="http://jingyan.baidu.com/album/b7001fe1a196c80e7282dda0.html?picindex=5" TargetMode="External"/><Relationship Id="rId99" Type="http://schemas.openxmlformats.org/officeDocument/2006/relationships/hyperlink" Target="http://jingyan.baidu.com/album/27fa7326e71d8946f9271f5c.html?picindex=2" TargetMode="External"/><Relationship Id="rId101" Type="http://schemas.openxmlformats.org/officeDocument/2006/relationships/hyperlink" Target="http://jingyan.baidu.com/album/27fa7326e71d8946f9271f5c.html?picindex=3" TargetMode="External"/><Relationship Id="rId12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3" Type="http://schemas.openxmlformats.org/officeDocument/2006/relationships/footer" Target="footer3.xml"/><Relationship Id="rId18" Type="http://schemas.openxmlformats.org/officeDocument/2006/relationships/image" Target="media/image4.png"/><Relationship Id="rId39" Type="http://schemas.openxmlformats.org/officeDocument/2006/relationships/image" Target="media/image25.png"/><Relationship Id="rId109" Type="http://schemas.openxmlformats.org/officeDocument/2006/relationships/hyperlink" Target="http://jingyan.baidu.com/album/27fa7326e71d8946f9271f5c.html?picindex=7" TargetMode="External"/><Relationship Id="rId34" Type="http://schemas.openxmlformats.org/officeDocument/2006/relationships/image" Target="media/image20.png"/><Relationship Id="rId50" Type="http://schemas.openxmlformats.org/officeDocument/2006/relationships/image" Target="media/image36.png"/><Relationship Id="rId55" Type="http://schemas.openxmlformats.org/officeDocument/2006/relationships/image" Target="media/image41.png"/><Relationship Id="rId76" Type="http://schemas.openxmlformats.org/officeDocument/2006/relationships/image" Target="media/image62.png"/><Relationship Id="rId97" Type="http://schemas.openxmlformats.org/officeDocument/2006/relationships/image" Target="media/image80.jpeg"/><Relationship Id="rId104" Type="http://schemas.openxmlformats.org/officeDocument/2006/relationships/image" Target="media/image84.png"/><Relationship Id="rId120" Type="http://schemas.openxmlformats.org/officeDocument/2006/relationships/footer" Target="footer5.xml"/><Relationship Id="rId7" Type="http://schemas.openxmlformats.org/officeDocument/2006/relationships/endnotes" Target="endnotes.xml"/><Relationship Id="rId71" Type="http://schemas.openxmlformats.org/officeDocument/2006/relationships/image" Target="media/image57.png"/><Relationship Id="rId92" Type="http://schemas.openxmlformats.org/officeDocument/2006/relationships/hyperlink" Target="http://jingyan.baidu.com/album/b7001fe1a196c80e7282dda0.html?picindex=4" TargetMode="External"/><Relationship Id="rId2" Type="http://schemas.openxmlformats.org/officeDocument/2006/relationships/numbering" Target="numbering.xml"/><Relationship Id="rId29" Type="http://schemas.openxmlformats.org/officeDocument/2006/relationships/image" Target="media/image15.png"/><Relationship Id="rId24" Type="http://schemas.openxmlformats.org/officeDocument/2006/relationships/image" Target="media/image10.png"/><Relationship Id="rId40" Type="http://schemas.openxmlformats.org/officeDocument/2006/relationships/image" Target="media/image26.png"/><Relationship Id="rId45" Type="http://schemas.openxmlformats.org/officeDocument/2006/relationships/image" Target="media/image31.PNG"/><Relationship Id="rId66" Type="http://schemas.openxmlformats.org/officeDocument/2006/relationships/image" Target="media/image52.png"/><Relationship Id="rId87" Type="http://schemas.openxmlformats.org/officeDocument/2006/relationships/image" Target="media/image73.png"/><Relationship Id="rId110" Type="http://schemas.openxmlformats.org/officeDocument/2006/relationships/image" Target="media/image87.png"/><Relationship Id="rId115" Type="http://schemas.openxmlformats.org/officeDocument/2006/relationships/image" Target="media/image9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2.&#20013;&#22269;&#30005;&#20449;\2.&#21271;&#20140;&#30005;&#20449;\5.&#21487;&#30740;&#25253;&#21578;\1.EV-DO&#20108;&#36733;&#27874;&#25193;&#23481;\SPTDI&#35268;&#21010;&#35774;&#35745;&#27169;&#29256;.dot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06C6A33-C8FC-46CB-A4B0-1542E0D51A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SPTDI规划设计模版</Template>
  <TotalTime>247</TotalTime>
  <Pages>57</Pages>
  <Words>2607</Words>
  <Characters>14862</Characters>
  <Application>Microsoft Office Word</Application>
  <DocSecurity>0</DocSecurity>
  <Lines>123</Lines>
  <Paragraphs>34</Paragraphs>
  <ScaleCrop>false</ScaleCrop>
  <Company>sptdi</Company>
  <LinksUpToDate>false</LinksUpToDate>
  <CharactersWithSpaces>17435</CharactersWithSpaces>
  <SharedDoc>false</SharedDoc>
  <HLinks>
    <vt:vector size="1212" baseType="variant">
      <vt:variant>
        <vt:i4>1179701</vt:i4>
      </vt:variant>
      <vt:variant>
        <vt:i4>1214</vt:i4>
      </vt:variant>
      <vt:variant>
        <vt:i4>0</vt:i4>
      </vt:variant>
      <vt:variant>
        <vt:i4>5</vt:i4>
      </vt:variant>
      <vt:variant>
        <vt:lpwstr/>
      </vt:variant>
      <vt:variant>
        <vt:lpwstr>_Toc346487828</vt:lpwstr>
      </vt:variant>
      <vt:variant>
        <vt:i4>1179701</vt:i4>
      </vt:variant>
      <vt:variant>
        <vt:i4>1208</vt:i4>
      </vt:variant>
      <vt:variant>
        <vt:i4>0</vt:i4>
      </vt:variant>
      <vt:variant>
        <vt:i4>5</vt:i4>
      </vt:variant>
      <vt:variant>
        <vt:lpwstr/>
      </vt:variant>
      <vt:variant>
        <vt:lpwstr>_Toc346487827</vt:lpwstr>
      </vt:variant>
      <vt:variant>
        <vt:i4>1179701</vt:i4>
      </vt:variant>
      <vt:variant>
        <vt:i4>1202</vt:i4>
      </vt:variant>
      <vt:variant>
        <vt:i4>0</vt:i4>
      </vt:variant>
      <vt:variant>
        <vt:i4>5</vt:i4>
      </vt:variant>
      <vt:variant>
        <vt:lpwstr/>
      </vt:variant>
      <vt:variant>
        <vt:lpwstr>_Toc346487826</vt:lpwstr>
      </vt:variant>
      <vt:variant>
        <vt:i4>1179701</vt:i4>
      </vt:variant>
      <vt:variant>
        <vt:i4>1196</vt:i4>
      </vt:variant>
      <vt:variant>
        <vt:i4>0</vt:i4>
      </vt:variant>
      <vt:variant>
        <vt:i4>5</vt:i4>
      </vt:variant>
      <vt:variant>
        <vt:lpwstr/>
      </vt:variant>
      <vt:variant>
        <vt:lpwstr>_Toc346487825</vt:lpwstr>
      </vt:variant>
      <vt:variant>
        <vt:i4>1179701</vt:i4>
      </vt:variant>
      <vt:variant>
        <vt:i4>1190</vt:i4>
      </vt:variant>
      <vt:variant>
        <vt:i4>0</vt:i4>
      </vt:variant>
      <vt:variant>
        <vt:i4>5</vt:i4>
      </vt:variant>
      <vt:variant>
        <vt:lpwstr/>
      </vt:variant>
      <vt:variant>
        <vt:lpwstr>_Toc346487824</vt:lpwstr>
      </vt:variant>
      <vt:variant>
        <vt:i4>1179701</vt:i4>
      </vt:variant>
      <vt:variant>
        <vt:i4>1184</vt:i4>
      </vt:variant>
      <vt:variant>
        <vt:i4>0</vt:i4>
      </vt:variant>
      <vt:variant>
        <vt:i4>5</vt:i4>
      </vt:variant>
      <vt:variant>
        <vt:lpwstr/>
      </vt:variant>
      <vt:variant>
        <vt:lpwstr>_Toc346487823</vt:lpwstr>
      </vt:variant>
      <vt:variant>
        <vt:i4>1179701</vt:i4>
      </vt:variant>
      <vt:variant>
        <vt:i4>1178</vt:i4>
      </vt:variant>
      <vt:variant>
        <vt:i4>0</vt:i4>
      </vt:variant>
      <vt:variant>
        <vt:i4>5</vt:i4>
      </vt:variant>
      <vt:variant>
        <vt:lpwstr/>
      </vt:variant>
      <vt:variant>
        <vt:lpwstr>_Toc346487822</vt:lpwstr>
      </vt:variant>
      <vt:variant>
        <vt:i4>1179701</vt:i4>
      </vt:variant>
      <vt:variant>
        <vt:i4>1172</vt:i4>
      </vt:variant>
      <vt:variant>
        <vt:i4>0</vt:i4>
      </vt:variant>
      <vt:variant>
        <vt:i4>5</vt:i4>
      </vt:variant>
      <vt:variant>
        <vt:lpwstr/>
      </vt:variant>
      <vt:variant>
        <vt:lpwstr>_Toc346487821</vt:lpwstr>
      </vt:variant>
      <vt:variant>
        <vt:i4>1179701</vt:i4>
      </vt:variant>
      <vt:variant>
        <vt:i4>1166</vt:i4>
      </vt:variant>
      <vt:variant>
        <vt:i4>0</vt:i4>
      </vt:variant>
      <vt:variant>
        <vt:i4>5</vt:i4>
      </vt:variant>
      <vt:variant>
        <vt:lpwstr/>
      </vt:variant>
      <vt:variant>
        <vt:lpwstr>_Toc346487820</vt:lpwstr>
      </vt:variant>
      <vt:variant>
        <vt:i4>1114165</vt:i4>
      </vt:variant>
      <vt:variant>
        <vt:i4>1160</vt:i4>
      </vt:variant>
      <vt:variant>
        <vt:i4>0</vt:i4>
      </vt:variant>
      <vt:variant>
        <vt:i4>5</vt:i4>
      </vt:variant>
      <vt:variant>
        <vt:lpwstr/>
      </vt:variant>
      <vt:variant>
        <vt:lpwstr>_Toc346487819</vt:lpwstr>
      </vt:variant>
      <vt:variant>
        <vt:i4>1114165</vt:i4>
      </vt:variant>
      <vt:variant>
        <vt:i4>1154</vt:i4>
      </vt:variant>
      <vt:variant>
        <vt:i4>0</vt:i4>
      </vt:variant>
      <vt:variant>
        <vt:i4>5</vt:i4>
      </vt:variant>
      <vt:variant>
        <vt:lpwstr/>
      </vt:variant>
      <vt:variant>
        <vt:lpwstr>_Toc346487818</vt:lpwstr>
      </vt:variant>
      <vt:variant>
        <vt:i4>1114165</vt:i4>
      </vt:variant>
      <vt:variant>
        <vt:i4>1148</vt:i4>
      </vt:variant>
      <vt:variant>
        <vt:i4>0</vt:i4>
      </vt:variant>
      <vt:variant>
        <vt:i4>5</vt:i4>
      </vt:variant>
      <vt:variant>
        <vt:lpwstr/>
      </vt:variant>
      <vt:variant>
        <vt:lpwstr>_Toc346487817</vt:lpwstr>
      </vt:variant>
      <vt:variant>
        <vt:i4>1114165</vt:i4>
      </vt:variant>
      <vt:variant>
        <vt:i4>1142</vt:i4>
      </vt:variant>
      <vt:variant>
        <vt:i4>0</vt:i4>
      </vt:variant>
      <vt:variant>
        <vt:i4>5</vt:i4>
      </vt:variant>
      <vt:variant>
        <vt:lpwstr/>
      </vt:variant>
      <vt:variant>
        <vt:lpwstr>_Toc346487816</vt:lpwstr>
      </vt:variant>
      <vt:variant>
        <vt:i4>1114165</vt:i4>
      </vt:variant>
      <vt:variant>
        <vt:i4>1136</vt:i4>
      </vt:variant>
      <vt:variant>
        <vt:i4>0</vt:i4>
      </vt:variant>
      <vt:variant>
        <vt:i4>5</vt:i4>
      </vt:variant>
      <vt:variant>
        <vt:lpwstr/>
      </vt:variant>
      <vt:variant>
        <vt:lpwstr>_Toc346487815</vt:lpwstr>
      </vt:variant>
      <vt:variant>
        <vt:i4>1114165</vt:i4>
      </vt:variant>
      <vt:variant>
        <vt:i4>1130</vt:i4>
      </vt:variant>
      <vt:variant>
        <vt:i4>0</vt:i4>
      </vt:variant>
      <vt:variant>
        <vt:i4>5</vt:i4>
      </vt:variant>
      <vt:variant>
        <vt:lpwstr/>
      </vt:variant>
      <vt:variant>
        <vt:lpwstr>_Toc346487814</vt:lpwstr>
      </vt:variant>
      <vt:variant>
        <vt:i4>1114165</vt:i4>
      </vt:variant>
      <vt:variant>
        <vt:i4>1124</vt:i4>
      </vt:variant>
      <vt:variant>
        <vt:i4>0</vt:i4>
      </vt:variant>
      <vt:variant>
        <vt:i4>5</vt:i4>
      </vt:variant>
      <vt:variant>
        <vt:lpwstr/>
      </vt:variant>
      <vt:variant>
        <vt:lpwstr>_Toc346487813</vt:lpwstr>
      </vt:variant>
      <vt:variant>
        <vt:i4>1114165</vt:i4>
      </vt:variant>
      <vt:variant>
        <vt:i4>1118</vt:i4>
      </vt:variant>
      <vt:variant>
        <vt:i4>0</vt:i4>
      </vt:variant>
      <vt:variant>
        <vt:i4>5</vt:i4>
      </vt:variant>
      <vt:variant>
        <vt:lpwstr/>
      </vt:variant>
      <vt:variant>
        <vt:lpwstr>_Toc346487812</vt:lpwstr>
      </vt:variant>
      <vt:variant>
        <vt:i4>1114165</vt:i4>
      </vt:variant>
      <vt:variant>
        <vt:i4>1112</vt:i4>
      </vt:variant>
      <vt:variant>
        <vt:i4>0</vt:i4>
      </vt:variant>
      <vt:variant>
        <vt:i4>5</vt:i4>
      </vt:variant>
      <vt:variant>
        <vt:lpwstr/>
      </vt:variant>
      <vt:variant>
        <vt:lpwstr>_Toc346487811</vt:lpwstr>
      </vt:variant>
      <vt:variant>
        <vt:i4>1114165</vt:i4>
      </vt:variant>
      <vt:variant>
        <vt:i4>1106</vt:i4>
      </vt:variant>
      <vt:variant>
        <vt:i4>0</vt:i4>
      </vt:variant>
      <vt:variant>
        <vt:i4>5</vt:i4>
      </vt:variant>
      <vt:variant>
        <vt:lpwstr/>
      </vt:variant>
      <vt:variant>
        <vt:lpwstr>_Toc346487810</vt:lpwstr>
      </vt:variant>
      <vt:variant>
        <vt:i4>1048629</vt:i4>
      </vt:variant>
      <vt:variant>
        <vt:i4>1100</vt:i4>
      </vt:variant>
      <vt:variant>
        <vt:i4>0</vt:i4>
      </vt:variant>
      <vt:variant>
        <vt:i4>5</vt:i4>
      </vt:variant>
      <vt:variant>
        <vt:lpwstr/>
      </vt:variant>
      <vt:variant>
        <vt:lpwstr>_Toc346487809</vt:lpwstr>
      </vt:variant>
      <vt:variant>
        <vt:i4>1048629</vt:i4>
      </vt:variant>
      <vt:variant>
        <vt:i4>1094</vt:i4>
      </vt:variant>
      <vt:variant>
        <vt:i4>0</vt:i4>
      </vt:variant>
      <vt:variant>
        <vt:i4>5</vt:i4>
      </vt:variant>
      <vt:variant>
        <vt:lpwstr/>
      </vt:variant>
      <vt:variant>
        <vt:lpwstr>_Toc346487808</vt:lpwstr>
      </vt:variant>
      <vt:variant>
        <vt:i4>1048629</vt:i4>
      </vt:variant>
      <vt:variant>
        <vt:i4>1088</vt:i4>
      </vt:variant>
      <vt:variant>
        <vt:i4>0</vt:i4>
      </vt:variant>
      <vt:variant>
        <vt:i4>5</vt:i4>
      </vt:variant>
      <vt:variant>
        <vt:lpwstr/>
      </vt:variant>
      <vt:variant>
        <vt:lpwstr>_Toc346487807</vt:lpwstr>
      </vt:variant>
      <vt:variant>
        <vt:i4>1048629</vt:i4>
      </vt:variant>
      <vt:variant>
        <vt:i4>1082</vt:i4>
      </vt:variant>
      <vt:variant>
        <vt:i4>0</vt:i4>
      </vt:variant>
      <vt:variant>
        <vt:i4>5</vt:i4>
      </vt:variant>
      <vt:variant>
        <vt:lpwstr/>
      </vt:variant>
      <vt:variant>
        <vt:lpwstr>_Toc346487806</vt:lpwstr>
      </vt:variant>
      <vt:variant>
        <vt:i4>1048629</vt:i4>
      </vt:variant>
      <vt:variant>
        <vt:i4>1076</vt:i4>
      </vt:variant>
      <vt:variant>
        <vt:i4>0</vt:i4>
      </vt:variant>
      <vt:variant>
        <vt:i4>5</vt:i4>
      </vt:variant>
      <vt:variant>
        <vt:lpwstr/>
      </vt:variant>
      <vt:variant>
        <vt:lpwstr>_Toc346487805</vt:lpwstr>
      </vt:variant>
      <vt:variant>
        <vt:i4>1048629</vt:i4>
      </vt:variant>
      <vt:variant>
        <vt:i4>1070</vt:i4>
      </vt:variant>
      <vt:variant>
        <vt:i4>0</vt:i4>
      </vt:variant>
      <vt:variant>
        <vt:i4>5</vt:i4>
      </vt:variant>
      <vt:variant>
        <vt:lpwstr/>
      </vt:variant>
      <vt:variant>
        <vt:lpwstr>_Toc346487804</vt:lpwstr>
      </vt:variant>
      <vt:variant>
        <vt:i4>1048629</vt:i4>
      </vt:variant>
      <vt:variant>
        <vt:i4>1064</vt:i4>
      </vt:variant>
      <vt:variant>
        <vt:i4>0</vt:i4>
      </vt:variant>
      <vt:variant>
        <vt:i4>5</vt:i4>
      </vt:variant>
      <vt:variant>
        <vt:lpwstr/>
      </vt:variant>
      <vt:variant>
        <vt:lpwstr>_Toc346487803</vt:lpwstr>
      </vt:variant>
      <vt:variant>
        <vt:i4>1048629</vt:i4>
      </vt:variant>
      <vt:variant>
        <vt:i4>1058</vt:i4>
      </vt:variant>
      <vt:variant>
        <vt:i4>0</vt:i4>
      </vt:variant>
      <vt:variant>
        <vt:i4>5</vt:i4>
      </vt:variant>
      <vt:variant>
        <vt:lpwstr/>
      </vt:variant>
      <vt:variant>
        <vt:lpwstr>_Toc346487802</vt:lpwstr>
      </vt:variant>
      <vt:variant>
        <vt:i4>1048629</vt:i4>
      </vt:variant>
      <vt:variant>
        <vt:i4>1052</vt:i4>
      </vt:variant>
      <vt:variant>
        <vt:i4>0</vt:i4>
      </vt:variant>
      <vt:variant>
        <vt:i4>5</vt:i4>
      </vt:variant>
      <vt:variant>
        <vt:lpwstr/>
      </vt:variant>
      <vt:variant>
        <vt:lpwstr>_Toc346487801</vt:lpwstr>
      </vt:variant>
      <vt:variant>
        <vt:i4>1048629</vt:i4>
      </vt:variant>
      <vt:variant>
        <vt:i4>1046</vt:i4>
      </vt:variant>
      <vt:variant>
        <vt:i4>0</vt:i4>
      </vt:variant>
      <vt:variant>
        <vt:i4>5</vt:i4>
      </vt:variant>
      <vt:variant>
        <vt:lpwstr/>
      </vt:variant>
      <vt:variant>
        <vt:lpwstr>_Toc346487800</vt:lpwstr>
      </vt:variant>
      <vt:variant>
        <vt:i4>1638458</vt:i4>
      </vt:variant>
      <vt:variant>
        <vt:i4>1040</vt:i4>
      </vt:variant>
      <vt:variant>
        <vt:i4>0</vt:i4>
      </vt:variant>
      <vt:variant>
        <vt:i4>5</vt:i4>
      </vt:variant>
      <vt:variant>
        <vt:lpwstr/>
      </vt:variant>
      <vt:variant>
        <vt:lpwstr>_Toc346487799</vt:lpwstr>
      </vt:variant>
      <vt:variant>
        <vt:i4>1638458</vt:i4>
      </vt:variant>
      <vt:variant>
        <vt:i4>1034</vt:i4>
      </vt:variant>
      <vt:variant>
        <vt:i4>0</vt:i4>
      </vt:variant>
      <vt:variant>
        <vt:i4>5</vt:i4>
      </vt:variant>
      <vt:variant>
        <vt:lpwstr/>
      </vt:variant>
      <vt:variant>
        <vt:lpwstr>_Toc346487798</vt:lpwstr>
      </vt:variant>
      <vt:variant>
        <vt:i4>1638458</vt:i4>
      </vt:variant>
      <vt:variant>
        <vt:i4>1028</vt:i4>
      </vt:variant>
      <vt:variant>
        <vt:i4>0</vt:i4>
      </vt:variant>
      <vt:variant>
        <vt:i4>5</vt:i4>
      </vt:variant>
      <vt:variant>
        <vt:lpwstr/>
      </vt:variant>
      <vt:variant>
        <vt:lpwstr>_Toc346487797</vt:lpwstr>
      </vt:variant>
      <vt:variant>
        <vt:i4>1638458</vt:i4>
      </vt:variant>
      <vt:variant>
        <vt:i4>1022</vt:i4>
      </vt:variant>
      <vt:variant>
        <vt:i4>0</vt:i4>
      </vt:variant>
      <vt:variant>
        <vt:i4>5</vt:i4>
      </vt:variant>
      <vt:variant>
        <vt:lpwstr/>
      </vt:variant>
      <vt:variant>
        <vt:lpwstr>_Toc346487796</vt:lpwstr>
      </vt:variant>
      <vt:variant>
        <vt:i4>1638458</vt:i4>
      </vt:variant>
      <vt:variant>
        <vt:i4>1016</vt:i4>
      </vt:variant>
      <vt:variant>
        <vt:i4>0</vt:i4>
      </vt:variant>
      <vt:variant>
        <vt:i4>5</vt:i4>
      </vt:variant>
      <vt:variant>
        <vt:lpwstr/>
      </vt:variant>
      <vt:variant>
        <vt:lpwstr>_Toc346487795</vt:lpwstr>
      </vt:variant>
      <vt:variant>
        <vt:i4>1638458</vt:i4>
      </vt:variant>
      <vt:variant>
        <vt:i4>1010</vt:i4>
      </vt:variant>
      <vt:variant>
        <vt:i4>0</vt:i4>
      </vt:variant>
      <vt:variant>
        <vt:i4>5</vt:i4>
      </vt:variant>
      <vt:variant>
        <vt:lpwstr/>
      </vt:variant>
      <vt:variant>
        <vt:lpwstr>_Toc346487794</vt:lpwstr>
      </vt:variant>
      <vt:variant>
        <vt:i4>1638458</vt:i4>
      </vt:variant>
      <vt:variant>
        <vt:i4>1004</vt:i4>
      </vt:variant>
      <vt:variant>
        <vt:i4>0</vt:i4>
      </vt:variant>
      <vt:variant>
        <vt:i4>5</vt:i4>
      </vt:variant>
      <vt:variant>
        <vt:lpwstr/>
      </vt:variant>
      <vt:variant>
        <vt:lpwstr>_Toc346487793</vt:lpwstr>
      </vt:variant>
      <vt:variant>
        <vt:i4>1638458</vt:i4>
      </vt:variant>
      <vt:variant>
        <vt:i4>998</vt:i4>
      </vt:variant>
      <vt:variant>
        <vt:i4>0</vt:i4>
      </vt:variant>
      <vt:variant>
        <vt:i4>5</vt:i4>
      </vt:variant>
      <vt:variant>
        <vt:lpwstr/>
      </vt:variant>
      <vt:variant>
        <vt:lpwstr>_Toc346487792</vt:lpwstr>
      </vt:variant>
      <vt:variant>
        <vt:i4>1638458</vt:i4>
      </vt:variant>
      <vt:variant>
        <vt:i4>992</vt:i4>
      </vt:variant>
      <vt:variant>
        <vt:i4>0</vt:i4>
      </vt:variant>
      <vt:variant>
        <vt:i4>5</vt:i4>
      </vt:variant>
      <vt:variant>
        <vt:lpwstr/>
      </vt:variant>
      <vt:variant>
        <vt:lpwstr>_Toc346487791</vt:lpwstr>
      </vt:variant>
      <vt:variant>
        <vt:i4>1638458</vt:i4>
      </vt:variant>
      <vt:variant>
        <vt:i4>986</vt:i4>
      </vt:variant>
      <vt:variant>
        <vt:i4>0</vt:i4>
      </vt:variant>
      <vt:variant>
        <vt:i4>5</vt:i4>
      </vt:variant>
      <vt:variant>
        <vt:lpwstr/>
      </vt:variant>
      <vt:variant>
        <vt:lpwstr>_Toc346487790</vt:lpwstr>
      </vt:variant>
      <vt:variant>
        <vt:i4>1572922</vt:i4>
      </vt:variant>
      <vt:variant>
        <vt:i4>980</vt:i4>
      </vt:variant>
      <vt:variant>
        <vt:i4>0</vt:i4>
      </vt:variant>
      <vt:variant>
        <vt:i4>5</vt:i4>
      </vt:variant>
      <vt:variant>
        <vt:lpwstr/>
      </vt:variant>
      <vt:variant>
        <vt:lpwstr>_Toc346487789</vt:lpwstr>
      </vt:variant>
      <vt:variant>
        <vt:i4>1572922</vt:i4>
      </vt:variant>
      <vt:variant>
        <vt:i4>974</vt:i4>
      </vt:variant>
      <vt:variant>
        <vt:i4>0</vt:i4>
      </vt:variant>
      <vt:variant>
        <vt:i4>5</vt:i4>
      </vt:variant>
      <vt:variant>
        <vt:lpwstr/>
      </vt:variant>
      <vt:variant>
        <vt:lpwstr>_Toc346487788</vt:lpwstr>
      </vt:variant>
      <vt:variant>
        <vt:i4>1572922</vt:i4>
      </vt:variant>
      <vt:variant>
        <vt:i4>968</vt:i4>
      </vt:variant>
      <vt:variant>
        <vt:i4>0</vt:i4>
      </vt:variant>
      <vt:variant>
        <vt:i4>5</vt:i4>
      </vt:variant>
      <vt:variant>
        <vt:lpwstr/>
      </vt:variant>
      <vt:variant>
        <vt:lpwstr>_Toc346487787</vt:lpwstr>
      </vt:variant>
      <vt:variant>
        <vt:i4>1572922</vt:i4>
      </vt:variant>
      <vt:variant>
        <vt:i4>962</vt:i4>
      </vt:variant>
      <vt:variant>
        <vt:i4>0</vt:i4>
      </vt:variant>
      <vt:variant>
        <vt:i4>5</vt:i4>
      </vt:variant>
      <vt:variant>
        <vt:lpwstr/>
      </vt:variant>
      <vt:variant>
        <vt:lpwstr>_Toc346487786</vt:lpwstr>
      </vt:variant>
      <vt:variant>
        <vt:i4>1572922</vt:i4>
      </vt:variant>
      <vt:variant>
        <vt:i4>956</vt:i4>
      </vt:variant>
      <vt:variant>
        <vt:i4>0</vt:i4>
      </vt:variant>
      <vt:variant>
        <vt:i4>5</vt:i4>
      </vt:variant>
      <vt:variant>
        <vt:lpwstr/>
      </vt:variant>
      <vt:variant>
        <vt:lpwstr>_Toc346487785</vt:lpwstr>
      </vt:variant>
      <vt:variant>
        <vt:i4>1572922</vt:i4>
      </vt:variant>
      <vt:variant>
        <vt:i4>950</vt:i4>
      </vt:variant>
      <vt:variant>
        <vt:i4>0</vt:i4>
      </vt:variant>
      <vt:variant>
        <vt:i4>5</vt:i4>
      </vt:variant>
      <vt:variant>
        <vt:lpwstr/>
      </vt:variant>
      <vt:variant>
        <vt:lpwstr>_Toc346487784</vt:lpwstr>
      </vt:variant>
      <vt:variant>
        <vt:i4>1572922</vt:i4>
      </vt:variant>
      <vt:variant>
        <vt:i4>944</vt:i4>
      </vt:variant>
      <vt:variant>
        <vt:i4>0</vt:i4>
      </vt:variant>
      <vt:variant>
        <vt:i4>5</vt:i4>
      </vt:variant>
      <vt:variant>
        <vt:lpwstr/>
      </vt:variant>
      <vt:variant>
        <vt:lpwstr>_Toc346487783</vt:lpwstr>
      </vt:variant>
      <vt:variant>
        <vt:i4>1572922</vt:i4>
      </vt:variant>
      <vt:variant>
        <vt:i4>938</vt:i4>
      </vt:variant>
      <vt:variant>
        <vt:i4>0</vt:i4>
      </vt:variant>
      <vt:variant>
        <vt:i4>5</vt:i4>
      </vt:variant>
      <vt:variant>
        <vt:lpwstr/>
      </vt:variant>
      <vt:variant>
        <vt:lpwstr>_Toc346487782</vt:lpwstr>
      </vt:variant>
      <vt:variant>
        <vt:i4>1572922</vt:i4>
      </vt:variant>
      <vt:variant>
        <vt:i4>932</vt:i4>
      </vt:variant>
      <vt:variant>
        <vt:i4>0</vt:i4>
      </vt:variant>
      <vt:variant>
        <vt:i4>5</vt:i4>
      </vt:variant>
      <vt:variant>
        <vt:lpwstr/>
      </vt:variant>
      <vt:variant>
        <vt:lpwstr>_Toc346487781</vt:lpwstr>
      </vt:variant>
      <vt:variant>
        <vt:i4>1572922</vt:i4>
      </vt:variant>
      <vt:variant>
        <vt:i4>926</vt:i4>
      </vt:variant>
      <vt:variant>
        <vt:i4>0</vt:i4>
      </vt:variant>
      <vt:variant>
        <vt:i4>5</vt:i4>
      </vt:variant>
      <vt:variant>
        <vt:lpwstr/>
      </vt:variant>
      <vt:variant>
        <vt:lpwstr>_Toc346487780</vt:lpwstr>
      </vt:variant>
      <vt:variant>
        <vt:i4>1507386</vt:i4>
      </vt:variant>
      <vt:variant>
        <vt:i4>920</vt:i4>
      </vt:variant>
      <vt:variant>
        <vt:i4>0</vt:i4>
      </vt:variant>
      <vt:variant>
        <vt:i4>5</vt:i4>
      </vt:variant>
      <vt:variant>
        <vt:lpwstr/>
      </vt:variant>
      <vt:variant>
        <vt:lpwstr>_Toc346487779</vt:lpwstr>
      </vt:variant>
      <vt:variant>
        <vt:i4>1507386</vt:i4>
      </vt:variant>
      <vt:variant>
        <vt:i4>914</vt:i4>
      </vt:variant>
      <vt:variant>
        <vt:i4>0</vt:i4>
      </vt:variant>
      <vt:variant>
        <vt:i4>5</vt:i4>
      </vt:variant>
      <vt:variant>
        <vt:lpwstr/>
      </vt:variant>
      <vt:variant>
        <vt:lpwstr>_Toc346487778</vt:lpwstr>
      </vt:variant>
      <vt:variant>
        <vt:i4>1507386</vt:i4>
      </vt:variant>
      <vt:variant>
        <vt:i4>908</vt:i4>
      </vt:variant>
      <vt:variant>
        <vt:i4>0</vt:i4>
      </vt:variant>
      <vt:variant>
        <vt:i4>5</vt:i4>
      </vt:variant>
      <vt:variant>
        <vt:lpwstr/>
      </vt:variant>
      <vt:variant>
        <vt:lpwstr>_Toc346487777</vt:lpwstr>
      </vt:variant>
      <vt:variant>
        <vt:i4>1507386</vt:i4>
      </vt:variant>
      <vt:variant>
        <vt:i4>902</vt:i4>
      </vt:variant>
      <vt:variant>
        <vt:i4>0</vt:i4>
      </vt:variant>
      <vt:variant>
        <vt:i4>5</vt:i4>
      </vt:variant>
      <vt:variant>
        <vt:lpwstr/>
      </vt:variant>
      <vt:variant>
        <vt:lpwstr>_Toc346487776</vt:lpwstr>
      </vt:variant>
      <vt:variant>
        <vt:i4>1507386</vt:i4>
      </vt:variant>
      <vt:variant>
        <vt:i4>896</vt:i4>
      </vt:variant>
      <vt:variant>
        <vt:i4>0</vt:i4>
      </vt:variant>
      <vt:variant>
        <vt:i4>5</vt:i4>
      </vt:variant>
      <vt:variant>
        <vt:lpwstr/>
      </vt:variant>
      <vt:variant>
        <vt:lpwstr>_Toc346487775</vt:lpwstr>
      </vt:variant>
      <vt:variant>
        <vt:i4>1507386</vt:i4>
      </vt:variant>
      <vt:variant>
        <vt:i4>890</vt:i4>
      </vt:variant>
      <vt:variant>
        <vt:i4>0</vt:i4>
      </vt:variant>
      <vt:variant>
        <vt:i4>5</vt:i4>
      </vt:variant>
      <vt:variant>
        <vt:lpwstr/>
      </vt:variant>
      <vt:variant>
        <vt:lpwstr>_Toc346487774</vt:lpwstr>
      </vt:variant>
      <vt:variant>
        <vt:i4>1507386</vt:i4>
      </vt:variant>
      <vt:variant>
        <vt:i4>884</vt:i4>
      </vt:variant>
      <vt:variant>
        <vt:i4>0</vt:i4>
      </vt:variant>
      <vt:variant>
        <vt:i4>5</vt:i4>
      </vt:variant>
      <vt:variant>
        <vt:lpwstr/>
      </vt:variant>
      <vt:variant>
        <vt:lpwstr>_Toc346487773</vt:lpwstr>
      </vt:variant>
      <vt:variant>
        <vt:i4>1507386</vt:i4>
      </vt:variant>
      <vt:variant>
        <vt:i4>878</vt:i4>
      </vt:variant>
      <vt:variant>
        <vt:i4>0</vt:i4>
      </vt:variant>
      <vt:variant>
        <vt:i4>5</vt:i4>
      </vt:variant>
      <vt:variant>
        <vt:lpwstr/>
      </vt:variant>
      <vt:variant>
        <vt:lpwstr>_Toc346487772</vt:lpwstr>
      </vt:variant>
      <vt:variant>
        <vt:i4>1507386</vt:i4>
      </vt:variant>
      <vt:variant>
        <vt:i4>872</vt:i4>
      </vt:variant>
      <vt:variant>
        <vt:i4>0</vt:i4>
      </vt:variant>
      <vt:variant>
        <vt:i4>5</vt:i4>
      </vt:variant>
      <vt:variant>
        <vt:lpwstr/>
      </vt:variant>
      <vt:variant>
        <vt:lpwstr>_Toc346487771</vt:lpwstr>
      </vt:variant>
      <vt:variant>
        <vt:i4>1507386</vt:i4>
      </vt:variant>
      <vt:variant>
        <vt:i4>866</vt:i4>
      </vt:variant>
      <vt:variant>
        <vt:i4>0</vt:i4>
      </vt:variant>
      <vt:variant>
        <vt:i4>5</vt:i4>
      </vt:variant>
      <vt:variant>
        <vt:lpwstr/>
      </vt:variant>
      <vt:variant>
        <vt:lpwstr>_Toc346487770</vt:lpwstr>
      </vt:variant>
      <vt:variant>
        <vt:i4>1441850</vt:i4>
      </vt:variant>
      <vt:variant>
        <vt:i4>860</vt:i4>
      </vt:variant>
      <vt:variant>
        <vt:i4>0</vt:i4>
      </vt:variant>
      <vt:variant>
        <vt:i4>5</vt:i4>
      </vt:variant>
      <vt:variant>
        <vt:lpwstr/>
      </vt:variant>
      <vt:variant>
        <vt:lpwstr>_Toc346487769</vt:lpwstr>
      </vt:variant>
      <vt:variant>
        <vt:i4>1441850</vt:i4>
      </vt:variant>
      <vt:variant>
        <vt:i4>854</vt:i4>
      </vt:variant>
      <vt:variant>
        <vt:i4>0</vt:i4>
      </vt:variant>
      <vt:variant>
        <vt:i4>5</vt:i4>
      </vt:variant>
      <vt:variant>
        <vt:lpwstr/>
      </vt:variant>
      <vt:variant>
        <vt:lpwstr>_Toc346487768</vt:lpwstr>
      </vt:variant>
      <vt:variant>
        <vt:i4>1441850</vt:i4>
      </vt:variant>
      <vt:variant>
        <vt:i4>848</vt:i4>
      </vt:variant>
      <vt:variant>
        <vt:i4>0</vt:i4>
      </vt:variant>
      <vt:variant>
        <vt:i4>5</vt:i4>
      </vt:variant>
      <vt:variant>
        <vt:lpwstr/>
      </vt:variant>
      <vt:variant>
        <vt:lpwstr>_Toc346487767</vt:lpwstr>
      </vt:variant>
      <vt:variant>
        <vt:i4>1441850</vt:i4>
      </vt:variant>
      <vt:variant>
        <vt:i4>842</vt:i4>
      </vt:variant>
      <vt:variant>
        <vt:i4>0</vt:i4>
      </vt:variant>
      <vt:variant>
        <vt:i4>5</vt:i4>
      </vt:variant>
      <vt:variant>
        <vt:lpwstr/>
      </vt:variant>
      <vt:variant>
        <vt:lpwstr>_Toc346487766</vt:lpwstr>
      </vt:variant>
      <vt:variant>
        <vt:i4>1441850</vt:i4>
      </vt:variant>
      <vt:variant>
        <vt:i4>836</vt:i4>
      </vt:variant>
      <vt:variant>
        <vt:i4>0</vt:i4>
      </vt:variant>
      <vt:variant>
        <vt:i4>5</vt:i4>
      </vt:variant>
      <vt:variant>
        <vt:lpwstr/>
      </vt:variant>
      <vt:variant>
        <vt:lpwstr>_Toc346487765</vt:lpwstr>
      </vt:variant>
      <vt:variant>
        <vt:i4>1441850</vt:i4>
      </vt:variant>
      <vt:variant>
        <vt:i4>830</vt:i4>
      </vt:variant>
      <vt:variant>
        <vt:i4>0</vt:i4>
      </vt:variant>
      <vt:variant>
        <vt:i4>5</vt:i4>
      </vt:variant>
      <vt:variant>
        <vt:lpwstr/>
      </vt:variant>
      <vt:variant>
        <vt:lpwstr>_Toc346487764</vt:lpwstr>
      </vt:variant>
      <vt:variant>
        <vt:i4>1441850</vt:i4>
      </vt:variant>
      <vt:variant>
        <vt:i4>824</vt:i4>
      </vt:variant>
      <vt:variant>
        <vt:i4>0</vt:i4>
      </vt:variant>
      <vt:variant>
        <vt:i4>5</vt:i4>
      </vt:variant>
      <vt:variant>
        <vt:lpwstr/>
      </vt:variant>
      <vt:variant>
        <vt:lpwstr>_Toc346487763</vt:lpwstr>
      </vt:variant>
      <vt:variant>
        <vt:i4>1441850</vt:i4>
      </vt:variant>
      <vt:variant>
        <vt:i4>818</vt:i4>
      </vt:variant>
      <vt:variant>
        <vt:i4>0</vt:i4>
      </vt:variant>
      <vt:variant>
        <vt:i4>5</vt:i4>
      </vt:variant>
      <vt:variant>
        <vt:lpwstr/>
      </vt:variant>
      <vt:variant>
        <vt:lpwstr>_Toc346487762</vt:lpwstr>
      </vt:variant>
      <vt:variant>
        <vt:i4>1441850</vt:i4>
      </vt:variant>
      <vt:variant>
        <vt:i4>812</vt:i4>
      </vt:variant>
      <vt:variant>
        <vt:i4>0</vt:i4>
      </vt:variant>
      <vt:variant>
        <vt:i4>5</vt:i4>
      </vt:variant>
      <vt:variant>
        <vt:lpwstr/>
      </vt:variant>
      <vt:variant>
        <vt:lpwstr>_Toc346487761</vt:lpwstr>
      </vt:variant>
      <vt:variant>
        <vt:i4>1441850</vt:i4>
      </vt:variant>
      <vt:variant>
        <vt:i4>806</vt:i4>
      </vt:variant>
      <vt:variant>
        <vt:i4>0</vt:i4>
      </vt:variant>
      <vt:variant>
        <vt:i4>5</vt:i4>
      </vt:variant>
      <vt:variant>
        <vt:lpwstr/>
      </vt:variant>
      <vt:variant>
        <vt:lpwstr>_Toc346487760</vt:lpwstr>
      </vt:variant>
      <vt:variant>
        <vt:i4>1376314</vt:i4>
      </vt:variant>
      <vt:variant>
        <vt:i4>800</vt:i4>
      </vt:variant>
      <vt:variant>
        <vt:i4>0</vt:i4>
      </vt:variant>
      <vt:variant>
        <vt:i4>5</vt:i4>
      </vt:variant>
      <vt:variant>
        <vt:lpwstr/>
      </vt:variant>
      <vt:variant>
        <vt:lpwstr>_Toc346487759</vt:lpwstr>
      </vt:variant>
      <vt:variant>
        <vt:i4>1376314</vt:i4>
      </vt:variant>
      <vt:variant>
        <vt:i4>794</vt:i4>
      </vt:variant>
      <vt:variant>
        <vt:i4>0</vt:i4>
      </vt:variant>
      <vt:variant>
        <vt:i4>5</vt:i4>
      </vt:variant>
      <vt:variant>
        <vt:lpwstr/>
      </vt:variant>
      <vt:variant>
        <vt:lpwstr>_Toc346487758</vt:lpwstr>
      </vt:variant>
      <vt:variant>
        <vt:i4>1376314</vt:i4>
      </vt:variant>
      <vt:variant>
        <vt:i4>788</vt:i4>
      </vt:variant>
      <vt:variant>
        <vt:i4>0</vt:i4>
      </vt:variant>
      <vt:variant>
        <vt:i4>5</vt:i4>
      </vt:variant>
      <vt:variant>
        <vt:lpwstr/>
      </vt:variant>
      <vt:variant>
        <vt:lpwstr>_Toc346487757</vt:lpwstr>
      </vt:variant>
      <vt:variant>
        <vt:i4>1376314</vt:i4>
      </vt:variant>
      <vt:variant>
        <vt:i4>782</vt:i4>
      </vt:variant>
      <vt:variant>
        <vt:i4>0</vt:i4>
      </vt:variant>
      <vt:variant>
        <vt:i4>5</vt:i4>
      </vt:variant>
      <vt:variant>
        <vt:lpwstr/>
      </vt:variant>
      <vt:variant>
        <vt:lpwstr>_Toc346487756</vt:lpwstr>
      </vt:variant>
      <vt:variant>
        <vt:i4>1376314</vt:i4>
      </vt:variant>
      <vt:variant>
        <vt:i4>776</vt:i4>
      </vt:variant>
      <vt:variant>
        <vt:i4>0</vt:i4>
      </vt:variant>
      <vt:variant>
        <vt:i4>5</vt:i4>
      </vt:variant>
      <vt:variant>
        <vt:lpwstr/>
      </vt:variant>
      <vt:variant>
        <vt:lpwstr>_Toc346487755</vt:lpwstr>
      </vt:variant>
      <vt:variant>
        <vt:i4>1376314</vt:i4>
      </vt:variant>
      <vt:variant>
        <vt:i4>770</vt:i4>
      </vt:variant>
      <vt:variant>
        <vt:i4>0</vt:i4>
      </vt:variant>
      <vt:variant>
        <vt:i4>5</vt:i4>
      </vt:variant>
      <vt:variant>
        <vt:lpwstr/>
      </vt:variant>
      <vt:variant>
        <vt:lpwstr>_Toc346487754</vt:lpwstr>
      </vt:variant>
      <vt:variant>
        <vt:i4>1376314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_Toc346487753</vt:lpwstr>
      </vt:variant>
      <vt:variant>
        <vt:i4>1376314</vt:i4>
      </vt:variant>
      <vt:variant>
        <vt:i4>755</vt:i4>
      </vt:variant>
      <vt:variant>
        <vt:i4>0</vt:i4>
      </vt:variant>
      <vt:variant>
        <vt:i4>5</vt:i4>
      </vt:variant>
      <vt:variant>
        <vt:lpwstr/>
      </vt:variant>
      <vt:variant>
        <vt:lpwstr>_Toc346487752</vt:lpwstr>
      </vt:variant>
      <vt:variant>
        <vt:i4>1376314</vt:i4>
      </vt:variant>
      <vt:variant>
        <vt:i4>749</vt:i4>
      </vt:variant>
      <vt:variant>
        <vt:i4>0</vt:i4>
      </vt:variant>
      <vt:variant>
        <vt:i4>5</vt:i4>
      </vt:variant>
      <vt:variant>
        <vt:lpwstr/>
      </vt:variant>
      <vt:variant>
        <vt:lpwstr>_Toc346487751</vt:lpwstr>
      </vt:variant>
      <vt:variant>
        <vt:i4>1376314</vt:i4>
      </vt:variant>
      <vt:variant>
        <vt:i4>743</vt:i4>
      </vt:variant>
      <vt:variant>
        <vt:i4>0</vt:i4>
      </vt:variant>
      <vt:variant>
        <vt:i4>5</vt:i4>
      </vt:variant>
      <vt:variant>
        <vt:lpwstr/>
      </vt:variant>
      <vt:variant>
        <vt:lpwstr>_Toc346487750</vt:lpwstr>
      </vt:variant>
      <vt:variant>
        <vt:i4>1310778</vt:i4>
      </vt:variant>
      <vt:variant>
        <vt:i4>737</vt:i4>
      </vt:variant>
      <vt:variant>
        <vt:i4>0</vt:i4>
      </vt:variant>
      <vt:variant>
        <vt:i4>5</vt:i4>
      </vt:variant>
      <vt:variant>
        <vt:lpwstr/>
      </vt:variant>
      <vt:variant>
        <vt:lpwstr>_Toc346487749</vt:lpwstr>
      </vt:variant>
      <vt:variant>
        <vt:i4>1310778</vt:i4>
      </vt:variant>
      <vt:variant>
        <vt:i4>731</vt:i4>
      </vt:variant>
      <vt:variant>
        <vt:i4>0</vt:i4>
      </vt:variant>
      <vt:variant>
        <vt:i4>5</vt:i4>
      </vt:variant>
      <vt:variant>
        <vt:lpwstr/>
      </vt:variant>
      <vt:variant>
        <vt:lpwstr>_Toc346487748</vt:lpwstr>
      </vt:variant>
      <vt:variant>
        <vt:i4>1310778</vt:i4>
      </vt:variant>
      <vt:variant>
        <vt:i4>725</vt:i4>
      </vt:variant>
      <vt:variant>
        <vt:i4>0</vt:i4>
      </vt:variant>
      <vt:variant>
        <vt:i4>5</vt:i4>
      </vt:variant>
      <vt:variant>
        <vt:lpwstr/>
      </vt:variant>
      <vt:variant>
        <vt:lpwstr>_Toc346487747</vt:lpwstr>
      </vt:variant>
      <vt:variant>
        <vt:i4>1310778</vt:i4>
      </vt:variant>
      <vt:variant>
        <vt:i4>719</vt:i4>
      </vt:variant>
      <vt:variant>
        <vt:i4>0</vt:i4>
      </vt:variant>
      <vt:variant>
        <vt:i4>5</vt:i4>
      </vt:variant>
      <vt:variant>
        <vt:lpwstr/>
      </vt:variant>
      <vt:variant>
        <vt:lpwstr>_Toc346487746</vt:lpwstr>
      </vt:variant>
      <vt:variant>
        <vt:i4>1310778</vt:i4>
      </vt:variant>
      <vt:variant>
        <vt:i4>713</vt:i4>
      </vt:variant>
      <vt:variant>
        <vt:i4>0</vt:i4>
      </vt:variant>
      <vt:variant>
        <vt:i4>5</vt:i4>
      </vt:variant>
      <vt:variant>
        <vt:lpwstr/>
      </vt:variant>
      <vt:variant>
        <vt:lpwstr>_Toc346487745</vt:lpwstr>
      </vt:variant>
      <vt:variant>
        <vt:i4>1310778</vt:i4>
      </vt:variant>
      <vt:variant>
        <vt:i4>707</vt:i4>
      </vt:variant>
      <vt:variant>
        <vt:i4>0</vt:i4>
      </vt:variant>
      <vt:variant>
        <vt:i4>5</vt:i4>
      </vt:variant>
      <vt:variant>
        <vt:lpwstr/>
      </vt:variant>
      <vt:variant>
        <vt:lpwstr>_Toc346487744</vt:lpwstr>
      </vt:variant>
      <vt:variant>
        <vt:i4>1310778</vt:i4>
      </vt:variant>
      <vt:variant>
        <vt:i4>701</vt:i4>
      </vt:variant>
      <vt:variant>
        <vt:i4>0</vt:i4>
      </vt:variant>
      <vt:variant>
        <vt:i4>5</vt:i4>
      </vt:variant>
      <vt:variant>
        <vt:lpwstr/>
      </vt:variant>
      <vt:variant>
        <vt:lpwstr>_Toc346487743</vt:lpwstr>
      </vt:variant>
      <vt:variant>
        <vt:i4>1310778</vt:i4>
      </vt:variant>
      <vt:variant>
        <vt:i4>695</vt:i4>
      </vt:variant>
      <vt:variant>
        <vt:i4>0</vt:i4>
      </vt:variant>
      <vt:variant>
        <vt:i4>5</vt:i4>
      </vt:variant>
      <vt:variant>
        <vt:lpwstr/>
      </vt:variant>
      <vt:variant>
        <vt:lpwstr>_Toc346487742</vt:lpwstr>
      </vt:variant>
      <vt:variant>
        <vt:i4>1310778</vt:i4>
      </vt:variant>
      <vt:variant>
        <vt:i4>689</vt:i4>
      </vt:variant>
      <vt:variant>
        <vt:i4>0</vt:i4>
      </vt:variant>
      <vt:variant>
        <vt:i4>5</vt:i4>
      </vt:variant>
      <vt:variant>
        <vt:lpwstr/>
      </vt:variant>
      <vt:variant>
        <vt:lpwstr>_Toc346487741</vt:lpwstr>
      </vt:variant>
      <vt:variant>
        <vt:i4>1310778</vt:i4>
      </vt:variant>
      <vt:variant>
        <vt:i4>683</vt:i4>
      </vt:variant>
      <vt:variant>
        <vt:i4>0</vt:i4>
      </vt:variant>
      <vt:variant>
        <vt:i4>5</vt:i4>
      </vt:variant>
      <vt:variant>
        <vt:lpwstr/>
      </vt:variant>
      <vt:variant>
        <vt:lpwstr>_Toc346487740</vt:lpwstr>
      </vt:variant>
      <vt:variant>
        <vt:i4>1245242</vt:i4>
      </vt:variant>
      <vt:variant>
        <vt:i4>677</vt:i4>
      </vt:variant>
      <vt:variant>
        <vt:i4>0</vt:i4>
      </vt:variant>
      <vt:variant>
        <vt:i4>5</vt:i4>
      </vt:variant>
      <vt:variant>
        <vt:lpwstr/>
      </vt:variant>
      <vt:variant>
        <vt:lpwstr>_Toc346487739</vt:lpwstr>
      </vt:variant>
      <vt:variant>
        <vt:i4>1245242</vt:i4>
      </vt:variant>
      <vt:variant>
        <vt:i4>671</vt:i4>
      </vt:variant>
      <vt:variant>
        <vt:i4>0</vt:i4>
      </vt:variant>
      <vt:variant>
        <vt:i4>5</vt:i4>
      </vt:variant>
      <vt:variant>
        <vt:lpwstr/>
      </vt:variant>
      <vt:variant>
        <vt:lpwstr>_Toc346487738</vt:lpwstr>
      </vt:variant>
      <vt:variant>
        <vt:i4>1245242</vt:i4>
      </vt:variant>
      <vt:variant>
        <vt:i4>665</vt:i4>
      </vt:variant>
      <vt:variant>
        <vt:i4>0</vt:i4>
      </vt:variant>
      <vt:variant>
        <vt:i4>5</vt:i4>
      </vt:variant>
      <vt:variant>
        <vt:lpwstr/>
      </vt:variant>
      <vt:variant>
        <vt:lpwstr>_Toc346487737</vt:lpwstr>
      </vt:variant>
      <vt:variant>
        <vt:i4>1245242</vt:i4>
      </vt:variant>
      <vt:variant>
        <vt:i4>659</vt:i4>
      </vt:variant>
      <vt:variant>
        <vt:i4>0</vt:i4>
      </vt:variant>
      <vt:variant>
        <vt:i4>5</vt:i4>
      </vt:variant>
      <vt:variant>
        <vt:lpwstr/>
      </vt:variant>
      <vt:variant>
        <vt:lpwstr>_Toc346487736</vt:lpwstr>
      </vt:variant>
      <vt:variant>
        <vt:i4>1245242</vt:i4>
      </vt:variant>
      <vt:variant>
        <vt:i4>653</vt:i4>
      </vt:variant>
      <vt:variant>
        <vt:i4>0</vt:i4>
      </vt:variant>
      <vt:variant>
        <vt:i4>5</vt:i4>
      </vt:variant>
      <vt:variant>
        <vt:lpwstr/>
      </vt:variant>
      <vt:variant>
        <vt:lpwstr>_Toc346487735</vt:lpwstr>
      </vt:variant>
      <vt:variant>
        <vt:i4>1245242</vt:i4>
      </vt:variant>
      <vt:variant>
        <vt:i4>647</vt:i4>
      </vt:variant>
      <vt:variant>
        <vt:i4>0</vt:i4>
      </vt:variant>
      <vt:variant>
        <vt:i4>5</vt:i4>
      </vt:variant>
      <vt:variant>
        <vt:lpwstr/>
      </vt:variant>
      <vt:variant>
        <vt:lpwstr>_Toc346487734</vt:lpwstr>
      </vt:variant>
      <vt:variant>
        <vt:i4>1245242</vt:i4>
      </vt:variant>
      <vt:variant>
        <vt:i4>641</vt:i4>
      </vt:variant>
      <vt:variant>
        <vt:i4>0</vt:i4>
      </vt:variant>
      <vt:variant>
        <vt:i4>5</vt:i4>
      </vt:variant>
      <vt:variant>
        <vt:lpwstr/>
      </vt:variant>
      <vt:variant>
        <vt:lpwstr>_Toc346487733</vt:lpwstr>
      </vt:variant>
      <vt:variant>
        <vt:i4>1245242</vt:i4>
      </vt:variant>
      <vt:variant>
        <vt:i4>635</vt:i4>
      </vt:variant>
      <vt:variant>
        <vt:i4>0</vt:i4>
      </vt:variant>
      <vt:variant>
        <vt:i4>5</vt:i4>
      </vt:variant>
      <vt:variant>
        <vt:lpwstr/>
      </vt:variant>
      <vt:variant>
        <vt:lpwstr>_Toc346487732</vt:lpwstr>
      </vt:variant>
      <vt:variant>
        <vt:i4>1245242</vt:i4>
      </vt:variant>
      <vt:variant>
        <vt:i4>629</vt:i4>
      </vt:variant>
      <vt:variant>
        <vt:i4>0</vt:i4>
      </vt:variant>
      <vt:variant>
        <vt:i4>5</vt:i4>
      </vt:variant>
      <vt:variant>
        <vt:lpwstr/>
      </vt:variant>
      <vt:variant>
        <vt:lpwstr>_Toc346487731</vt:lpwstr>
      </vt:variant>
      <vt:variant>
        <vt:i4>1245242</vt:i4>
      </vt:variant>
      <vt:variant>
        <vt:i4>623</vt:i4>
      </vt:variant>
      <vt:variant>
        <vt:i4>0</vt:i4>
      </vt:variant>
      <vt:variant>
        <vt:i4>5</vt:i4>
      </vt:variant>
      <vt:variant>
        <vt:lpwstr/>
      </vt:variant>
      <vt:variant>
        <vt:lpwstr>_Toc346487730</vt:lpwstr>
      </vt:variant>
      <vt:variant>
        <vt:i4>1179706</vt:i4>
      </vt:variant>
      <vt:variant>
        <vt:i4>617</vt:i4>
      </vt:variant>
      <vt:variant>
        <vt:i4>0</vt:i4>
      </vt:variant>
      <vt:variant>
        <vt:i4>5</vt:i4>
      </vt:variant>
      <vt:variant>
        <vt:lpwstr/>
      </vt:variant>
      <vt:variant>
        <vt:lpwstr>_Toc346487729</vt:lpwstr>
      </vt:variant>
      <vt:variant>
        <vt:i4>1179706</vt:i4>
      </vt:variant>
      <vt:variant>
        <vt:i4>611</vt:i4>
      </vt:variant>
      <vt:variant>
        <vt:i4>0</vt:i4>
      </vt:variant>
      <vt:variant>
        <vt:i4>5</vt:i4>
      </vt:variant>
      <vt:variant>
        <vt:lpwstr/>
      </vt:variant>
      <vt:variant>
        <vt:lpwstr>_Toc346487728</vt:lpwstr>
      </vt:variant>
      <vt:variant>
        <vt:i4>1179706</vt:i4>
      </vt:variant>
      <vt:variant>
        <vt:i4>605</vt:i4>
      </vt:variant>
      <vt:variant>
        <vt:i4>0</vt:i4>
      </vt:variant>
      <vt:variant>
        <vt:i4>5</vt:i4>
      </vt:variant>
      <vt:variant>
        <vt:lpwstr/>
      </vt:variant>
      <vt:variant>
        <vt:lpwstr>_Toc346487727</vt:lpwstr>
      </vt:variant>
      <vt:variant>
        <vt:i4>1179706</vt:i4>
      </vt:variant>
      <vt:variant>
        <vt:i4>599</vt:i4>
      </vt:variant>
      <vt:variant>
        <vt:i4>0</vt:i4>
      </vt:variant>
      <vt:variant>
        <vt:i4>5</vt:i4>
      </vt:variant>
      <vt:variant>
        <vt:lpwstr/>
      </vt:variant>
      <vt:variant>
        <vt:lpwstr>_Toc346487726</vt:lpwstr>
      </vt:variant>
      <vt:variant>
        <vt:i4>1179706</vt:i4>
      </vt:variant>
      <vt:variant>
        <vt:i4>593</vt:i4>
      </vt:variant>
      <vt:variant>
        <vt:i4>0</vt:i4>
      </vt:variant>
      <vt:variant>
        <vt:i4>5</vt:i4>
      </vt:variant>
      <vt:variant>
        <vt:lpwstr/>
      </vt:variant>
      <vt:variant>
        <vt:lpwstr>_Toc346487725</vt:lpwstr>
      </vt:variant>
      <vt:variant>
        <vt:i4>1179706</vt:i4>
      </vt:variant>
      <vt:variant>
        <vt:i4>587</vt:i4>
      </vt:variant>
      <vt:variant>
        <vt:i4>0</vt:i4>
      </vt:variant>
      <vt:variant>
        <vt:i4>5</vt:i4>
      </vt:variant>
      <vt:variant>
        <vt:lpwstr/>
      </vt:variant>
      <vt:variant>
        <vt:lpwstr>_Toc346487724</vt:lpwstr>
      </vt:variant>
      <vt:variant>
        <vt:i4>1179706</vt:i4>
      </vt:variant>
      <vt:variant>
        <vt:i4>581</vt:i4>
      </vt:variant>
      <vt:variant>
        <vt:i4>0</vt:i4>
      </vt:variant>
      <vt:variant>
        <vt:i4>5</vt:i4>
      </vt:variant>
      <vt:variant>
        <vt:lpwstr/>
      </vt:variant>
      <vt:variant>
        <vt:lpwstr>_Toc346487723</vt:lpwstr>
      </vt:variant>
      <vt:variant>
        <vt:i4>1179706</vt:i4>
      </vt:variant>
      <vt:variant>
        <vt:i4>575</vt:i4>
      </vt:variant>
      <vt:variant>
        <vt:i4>0</vt:i4>
      </vt:variant>
      <vt:variant>
        <vt:i4>5</vt:i4>
      </vt:variant>
      <vt:variant>
        <vt:lpwstr/>
      </vt:variant>
      <vt:variant>
        <vt:lpwstr>_Toc346487722</vt:lpwstr>
      </vt:variant>
      <vt:variant>
        <vt:i4>1179706</vt:i4>
      </vt:variant>
      <vt:variant>
        <vt:i4>569</vt:i4>
      </vt:variant>
      <vt:variant>
        <vt:i4>0</vt:i4>
      </vt:variant>
      <vt:variant>
        <vt:i4>5</vt:i4>
      </vt:variant>
      <vt:variant>
        <vt:lpwstr/>
      </vt:variant>
      <vt:variant>
        <vt:lpwstr>_Toc346487721</vt:lpwstr>
      </vt:variant>
      <vt:variant>
        <vt:i4>1179706</vt:i4>
      </vt:variant>
      <vt:variant>
        <vt:i4>563</vt:i4>
      </vt:variant>
      <vt:variant>
        <vt:i4>0</vt:i4>
      </vt:variant>
      <vt:variant>
        <vt:i4>5</vt:i4>
      </vt:variant>
      <vt:variant>
        <vt:lpwstr/>
      </vt:variant>
      <vt:variant>
        <vt:lpwstr>_Toc346487720</vt:lpwstr>
      </vt:variant>
      <vt:variant>
        <vt:i4>1114170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_Toc346487719</vt:lpwstr>
      </vt:variant>
      <vt:variant>
        <vt:i4>1114170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_Toc346487718</vt:lpwstr>
      </vt:variant>
      <vt:variant>
        <vt:i4>1114170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_Toc346487717</vt:lpwstr>
      </vt:variant>
      <vt:variant>
        <vt:i4>1114170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_Toc346487716</vt:lpwstr>
      </vt:variant>
      <vt:variant>
        <vt:i4>1114170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_Toc346487715</vt:lpwstr>
      </vt:variant>
      <vt:variant>
        <vt:i4>1114170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_Toc346487714</vt:lpwstr>
      </vt:variant>
      <vt:variant>
        <vt:i4>1114170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_Toc346487713</vt:lpwstr>
      </vt:variant>
      <vt:variant>
        <vt:i4>1114170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_Toc346487712</vt:lpwstr>
      </vt:variant>
      <vt:variant>
        <vt:i4>1114170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_Toc346487711</vt:lpwstr>
      </vt:variant>
      <vt:variant>
        <vt:i4>1114170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_Toc346487710</vt:lpwstr>
      </vt:variant>
      <vt:variant>
        <vt:i4>1048634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_Toc346487709</vt:lpwstr>
      </vt:variant>
      <vt:variant>
        <vt:i4>1048634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_Toc346487708</vt:lpwstr>
      </vt:variant>
      <vt:variant>
        <vt:i4>1048634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_Toc346487707</vt:lpwstr>
      </vt:variant>
      <vt:variant>
        <vt:i4>1048634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_Toc346487706</vt:lpwstr>
      </vt:variant>
      <vt:variant>
        <vt:i4>1048634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_Toc346487705</vt:lpwstr>
      </vt:variant>
      <vt:variant>
        <vt:i4>1048634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_Toc346487704</vt:lpwstr>
      </vt:variant>
      <vt:variant>
        <vt:i4>1048634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_Toc346487703</vt:lpwstr>
      </vt:variant>
      <vt:variant>
        <vt:i4>1048634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_Toc346487702</vt:lpwstr>
      </vt:variant>
      <vt:variant>
        <vt:i4>1048634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_Toc346487701</vt:lpwstr>
      </vt:variant>
      <vt:variant>
        <vt:i4>1048634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_Toc346487700</vt:lpwstr>
      </vt:variant>
      <vt:variant>
        <vt:i4>1638459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_Toc346487699</vt:lpwstr>
      </vt:variant>
      <vt:variant>
        <vt:i4>1638459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_Toc346487698</vt:lpwstr>
      </vt:variant>
      <vt:variant>
        <vt:i4>1638459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_Toc346487697</vt:lpwstr>
      </vt:variant>
      <vt:variant>
        <vt:i4>1638459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_Toc346487696</vt:lpwstr>
      </vt:variant>
      <vt:variant>
        <vt:i4>1638459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_Toc346487695</vt:lpwstr>
      </vt:variant>
      <vt:variant>
        <vt:i4>1638459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_Toc346487694</vt:lpwstr>
      </vt:variant>
      <vt:variant>
        <vt:i4>1638459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_Toc346487693</vt:lpwstr>
      </vt:variant>
      <vt:variant>
        <vt:i4>1638459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_Toc346487692</vt:lpwstr>
      </vt:variant>
      <vt:variant>
        <vt:i4>1638459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_Toc346487691</vt:lpwstr>
      </vt:variant>
      <vt:variant>
        <vt:i4>1638459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_Toc346487690</vt:lpwstr>
      </vt:variant>
      <vt:variant>
        <vt:i4>1572923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_Toc346487689</vt:lpwstr>
      </vt:variant>
      <vt:variant>
        <vt:i4>1572923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_Toc346487688</vt:lpwstr>
      </vt:variant>
      <vt:variant>
        <vt:i4>1572923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_Toc346487687</vt:lpwstr>
      </vt:variant>
      <vt:variant>
        <vt:i4>1572923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_Toc346487686</vt:lpwstr>
      </vt:variant>
      <vt:variant>
        <vt:i4>1572923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_Toc346487685</vt:lpwstr>
      </vt:variant>
      <vt:variant>
        <vt:i4>1572923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_Toc346487684</vt:lpwstr>
      </vt:variant>
      <vt:variant>
        <vt:i4>1572923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_Toc346487683</vt:lpwstr>
      </vt:variant>
      <vt:variant>
        <vt:i4>1572923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_Toc346487682</vt:lpwstr>
      </vt:variant>
      <vt:variant>
        <vt:i4>1572923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_Toc346487681</vt:lpwstr>
      </vt:variant>
      <vt:variant>
        <vt:i4>1572923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_Toc346487680</vt:lpwstr>
      </vt:variant>
      <vt:variant>
        <vt:i4>1507387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_Toc346487679</vt:lpwstr>
      </vt:variant>
      <vt:variant>
        <vt:i4>1507387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_Toc346487678</vt:lpwstr>
      </vt:variant>
      <vt:variant>
        <vt:i4>1507387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_Toc346487677</vt:lpwstr>
      </vt:variant>
      <vt:variant>
        <vt:i4>1507387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_Toc346487676</vt:lpwstr>
      </vt:variant>
      <vt:variant>
        <vt:i4>1507387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_Toc346487675</vt:lpwstr>
      </vt:variant>
      <vt:variant>
        <vt:i4>1507387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_Toc346487674</vt:lpwstr>
      </vt:variant>
      <vt:variant>
        <vt:i4>1507387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_Toc346487673</vt:lpwstr>
      </vt:variant>
      <vt:variant>
        <vt:i4>1507387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_Toc346487672</vt:lpwstr>
      </vt:variant>
      <vt:variant>
        <vt:i4>1507387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_Toc346487671</vt:lpwstr>
      </vt:variant>
      <vt:variant>
        <vt:i4>1507387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_Toc346487670</vt:lpwstr>
      </vt:variant>
      <vt:variant>
        <vt:i4>1441851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_Toc346487669</vt:lpwstr>
      </vt:variant>
      <vt:variant>
        <vt:i4>1441851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_Toc346487668</vt:lpwstr>
      </vt:variant>
      <vt:variant>
        <vt:i4>1441851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_Toc346487667</vt:lpwstr>
      </vt:variant>
      <vt:variant>
        <vt:i4>1441851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_Toc346487666</vt:lpwstr>
      </vt:variant>
      <vt:variant>
        <vt:i4>1441851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_Toc346487665</vt:lpwstr>
      </vt:variant>
      <vt:variant>
        <vt:i4>1441851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_Toc346487664</vt:lpwstr>
      </vt:variant>
      <vt:variant>
        <vt:i4>1441851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_Toc346487663</vt:lpwstr>
      </vt:variant>
      <vt:variant>
        <vt:i4>1441851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_Toc346487662</vt:lpwstr>
      </vt:variant>
      <vt:variant>
        <vt:i4>1441851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_Toc346487661</vt:lpwstr>
      </vt:variant>
      <vt:variant>
        <vt:i4>1441851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_Toc346487660</vt:lpwstr>
      </vt:variant>
      <vt:variant>
        <vt:i4>1376315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_Toc346487659</vt:lpwstr>
      </vt:variant>
      <vt:variant>
        <vt:i4>1376315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_Toc346487658</vt:lpwstr>
      </vt:variant>
      <vt:variant>
        <vt:i4>1376315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_Toc346487657</vt:lpwstr>
      </vt:variant>
      <vt:variant>
        <vt:i4>1376315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_Toc346487656</vt:lpwstr>
      </vt:variant>
      <vt:variant>
        <vt:i4>1376315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_Toc346487655</vt:lpwstr>
      </vt:variant>
      <vt:variant>
        <vt:i4>1376315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_Toc346487654</vt:lpwstr>
      </vt:variant>
      <vt:variant>
        <vt:i4>1376315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_Toc346487653</vt:lpwstr>
      </vt:variant>
      <vt:variant>
        <vt:i4>1376315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_Toc346487652</vt:lpwstr>
      </vt:variant>
      <vt:variant>
        <vt:i4>1376315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_Toc346487651</vt:lpwstr>
      </vt:variant>
      <vt:variant>
        <vt:i4>1376315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_Toc346487650</vt:lpwstr>
      </vt:variant>
      <vt:variant>
        <vt:i4>1310779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_Toc346487649</vt:lpwstr>
      </vt:variant>
      <vt:variant>
        <vt:i4>1310779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_Toc346487648</vt:lpwstr>
      </vt:variant>
      <vt:variant>
        <vt:i4>1310779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_Toc346487647</vt:lpwstr>
      </vt:variant>
      <vt:variant>
        <vt:i4>1310779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_Toc346487646</vt:lpwstr>
      </vt:variant>
      <vt:variant>
        <vt:i4>1310779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_Toc346487645</vt:lpwstr>
      </vt:variant>
      <vt:variant>
        <vt:i4>1310779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_Toc346487644</vt:lpwstr>
      </vt:variant>
      <vt:variant>
        <vt:i4>1310779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_Toc346487643</vt:lpwstr>
      </vt:variant>
      <vt:variant>
        <vt:i4>1310779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_Toc346487642</vt:lpwstr>
      </vt:variant>
      <vt:variant>
        <vt:i4>1310779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_Toc346487641</vt:lpwstr>
      </vt:variant>
      <vt:variant>
        <vt:i4>1310779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_Toc346487640</vt:lpwstr>
      </vt:variant>
      <vt:variant>
        <vt:i4>1245243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_Toc346487639</vt:lpwstr>
      </vt:variant>
      <vt:variant>
        <vt:i4>1245243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_Toc346487638</vt:lpwstr>
      </vt:variant>
      <vt:variant>
        <vt:i4>1245243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_Toc346487637</vt:lpwstr>
      </vt:variant>
      <vt:variant>
        <vt:i4>1245243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_Toc346487636</vt:lpwstr>
      </vt:variant>
      <vt:variant>
        <vt:i4>1245243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_Toc346487635</vt:lpwstr>
      </vt:variant>
      <vt:variant>
        <vt:i4>1245243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_Toc346487634</vt:lpwstr>
      </vt:variant>
      <vt:variant>
        <vt:i4>1245243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_Toc346487633</vt:lpwstr>
      </vt:variant>
      <vt:variant>
        <vt:i4>1245243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_Toc346487632</vt:lpwstr>
      </vt:variant>
      <vt:variant>
        <vt:i4>1245243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_Toc346487631</vt:lpwstr>
      </vt:variant>
      <vt:variant>
        <vt:i4>1245243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_Toc346487630</vt:lpwstr>
      </vt:variant>
      <vt:variant>
        <vt:i4>1179707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_Toc346487629</vt:lpwstr>
      </vt:variant>
      <vt:variant>
        <vt:i4>1179707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_Toc346487628</vt:lpwstr>
      </vt:variant>
      <vt:variant>
        <vt:i4>1179707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_Toc346487627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曹学成</dc:creator>
  <cp:lastModifiedBy>fengdawei</cp:lastModifiedBy>
  <cp:revision>248</cp:revision>
  <cp:lastPrinted>2019-03-15T02:32:00Z</cp:lastPrinted>
  <dcterms:created xsi:type="dcterms:W3CDTF">2019-08-10T03:05:00Z</dcterms:created>
  <dcterms:modified xsi:type="dcterms:W3CDTF">2019-08-23T02:47:00Z</dcterms:modified>
</cp:coreProperties>
</file>